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7189" w14:paraId="5387189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D774DE">
        <w:t>St-6850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D774DE">
        <w:t xml:space="preserve"> </w:t>
      </w:r>
      <w:r w:rsidR="00D774DE" w:rsidRPr="00D774DE">
        <w:t xml:space="preserve">TATASAN d.o.o., Zagreb, </w:t>
      </w:r>
      <w:proofErr w:type="spellStart"/>
      <w:r w:rsidR="00D774DE" w:rsidRPr="00D774DE">
        <w:t>Ščitarjevska</w:t>
      </w:r>
      <w:proofErr w:type="spellEnd"/>
      <w:r w:rsidR="00D774DE" w:rsidRPr="00D774DE">
        <w:t xml:space="preserve"> 50, OIB: 51460870792</w:t>
      </w:r>
      <w:r w:rsidR="00A839BF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D774DE">
        <w:t xml:space="preserve"> </w:t>
      </w:r>
      <w:r w:rsidR="00D774DE" w:rsidRPr="00D774DE">
        <w:t xml:space="preserve">TATASAN d.o.o., Zagreb, </w:t>
      </w:r>
      <w:proofErr w:type="spellStart"/>
      <w:r w:rsidR="00D774DE" w:rsidRPr="00D774DE">
        <w:t>Ščitarjevska</w:t>
      </w:r>
      <w:proofErr w:type="spellEnd"/>
      <w:r w:rsidR="00D774DE" w:rsidRPr="00D774DE">
        <w:t xml:space="preserve"> 50, OIB: 51460870792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D5D44">
        <w:t xml:space="preserve"> </w:t>
      </w:r>
      <w:r w:rsidR="00D774DE" w:rsidRPr="00D774DE">
        <w:t xml:space="preserve">TATASAN d.o.o., Zagreb, </w:t>
      </w:r>
      <w:proofErr w:type="spellStart"/>
      <w:r w:rsidR="00D774DE" w:rsidRPr="00D774DE">
        <w:t>Ščitarjevska</w:t>
      </w:r>
      <w:proofErr w:type="spellEnd"/>
      <w:r w:rsidR="00D774DE" w:rsidRPr="00D774DE">
        <w:t xml:space="preserve"> 50, OIB: 51460870792</w:t>
      </w:r>
      <w:r w:rsidR="00D774DE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lastRenderedPageBreak/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131C0D" w:rsidP="00131C0D" w:rsidR="00131C0D">
      <w:pPr>
        <w:ind w:firstLine="708" w:left="5664"/>
      </w:pPr>
      <w:r>
        <w:t xml:space="preserve">                  </w:t>
      </w:r>
      <w:r w:rsidR="00063BA7">
        <w:t>Ivan Bešlić</w:t>
      </w:r>
      <w:r>
        <w:t>, v.r.</w:t>
      </w:r>
    </w:p>
    <w:p w:rsidRDefault="00131C0D" w:rsidP="00720C69" w:rsidR="00131C0D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131C0D" w:rsidP="00720C69" w:rsidR="00131C0D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A5E" w:rsidR="00340A5E">
      <w:r>
        <w:separator/>
      </w:r>
    </w:p>
  </w:endnote>
  <w:endnote w:id="0" w:type="continuationSeparator">
    <w:p w:rsidRDefault="00340A5E" w:rsidR="00340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A5E" w:rsidR="00340A5E">
      <w:r>
        <w:separator/>
      </w:r>
    </w:p>
  </w:footnote>
  <w:footnote w:id="0" w:type="continuationSeparator">
    <w:p w:rsidRDefault="00340A5E" w:rsidR="00340A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D774DE">
      <w:t>6850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BD6AC5"/>
    <w:multiLevelType w:val="hybridMultilevel"/>
    <w:tmpl w:val="B1103F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C0D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30357"/>
    <w:rsid w:val="00257DF9"/>
    <w:rsid w:val="00262F6F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40A5E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91F18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6850</izvorni_sadrzaj>
    <derivirana_varijabla naziv="DomainObject.Predmet.Broj_1">6850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St-6850/2016</izvorni_sadrzaj>
    <derivirana_varijabla naziv="DomainObject.Predmet.OznakaBroj_1">St-6850/2016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TATASAN d.o.o. zastupanog po punomoćniku MILAN ZORIĆ</izvorni_sadrzaj>
    <derivirana_varijabla naziv="DomainObject.Predmet.ProtustrankaFormated_1">  TATASAN d.o.o. zastupanog po punomoćniku MILAN ZORIĆ</derivirana_varijabla>
  </DomainObject.Predmet.ProtustrankaFormated>
  <DomainObject.Predmet.ProtustrankaFormatedOIB>
    <izvorni_sadrzaj>  TATASAN d.o.o., OIB 51460870792 zastupanog po punomoćniku MILAN ZORIĆ</izvorni_sadrzaj>
    <derivirana_varijabla naziv="DomainObject.Predmet.ProtustrankaFormatedOIB_1">  TATASAN d.o.o., OIB 51460870792 zastupanog po punomoćniku MILAN ZORIĆ</derivirana_varijabla>
  </DomainObject.Predmet.ProtustrankaFormatedOIB>
  <DomainObject.Predmet.ProtustrankaFormatedWithAdress>
    <izvorni_sadrzaj> TATASAN d.o.o., Ščitarjevska 50, 10000 Zagreb zastupanog po punomoćniku MILAN ZORIĆ</izvorni_sadrzaj>
    <derivirana_varijabla naziv="DomainObject.Predmet.ProtustrankaFormatedWithAdress_1"> TATASAN d.o.o., Ščitarjevska 50, 10000 Zagreb zastupanog po punomoćniku MILAN ZORIĆ</derivirana_varijabla>
  </DomainObject.Predmet.ProtustrankaFormatedWithAdress>
  <DomainObject.Predmet.ProtustrankaFormatedWithAdressOIB>
    <izvorni_sadrzaj> TATASAN d.o.o., OIB 51460870792, Ščitarjevska 50, 10000 Zagreb zastupanog po punomoćniku MILAN ZORIĆ</izvorni_sadrzaj>
    <derivirana_varijabla naziv="DomainObject.Predmet.ProtustrankaFormatedWithAdressOIB_1"> TATASAN d.o.o., OIB 51460870792, Ščitarjevska 50, 10000 Zagreb zastupanog po punomoćniku MILAN ZORIĆ</derivirana_varijabla>
  </DomainObject.Predmet.ProtustrankaFormatedWithAdressOIB>
  <DomainObject.Predmet.ProtustrankaWithAdress>
    <izvorni_sadrzaj>TATASAN d.o.o. Ščitarjevska 50, 10000 Zagreb</izvorni_sadrzaj>
    <derivirana_varijabla naziv="DomainObject.Predmet.ProtustrankaWithAdress_1">TATASAN d.o.o. Ščitarjevska 50, 10000 Zagreb</derivirana_varijabla>
  </DomainObject.Predmet.ProtustrankaWithAdress>
  <DomainObject.Predmet.ProtustrankaWithAdressOIB>
    <izvorni_sadrzaj>TATASAN d.o.o., OIB 51460870792, Ščitarjevska 50, 10000 Zagreb</izvorni_sadrzaj>
    <derivirana_varijabla naziv="DomainObject.Predmet.ProtustrankaWithAdressOIB_1">TATASAN d.o.o., OIB 51460870792, Ščitarjevska 50, 10000 Zagreb</derivirana_varijabla>
  </DomainObject.Predmet.ProtustrankaWithAdressOIB>
  <DomainObject.Predmet.ProtustrankaNazivFormated>
    <izvorni_sadrzaj>TATASAN d.o.o.</izvorni_sadrzaj>
    <derivirana_varijabla naziv="DomainObject.Predmet.ProtustrankaNazivFormated_1">TATASAN d.o.o.</derivirana_varijabla>
  </DomainObject.Predmet.ProtustrankaNazivFormated>
  <DomainObject.Predmet.ProtustrankaNazivFormatedOIB>
    <izvorni_sadrzaj>TATASAN d.o.o., OIB 51460870792</izvorni_sadrzaj>
    <derivirana_varijabla naziv="DomainObject.Predmet.ProtustrankaNazivFormatedOIB_1">TATASAN d.o.o., OIB 51460870792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TATASAN d.o.o. zastupanog po punomoćniku MILAN ZORIĆ</item>
    </izvorni_sadrzaj>
    <derivirana_varijabla naziv="DomainObject.Predmet.ProtuStrankaListFormated_1">
      <item>TATASAN d.o.o. zastupanog po punomoćniku MILAN ZORIĆ</item>
    </derivirana_varijabla>
  </DomainObject.Predmet.ProtuStrankaListFormated>
  <DomainObject.Predmet.ProtuStrankaListFormatedOIB>
    <izvorni_sadrzaj>
      <item>TATASAN d.o.o., OIB 51460870792 zastupanog po punomoćniku MILAN ZORIĆ</item>
    </izvorni_sadrzaj>
    <derivirana_varijabla naziv="DomainObject.Predmet.ProtuStrankaListFormatedOIB_1">
      <item>TATASAN d.o.o., OIB 51460870792 zastupanog po punomoćniku MILAN ZORIĆ</item>
    </derivirana_varijabla>
  </DomainObject.Predmet.ProtuStrankaListFormatedOIB>
  <DomainObject.Predmet.ProtuStrankaListFormatedWithAdress>
    <izvorni_sadrzaj>
      <item>TATASAN d.o.o., Ščitarjevska 50, 10000 Zagreb zastupanog po punomoćniku MILAN ZORIĆ</item>
    </izvorni_sadrzaj>
    <derivirana_varijabla naziv="DomainObject.Predmet.ProtuStrankaListFormatedWithAdress_1">
      <item>TATASAN d.o.o., Ščitarjevska 50, 10000 Zagreb zastupanog po punomoćniku MILAN ZORIĆ</item>
    </derivirana_varijabla>
  </DomainObject.Predmet.ProtuStrankaListFormatedWithAdress>
  <DomainObject.Predmet.ProtuStrankaListFormatedWithAdressOIB>
    <izvorni_sadrzaj>
      <item>TATASAN d.o.o., OIB 51460870792, Ščitarjevska 50, 10000 Zagreb zastupanog po punomoćniku MILAN ZORIĆ</item>
    </izvorni_sadrzaj>
    <derivirana_varijabla naziv="DomainObject.Predmet.ProtuStrankaListFormatedWithAdressOIB_1">
      <item>TATASAN d.o.o., OIB 51460870792, Ščitarjevska 50, 10000 Zagreb zastupanog po punomoćniku MILAN ZORIĆ</item>
    </derivirana_varijabla>
  </DomainObject.Predmet.ProtuStrankaListFormatedWithAdressOIB>
  <DomainObject.Predmet.ProtuStrankaListNazivFormated>
    <izvorni_sadrzaj>
      <item>TATASAN d.o.o.</item>
    </izvorni_sadrzaj>
    <derivirana_varijabla naziv="DomainObject.Predmet.ProtuStrankaListNazivFormated_1">
      <item>TATASAN d.o.o.</item>
    </derivirana_varijabla>
  </DomainObject.Predmet.ProtuStrankaListNazivFormated>
  <DomainObject.Predmet.ProtuStrankaListNazivFormatedOIB>
    <izvorni_sadrzaj>
      <item>TATASAN d.o.o., OIB 51460870792</item>
    </izvorni_sadrzaj>
    <derivirana_varijabla naziv="DomainObject.Predmet.ProtuStrankaListNazivFormatedOIB_1">
      <item>TATASAN d.o.o., OIB 51460870792</item>
    </derivirana_varijabla>
  </DomainObject.Predmet.ProtuStrankaListNazivFormatedOIB>
  <DomainObject.Predmet.OstaliListFormated>
    <izvorni_sadrzaj>
      <item>MILAN ZORIĆ punomoćnik sudionika u postupku TATASAN d.o.o.</item>
    </izvorni_sadrzaj>
    <derivirana_varijabla naziv="DomainObject.Predmet.OstaliListFormated_1">
      <item>MILAN ZORIĆ punomoćnik sudionika u postupku TATASAN d.o.o.</item>
    </derivirana_varijabla>
  </DomainObject.Predmet.OstaliListFormated>
  <DomainObject.Predmet.OstaliListFormatedOIB>
    <izvorni_sadrzaj>
      <item>MILAN ZORIĆ, OIB 90989786331 punomoćnik sudionika u postupku TATASAN d.o.o.</item>
    </izvorni_sadrzaj>
    <derivirana_varijabla naziv="DomainObject.Predmet.OstaliListFormatedOIB_1">
      <item>MILAN ZORIĆ, OIB 90989786331 punomoćnik sudionika u postupku TATASAN d.o.o.</item>
    </derivirana_varijabla>
  </DomainObject.Predmet.OstaliListFormatedOIB>
  <DomainObject.Predmet.OstaliListFormatedWithAdress>
    <izvorni_sadrzaj>
      <item>MILAN ZORIĆ, ŠČITARJEVSKA 50, 10000 Zagreb punomoćnik sudionika u postupku TATASAN d.o.o.</item>
    </izvorni_sadrzaj>
    <derivirana_varijabla naziv="DomainObject.Predmet.OstaliListFormatedWithAdress_1">
      <item>MILAN ZORIĆ, ŠČITARJEVSKA 50, 10000 Zagreb punomoćnik sudionika u postupku TATASAN d.o.o.</item>
    </derivirana_varijabla>
  </DomainObject.Predmet.OstaliListFormatedWithAdress>
  <DomainObject.Predmet.OstaliListFormatedWithAdressOIB>
    <izvorni_sadrzaj>
      <item>MILAN ZORIĆ, OIB 90989786331, ŠČITARJEVSKA 50, 10000 Zagreb punomoćnik sudionika u postupku TATASAN d.o.o.</item>
    </izvorni_sadrzaj>
    <derivirana_varijabla naziv="DomainObject.Predmet.OstaliListFormatedWithAdressOIB_1">
      <item>MILAN ZORIĆ, OIB 90989786331, ŠČITARJEVSKA 50, 10000 Zagreb punomoćnik sudionika u postupku TATASAN d.o.o.</item>
    </derivirana_varijabla>
  </DomainObject.Predmet.OstaliListFormatedWithAdressOIB>
  <DomainObject.Predmet.OstaliListNazivFormated>
    <izvorni_sadrzaj>
      <item>MILAN ZORIĆ</item>
    </izvorni_sadrzaj>
    <derivirana_varijabla naziv="DomainObject.Predmet.OstaliListNazivFormated_1">
      <item>MILAN ZORIĆ</item>
    </derivirana_varijabla>
  </DomainObject.Predmet.OstaliListNazivFormated>
  <DomainObject.Predmet.OstaliListNazivFormatedOIB>
    <izvorni_sadrzaj>
      <item>MILAN ZORIĆ, OIB 90989786331</item>
    </izvorni_sadrzaj>
    <derivirana_varijabla naziv="DomainObject.Predmet.OstaliListNazivFormatedOIB_1">
      <item>MILAN ZORIĆ, OIB 90989786331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TATASAN d.o.o.</izvorni_sadrzaj>
    <derivirana_varijabla naziv="DomainObject.Predmet.ProtustrankaIDrugi_1">TATASAN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TATASAN d.o.o., OIB 51460870792, Ščitarjevska 50, 10000 Zagreb</izvorni_sadrzaj>
    <derivirana_varijabla naziv="DomainObject.Predmet.ProtustrankaIDrugiAdressOIB_1">TATASAN d.o.o., OIB 51460870792, Ščitarjevska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TATASAN d.o.o.</item>
      <item>FINA Regionalni centar Zagreb</item>
      <item>MILAN ZORIĆ</item>
    </izvorni_sadrzaj>
    <derivirana_varijabla naziv="DomainObject.Predmet.SudioniciListNaziv_1">
      <item>TATASAN d.o.o.</item>
      <item>FINA Regionalni centar Zagreb</item>
      <item>MILAN ZORIĆ</item>
    </derivirana_varijabla>
  </DomainObject.Predmet.SudioniciListNaziv>
  <DomainObject.Predmet.SudioniciListAdressOIB>
    <izvorni_sadrzaj>
      <item>TATASAN d.o.o., OIB 51460870792, Ščitarjevska 50,10000 Zagreb</item>
      <item>FINA Regionalni centar Zagreb, OIB 85821130368, Trg svibanjskih žrtava 1995. 1,10000 Zagreb</item>
      <item>MILAN ZORIĆ, OIB 90989786331, ŠČITARJEVSKA 50,10000 Zagreb</item>
    </izvorni_sadrzaj>
    <derivirana_varijabla naziv="DomainObject.Predmet.SudioniciListAdressOIB_1">
      <item>TATASAN d.o.o., OIB 51460870792, Ščitarjevska 50,10000 Zagreb</item>
      <item>FINA Regionalni centar Zagreb, OIB 85821130368, Trg svibanjskih žrtava 1995. 1,10000 Zagreb</item>
      <item>MILAN ZORIĆ, OIB 90989786331, ŠČITARJEVSKA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51460870792</item>
      <item>, OIB 85821130368</item>
      <item>, OIB 90989786331</item>
    </izvorni_sadrzaj>
    <derivirana_varijabla naziv="DomainObject.Predmet.SudioniciListNazivOIB_1">
      <item>, OIB 51460870792</item>
      <item>, OIB 85821130368</item>
      <item>, OIB 90989786331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DE8F5-9AD0-4AAB-8510-FFDEA2F5C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1748</properties:Characters>
  <properties:Lines>61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2017-03-09T12:13:00Z</cp:lastPrinted>
  <dcterms:modified xmlns:xsi="http://www.w3.org/2001/XMLSchema-instance" xsi:type="dcterms:W3CDTF">2017-03-09T12:13:00Z</dcterms:modified>
  <cp:revision>20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