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f0e2" w14:paraId="6dcf0e2" w:rsidRDefault="00AE649C" w:rsidP="00FA5B5E" w:rsidR="00AE649C" w:rsidRPr="00B76F3C">
      <w:pPr>
        <w:pStyle w:val="Naslov3"/>
        <w15:collapsed w:val="false"/>
      </w:pPr>
    </w:p>
    <w:p w:rsidRDefault="0019023B" w:rsidP="0019023B" w:rsidR="0019023B" w:rsidRPr="0019023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9023B" w:rsidP="0019023B" w:rsidR="0019023B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        </w:t>
      </w:r>
      <w:r w:rsidRPr="0019023B">
        <w:rPr>
          <w:rFonts w:cs="Times New Roman" w:eastAsia="Calibri"/>
        </w:rPr>
        <w:t xml:space="preserve">                                                                                                   5 </w:t>
      </w:r>
      <w:proofErr w:type="spellStart"/>
      <w:r w:rsidRPr="0019023B">
        <w:rPr>
          <w:rFonts w:cs="Times New Roman" w:eastAsia="Calibri"/>
        </w:rPr>
        <w:t>Stp</w:t>
      </w:r>
      <w:proofErr w:type="spellEnd"/>
      <w:r w:rsidRPr="0019023B">
        <w:rPr>
          <w:rFonts w:cs="Times New Roman" w:eastAsia="Calibri"/>
        </w:rPr>
        <w:t>-147/2016-3</w:t>
      </w:r>
    </w:p>
    <w:p w:rsidRDefault="0019023B" w:rsidP="0019023B" w:rsidR="0019023B" w:rsidRPr="0019023B">
      <w:pPr>
        <w:spacing w:after="0"/>
        <w:rPr>
          <w:rFonts w:cs="Times New Roman" w:eastAsia="Calibri"/>
        </w:rPr>
      </w:pPr>
    </w:p>
    <w:p w:rsidRDefault="0019023B" w:rsidP="0019023B" w:rsidR="0019023B" w:rsidRPr="0019023B">
      <w:pPr>
        <w:spacing w:after="0"/>
        <w:rPr>
          <w:rFonts w:cs="Times New Roman" w:eastAsia="Calibri"/>
          <w:b/>
        </w:rPr>
      </w:pPr>
    </w:p>
    <w:p w:rsidRDefault="0019023B" w:rsidP="0019023B" w:rsidR="0019023B" w:rsidRPr="0019023B">
      <w:pPr>
        <w:spacing w:after="0"/>
        <w:jc w:val="center"/>
        <w:rPr>
          <w:rFonts w:cs="Times New Roman" w:eastAsia="Calibri"/>
        </w:rPr>
      </w:pPr>
      <w:r w:rsidRPr="0019023B">
        <w:rPr>
          <w:rFonts w:cs="Times New Roman" w:eastAsia="Calibri"/>
        </w:rPr>
        <w:t>R E P U B L I K A  H R V A T S K A</w:t>
      </w:r>
    </w:p>
    <w:p w:rsidRDefault="0019023B" w:rsidP="0019023B" w:rsidR="0019023B" w:rsidRPr="0019023B">
      <w:pPr>
        <w:spacing w:after="0"/>
        <w:jc w:val="center"/>
        <w:rPr>
          <w:rFonts w:cs="Times New Roman" w:eastAsia="Calibri"/>
        </w:rPr>
      </w:pPr>
    </w:p>
    <w:p w:rsidRDefault="0019023B" w:rsidP="0019023B" w:rsidR="0019023B" w:rsidRPr="0019023B">
      <w:pPr>
        <w:spacing w:after="0"/>
        <w:jc w:val="center"/>
        <w:rPr>
          <w:rFonts w:cs="Times New Roman" w:eastAsia="Calibri"/>
        </w:rPr>
      </w:pPr>
      <w:r w:rsidRPr="0019023B">
        <w:rPr>
          <w:rFonts w:cs="Times New Roman" w:eastAsia="Calibri"/>
        </w:rPr>
        <w:t>R J E Š E N J E</w:t>
      </w:r>
    </w:p>
    <w:p w:rsidRDefault="0019023B" w:rsidP="0019023B" w:rsidR="0019023B" w:rsidRPr="0019023B">
      <w:pPr>
        <w:spacing w:after="0"/>
        <w:rPr>
          <w:rFonts w:cs="Times New Roman" w:eastAsia="Calibri"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</w:rPr>
      </w:pPr>
      <w:r w:rsidRPr="0019023B">
        <w:rPr>
          <w:rFonts w:cs="Times New Roman" w:eastAsia="Calibri"/>
        </w:rPr>
        <w:t xml:space="preserve">TRGOVAČKI SUD U BJELOVARU, po sucu pojedincu Mariji Petrina Kubica, povodom prijedloga dužnika RADIO VIROVITICA društvo s ograničenom odgovornošću za proizvodnju, trgovinu i usluge, Virovitica, Trg Dr. Franje Tuđmana 6, OIB: 38448471127, za otvaranje </w:t>
      </w:r>
      <w:proofErr w:type="spellStart"/>
      <w:r w:rsidRPr="0019023B">
        <w:rPr>
          <w:rFonts w:cs="Times New Roman" w:eastAsia="Calibri"/>
        </w:rPr>
        <w:t>predstečajnoga</w:t>
      </w:r>
      <w:proofErr w:type="spellEnd"/>
      <w:r w:rsidRPr="0019023B">
        <w:rPr>
          <w:rFonts w:cs="Times New Roman" w:eastAsia="Calibri"/>
        </w:rPr>
        <w:t xml:space="preserve"> postupka, dana 14. ožujka 2016.</w:t>
      </w: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</w:rPr>
      </w:pPr>
    </w:p>
    <w:p w:rsidRDefault="0019023B" w:rsidP="0019023B" w:rsidR="0019023B" w:rsidRPr="0019023B">
      <w:pPr>
        <w:spacing w:after="0"/>
        <w:jc w:val="center"/>
        <w:rPr>
          <w:rFonts w:cs="Times New Roman" w:eastAsia="Calibri"/>
        </w:rPr>
      </w:pPr>
      <w:r w:rsidRPr="0019023B">
        <w:rPr>
          <w:rFonts w:cs="Times New Roman" w:eastAsia="Calibri"/>
        </w:rPr>
        <w:t>r i j e š i o   j e</w:t>
      </w:r>
    </w:p>
    <w:p w:rsidRDefault="0019023B" w:rsidP="0019023B" w:rsidR="0019023B" w:rsidRPr="0019023B">
      <w:pPr>
        <w:spacing w:after="0"/>
        <w:jc w:val="center"/>
        <w:rPr>
          <w:rFonts w:cs="Times New Roman" w:eastAsia="Calibri"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Ispravlja se i dopunjuje rješenje ovog suda br. Stp-147/2016-2 od 11. ožujka 2016. u izreci, toč.I., redak treći odozgora i u toč.II. redak treći odozgora, tako da umjesto riječi „dana objave ovoga rješenja na mrežnoj stranici e-Oglasna ploča“ ima pisati „dana dostave ovog rješenja putem mrežne stranice e-Oglasna ploča“.</w:t>
      </w: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 xml:space="preserve">U petnaestom redu odozgora, iza riječi „(Narodne novine br. 71/15).“ dodaje se rečenica: „Dostava se smatra obavljenom istekom osmog dana od dana objave ovog rješenja na mrežnoj stranici e-Oglasna ploča sudova.“. </w:t>
      </w: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U preostalom dijelu rješenje ostaje neizmijenjeno.</w:t>
      </w:r>
    </w:p>
    <w:p w:rsidRDefault="0019023B" w:rsidP="0019023B" w:rsidR="0019023B" w:rsidRPr="0019023B">
      <w:pPr>
        <w:spacing w:after="0"/>
        <w:jc w:val="both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jc w:val="center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Obrazloženje</w:t>
      </w:r>
    </w:p>
    <w:p w:rsidRDefault="0019023B" w:rsidP="0019023B" w:rsidR="0019023B" w:rsidRPr="0019023B">
      <w:pPr>
        <w:spacing w:after="0"/>
        <w:jc w:val="center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 xml:space="preserve">U toč.I. i II. izreke rješenja ovog suda br. 5 Stp-147/2016-2 od 11. ožujka 2016. sud je pogrešno naveo računanje roka od 8 dana od dana objave ovoga rješenja na mrežnoj stranici e-Oglasna ploča, dok je ispravno trebalo stajati od dana dostave ovog rješenja putem mrežne stranice e-Oglasna ploča. Isto je tako propušteno navesti da se dostava smatra obavljenom istekom osmog dana od dana objave pismena na mrežnoj stranici e-Oglasna ploča sudova, što je propisano čl.12. st.1. Stečajnog zakona (Narodne novine br. 71/15). </w:t>
      </w: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Nakon što je uočena navedena pogreška sud je po službenoj dužnosti, temeljem odredbe čl.339., 342. i 347. Zakona o parničnom postupku (Narodne novine  br. 53/91, 91/92, 112/99, 117/03, 84/08, 123/08, 57/11 i 25/13, dalje ZPP) u vezi sa čl.10. SZ-a, riješio kao u izreci.</w:t>
      </w: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jc w:val="center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U Bjelovaru, 14. ožujka 2016.</w:t>
      </w:r>
    </w:p>
    <w:p w:rsidRDefault="0019023B" w:rsidP="0019023B" w:rsidR="0019023B" w:rsidRPr="0019023B">
      <w:pPr>
        <w:spacing w:after="0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ind w:firstLine="5812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SUDAC</w:t>
      </w:r>
    </w:p>
    <w:p w:rsidRDefault="0019023B" w:rsidP="0019023B" w:rsidR="0019023B" w:rsidRPr="0019023B">
      <w:pPr>
        <w:spacing w:after="0"/>
        <w:ind w:firstLine="4962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 xml:space="preserve">MARIJA PETRINA KUBICA </w:t>
      </w:r>
    </w:p>
    <w:p w:rsidRDefault="0019023B" w:rsidP="0019023B" w:rsidR="0019023B" w:rsidRPr="0019023B">
      <w:pPr>
        <w:spacing w:after="0"/>
        <w:rPr>
          <w:rFonts w:cs="Times New Roman" w:eastAsia="Calibri"/>
          <w:noProof/>
        </w:rPr>
      </w:pPr>
    </w:p>
    <w:p w:rsidRDefault="0019023B" w:rsidP="0019023B" w:rsidR="0019023B">
      <w:pPr>
        <w:spacing w:after="0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POUKA O PRAVNOM LIJEKU:Protiv ovog rješenja nije dopuštena posebna žalba (čl.10. SZ-a i čl.27</w:t>
      </w:r>
      <w:bookmarkStart w:name="_GoBack" w:id="0"/>
      <w:bookmarkEnd w:id="0"/>
      <w:r w:rsidRPr="0019023B">
        <w:rPr>
          <w:rFonts w:cs="Times New Roman" w:eastAsia="Calibri"/>
          <w:noProof/>
        </w:rPr>
        <w:t xml:space="preserve">8. st.2. ZPP-a).  </w:t>
      </w:r>
    </w:p>
    <w:p w:rsidRDefault="0019023B" w:rsidP="0019023B" w:rsidR="0019023B" w:rsidRPr="0019023B">
      <w:pPr>
        <w:spacing w:after="0"/>
        <w:jc w:val="both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Rj.</w:t>
      </w:r>
    </w:p>
    <w:p w:rsidRDefault="0019023B" w:rsidP="0019023B" w:rsidR="0019023B" w:rsidRPr="0019023B">
      <w:pPr>
        <w:spacing w:after="0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 xml:space="preserve">1. DNA:predlagatelju putem e-oglasne ploče i poštom </w:t>
      </w:r>
    </w:p>
    <w:p w:rsidRDefault="0019023B" w:rsidP="0019023B" w:rsidR="0019023B" w:rsidRPr="0019023B">
      <w:pPr>
        <w:spacing w:after="0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2. Sc pravomoćnost</w:t>
      </w:r>
    </w:p>
    <w:p w:rsidRDefault="0019023B" w:rsidP="0019023B" w:rsidR="0019023B" w:rsidRPr="0019023B">
      <w:pPr>
        <w:spacing w:after="0"/>
        <w:jc w:val="both"/>
        <w:rPr>
          <w:rFonts w:cs="Times New Roman" w:eastAsia="Calibri"/>
          <w:noProof/>
        </w:rPr>
      </w:pPr>
      <w:r w:rsidRPr="0019023B">
        <w:rPr>
          <w:rFonts w:cs="Times New Roman" w:eastAsia="Calibri"/>
          <w:noProof/>
        </w:rPr>
        <w:t>Bj.14.3.2016.</w:t>
      </w:r>
    </w:p>
    <w:p w:rsidRDefault="0019023B" w:rsidP="0019023B" w:rsidR="0019023B" w:rsidRPr="0019023B">
      <w:pPr>
        <w:spacing w:lineRule="auto" w:line="276" w:after="200"/>
        <w:rPr>
          <w:rFonts w:cs="Times New Roman" w:eastAsia="Calibri"/>
          <w:noProof/>
        </w:rPr>
      </w:pPr>
    </w:p>
    <w:p w:rsidRDefault="0019023B" w:rsidP="0019023B" w:rsidR="0019023B" w:rsidRPr="0019023B">
      <w:pPr>
        <w:spacing w:after="0"/>
        <w:ind w:firstLine="851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9023B" w:rsidR="00DA0242">
      <w:headerReference w:type="default" r:id="rId11"/>
      <w:pgSz w:code="9" w:h="16839" w:w="11907"/>
      <w:pgMar w:gutter="0" w:footer="1134" w:header="1134" w:left="1701" w:bottom="1135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023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St-147/2016-3</izvorni_sadrzaj>
    <derivirana_varijabla naziv="DomainObject.Oznaka_1">St-147/2016-3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VIROVITICA društvo s ograničenom odgovornošću za proizvodnju, trgovinu i usluge</izvorni_sadrzaj>
    <derivirana_varijabla naziv="DomainObject.Predmet.StrankaFormated_1">  RADIO VIROVITICA društvo s ograničenom odgovornošću za proizvodnju, trgovinu i usluge</derivirana_varijabla>
  </DomainObject.Predmet.StrankaFormated>
  <DomainObject.Predmet.StrankaFormatedOIB>
    <izvorni_sadrzaj>  RADIO VIROVITICA društvo s ograničenom odgovornošću za proizvodnju, trgovinu i usluge, OIB 38448471127</izvorni_sadrzaj>
    <derivirana_varijabla naziv="DomainObject.Predmet.StrankaFormatedOIB_1">  RADIO VIROVITICA društvo s ograničenom odgovornošću za proizvodnju, trgovinu i usluge, OIB 38448471127</derivirana_varijabla>
  </DomainObject.Predmet.StrankaFormatedOIB>
  <DomainObject.Predmet.StrankaFormatedWithAdress>
    <izvorni_sadrzaj> RADIO VIROVITICA društvo s ograničenom odgovornošću za proizvodnju, trgovinu i usluge, Trg Dr. Franje Tuđmana 6, 33000 Virovitica</izvorni_sadrzaj>
    <derivirana_varijabla naziv="DomainObject.Predmet.StrankaFormatedWithAdress_1"> RADIO VIROVITICA društvo s ograničenom odgovornošću za proizvodnju, trgovinu i usluge, Trg Dr. Franje Tuđmana 6, 33000 Virovitica</derivirana_varijabla>
  </DomainObject.Predmet.StrankaFormatedWithAdress>
  <DomainObject.Predmet.StrankaFormatedWithAdressOIB>
    <izvorni_sadrzaj> RADIO VIROVITICA društvo s ograničenom odgovornošću za proizvodnju, trgovinu i usluge, OIB 38448471127, Trg Dr. Franje Tuđmana 6, 33000 Virovitica</izvorni_sadrzaj>
    <derivirana_varijabla naziv="DomainObject.Predmet.StrankaFormatedWithAdressOIB_1"> RADIO VIROVITICA društvo s ograničenom odgovornošću za proizvodnju, trgovinu i usluge, OIB 38448471127, Trg Dr. Franje Tuđmana 6, 33000 Virovitica</derivirana_varijabla>
  </DomainObject.Predmet.StrankaFormatedWithAdressOIB>
  <DomainObject.Predmet.StrankaWithAdress>
    <izvorni_sadrzaj>RADIO VIROVITICA društvo s ograničenom odgovornošću za proizvodnju, trgovinu i usluge Trg Dr. Franje Tuđmana 6,33000 Virovitica</izvorni_sadrzaj>
    <derivirana_varijabla naziv="DomainObject.Predmet.StrankaWithAdress_1">RADIO VIROVITICA društvo s ograničenom odgovornošću za proizvodnju, trgovinu i usluge Trg Dr. Franje Tuđmana 6,33000 Virovitica</derivirana_varijabla>
  </DomainObject.Predmet.StrankaWithAdress>
  <DomainObject.Predmet.StrankaWithAdressOIB>
    <izvorni_sadrzaj>RADIO VIROVITICA društvo s ograničenom odgovornošću za proizvodnju, trgovinu i usluge, OIB 38448471127, Trg Dr. Franje Tuđmana 6,33000 Virovitica</izvorni_sadrzaj>
    <derivirana_varijabla naziv="DomainObject.Predmet.StrankaWithAdressOIB_1">RADIO VIROVITICA društvo s ograničenom odgovornošću za proizvodnju, trgovinu i usluge, OIB 38448471127, Trg Dr. Franje Tuđmana 6,33000 Virovitica</derivirana_varijabla>
  </DomainObject.Predmet.StrankaWithAdressOIB>
  <DomainObject.Predmet.StrankaNazivFormated>
    <izvorni_sadrzaj>RADIO VIROVITICA društvo s ograničenom odgovornošću za proizvodnju, trgovinu i usluge</izvorni_sadrzaj>
    <derivirana_varijabla naziv="DomainObject.Predmet.StrankaNazivFormated_1">RADIO VIROVITICA društvo s ograničenom odgovornošću za proizvodnju, trgovinu i usluge</derivirana_varijabla>
  </DomainObject.Predmet.StrankaNazivFormated>
  <DomainObject.Predmet.StrankaNazivFormatedOIB>
    <izvorni_sadrzaj>RADIO VIROVITICA društvo s ograničenom odgovornošću za proizvodnju, trgovinu i usluge, OIB 38448471127</izvorni_sadrzaj>
    <derivirana_varijabla naziv="DomainObject.Predmet.StrankaNazivFormatedOIB_1">RADIO VIROVITICA društvo s ograničenom odgovornošću za proizvodnju, trgovinu i usluge, OIB 38448471127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RADIO VIROVITICA društvo s ograničenom odgovornošću za proizvodnju, trgovinu i usluge</item>
    </izvorni_sadrzaj>
    <derivirana_varijabla naziv="DomainObject.Predmet.StrankaListFormated_1">
      <item>RADIO VIROVITICA društvo s ograničenom odgovornošću za proizvodnju, trgovinu i usluge</item>
    </derivirana_varijabla>
  </DomainObject.Predmet.StrankaListFormated>
  <DomainObject.Predmet.StrankaListFormatedOIB>
    <izvorni_sadrzaj>
      <item>RADIO VIROVITICA društvo s ograničenom odgovornošću za proizvodnju, trgovinu i usluge, OIB 38448471127</item>
    </izvorni_sadrzaj>
    <derivirana_varijabla naziv="DomainObject.Predmet.StrankaListFormatedOIB_1">
      <item>RADIO VIROVITICA društvo s ograničenom odgovornošću za proizvodnju, trgovinu i usluge, OIB 38448471127</item>
    </derivirana_varijabla>
  </DomainObject.Predmet.StrankaListFormatedOIB>
  <DomainObject.Predmet.StrankaListFormatedWithAdress>
    <izvorni_sadrzaj>
      <item>RADIO VIROVITICA društvo s ograničenom odgovornošću za proizvodnju, trgovinu i usluge, Trg Dr. Franje Tuđmana 6, 33000 Virovitica</item>
    </izvorni_sadrzaj>
    <derivirana_varijabla naziv="DomainObject.Predmet.StrankaListFormatedWithAdress_1">
      <item>RADIO VIROVITICA društvo s ograničenom odgovornošću za proizvodnju, trgovinu i usluge, Trg Dr. Franje Tuđmana 6, 33000 Virovitica</item>
    </derivirana_varijabla>
  </DomainObject.Predmet.StrankaListFormatedWithAdress>
  <DomainObject.Predmet.StrankaListFormatedWithAdressOIB>
    <izvorni_sadrzaj>
      <item>RADIO VIROVITICA društvo s ograničenom odgovornošću za proizvodnju, trgovinu i usluge, OIB 38448471127, Trg Dr. Franje Tuđmana 6, 33000 Virovitica</item>
    </izvorni_sadrzaj>
    <derivirana_varijabla naziv="DomainObject.Predmet.StrankaListFormatedWithAdressOIB_1">
      <item>RADIO VIROVITICA društvo s ograničenom odgovornošću za proizvodnju, trgovinu i usluge, OIB 38448471127, Trg Dr. Franje Tuđmana 6, 33000 Virovitica</item>
    </derivirana_varijabla>
  </DomainObject.Predmet.StrankaListFormatedWithAdressOIB>
  <DomainObject.Predmet.StrankaListNazivFormated>
    <izvorni_sadrzaj>
      <item>RADIO VIROVITICA društvo s ograničenom odgovornošću za proizvodnju, trgovinu i usluge</item>
    </izvorni_sadrzaj>
    <derivirana_varijabla naziv="DomainObject.Predmet.StrankaListNazivFormated_1">
      <item>RADIO VIROVITICA društvo s ograničenom odgovornošću za proizvodnju, trgovinu i usluge</item>
    </derivirana_varijabla>
  </DomainObject.Predmet.StrankaListNazivFormated>
  <DomainObject.Predmet.StrankaListNazivFormatedOIB>
    <izvorni_sadrzaj>
      <item>RADIO VIROVITICA društvo s ograničenom odgovornošću za proizvodnju, trgovinu i usluge, OIB 38448471127</item>
    </izvorni_sadrzaj>
    <derivirana_varijabla naziv="DomainObject.Predmet.StrankaListNazivFormatedOIB_1">
      <item>RADIO VIROVITICA društvo s ograničenom odgovornošću za proizvodnju, trgovinu i usluge, OIB 38448471127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St-147/2016-3</izvorni_sadrzaj>
    <derivirana_varijabla naziv="DomainObject.PoslovniBrojDokumenta_1">St-147/2016-3</derivirana_varijabla>
  </DomainObject.PoslovniBrojDokumenta>
  <DomainObject.Predmet.StrankaIDrugi>
    <izvorni_sadrzaj>RADIO VIROVITICA društvo s ograničenom odgovornošću za proizvodnju, trgovinu i usluge</izvorni_sadrzaj>
    <derivirana_varijabla naziv="DomainObject.Predmet.StrankaIDrugi_1">RADIO VIROVITICA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VIROVITICA društvo s ograničenom odgovornošću za proizvodnju, trgovinu i usluge, OIB 38448471127, Trg Dr. Franje Tuđmana 6, 33000 Virovitica</izvorni_sadrzaj>
    <derivirana_varijabla naziv="DomainObject.Predmet.StrankaIDrugiAdressOIB_1">RADIO VIROVITICA društvo s ograničenom odgovornošću za proizvodnju, trgovinu i usluge, OIB 38448471127, Trg Dr. Franje Tuđmana 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VIROVITICA društvo s ograničenom odgovornošću za proizvodnju, trgovinu i usluge</item>
    </izvorni_sadrzaj>
    <derivirana_varijabla naziv="DomainObject.Predmet.SudioniciListNaziv_1">
      <item>RADIO VIROVITICA društvo s ograničenom odgovornošću za proizvodnju, trgovinu i usluge</item>
    </derivirana_varijabla>
  </DomainObject.Predmet.SudioniciListNaziv>
  <DomainObject.Predmet.SudioniciListAdressOIB>
    <izvorni_sadrzaj>
      <item>RADIO VIROVITICA društvo s ograničenom odgovornošću za proizvodnju, trgovinu i usluge, OIB 38448471127, Trg Dr. Franje Tuđmana 6,33000 Virovitica</item>
    </izvorni_sadrzaj>
    <derivirana_varijabla naziv="DomainObject.Predmet.SudioniciListAdressOIB_1">
      <item>RADIO VIROVITICA društvo s ograničenom odgovornošću za proizvodnju, trgovinu i usluge, OIB 38448471127, Trg Dr. Franje Tuđmana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2B4C9-F2FB-4A31-AB62-47188F3D2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1708</properties:Characters>
  <properties:Lines>58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2016-03-14T11:28:00Z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St-147/2016-3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