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c781c9" w14:paraId="6c781c9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CD6FC4">
        <w:rPr>
          <w:rFonts w:hAnsi="Times New Roman" w:ascii="Times New Roman"/>
          <w:sz w:val="24"/>
          <w:szCs w:val="24"/>
        </w:rPr>
        <w:t>-2057/13</w:t>
      </w:r>
      <w:r w:rsidR="00C02944">
        <w:rPr>
          <w:rFonts w:hAnsi="Times New Roman" w:ascii="Times New Roman"/>
          <w:sz w:val="24"/>
          <w:szCs w:val="24"/>
        </w:rPr>
        <w:t>-92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CD6FC4" w:rsidRPr="00CD6FC4">
        <w:rPr>
          <w:rFonts w:hAnsi="Times New Roman" w:ascii="Times New Roman"/>
          <w:sz w:val="24"/>
          <w:szCs w:val="24"/>
        </w:rPr>
        <w:t>KORANA d.d. – u stečaju, Karlovac, Masarykova 2, OIB: 52935153496</w:t>
      </w:r>
      <w:r w:rsidR="00CD6FC4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održanom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B90F77" w:rsidRPr="009D6629">
        <w:rPr>
          <w:rFonts w:hAnsi="Times New Roman" w:ascii="Times New Roman"/>
          <w:sz w:val="24"/>
          <w:szCs w:val="24"/>
        </w:rPr>
        <w:t xml:space="preserve">, </w:t>
      </w:r>
      <w:r w:rsidR="00CD6FC4">
        <w:rPr>
          <w:rFonts w:hAnsi="Times New Roman" w:ascii="Times New Roman"/>
          <w:sz w:val="24"/>
          <w:szCs w:val="24"/>
        </w:rPr>
        <w:t>12. srpnja</w:t>
      </w:r>
      <w:r w:rsidR="009D6629">
        <w:rPr>
          <w:rFonts w:hAnsi="Times New Roman" w:ascii="Times New Roman"/>
          <w:sz w:val="24"/>
          <w:szCs w:val="24"/>
        </w:rPr>
        <w:t xml:space="preserve"> 201</w:t>
      </w:r>
      <w:r w:rsidR="00CD6FC4">
        <w:rPr>
          <w:rFonts w:hAnsi="Times New Roman" w:ascii="Times New Roman"/>
          <w:sz w:val="24"/>
          <w:szCs w:val="24"/>
        </w:rPr>
        <w:t>8</w:t>
      </w:r>
      <w:r w:rsidR="009D6629">
        <w:rPr>
          <w:rFonts w:hAnsi="Times New Roman" w:ascii="Times New Roman"/>
          <w:sz w:val="24"/>
          <w:szCs w:val="24"/>
        </w:rPr>
        <w:t>.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I</w:t>
      </w:r>
      <w:r w:rsidR="00FD2F97" w:rsidRPr="009D6629">
        <w:rPr>
          <w:rFonts w:hAnsi="Times New Roman" w:ascii="Times New Roman"/>
          <w:sz w:val="24"/>
          <w:szCs w:val="24"/>
        </w:rPr>
        <w:t>.</w:t>
      </w:r>
      <w:r w:rsidRPr="009D6629">
        <w:rPr>
          <w:rFonts w:hAnsi="Times New Roman" w:ascii="Times New Roman"/>
          <w:sz w:val="24"/>
          <w:szCs w:val="24"/>
        </w:rPr>
        <w:t xml:space="preserve"> Utvrđuju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CD6FC4">
        <w:rPr>
          <w:rFonts w:hAnsi="Times New Roman" w:ascii="Times New Roman"/>
          <w:sz w:val="24"/>
          <w:szCs w:val="24"/>
          <w:u w:val="single"/>
        </w:rPr>
        <w:t>2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p w:rsidRDefault="00CD6FC4" w:rsidP="00DF3E9A" w:rsidR="00DF3E9A" w:rsidRPr="009D662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1. Vodovod i kanalizacija d.o.o. Karlovac, OIB:</w:t>
      </w:r>
      <w:r w:rsidR="00834FF9">
        <w:rPr>
          <w:rFonts w:hAnsi="Times New Roman" w:ascii="Times New Roman"/>
          <w:sz w:val="24"/>
          <w:szCs w:val="24"/>
        </w:rPr>
        <w:t xml:space="preserve"> 65617396824 – 30.586,60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D2FA0" w:rsidP="00B90F77" w:rsidR="00685DD9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Cs/>
          <w:sz w:val="24"/>
          <w:szCs w:val="24"/>
        </w:rPr>
        <w:tab/>
      </w:r>
    </w:p>
    <w:p w:rsidRDefault="001E4E5F" w:rsidP="00834FF9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</w:t>
      </w:r>
      <w:r w:rsidR="009610FE">
        <w:rPr>
          <w:rFonts w:hAnsi="Times New Roman" w:ascii="Times New Roman"/>
          <w:sz w:val="24"/>
          <w:szCs w:val="24"/>
        </w:rPr>
        <w:t>održanom</w:t>
      </w:r>
      <w:r w:rsidR="00834FF9">
        <w:rPr>
          <w:rFonts w:hAnsi="Times New Roman" w:ascii="Times New Roman"/>
          <w:sz w:val="24"/>
          <w:szCs w:val="24"/>
        </w:rPr>
        <w:t xml:space="preserve"> </w:t>
      </w:r>
      <w:r w:rsidR="006C3509">
        <w:rPr>
          <w:rFonts w:hAnsi="Times New Roman" w:ascii="Times New Roman"/>
          <w:sz w:val="24"/>
          <w:szCs w:val="24"/>
        </w:rPr>
        <w:t>9. svibnja 2018.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9610FE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ispitan</w:t>
      </w:r>
      <w:r w:rsidR="006C3509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</w:t>
      </w:r>
      <w:r w:rsidR="006C3509">
        <w:rPr>
          <w:rFonts w:hAnsi="Times New Roman" w:ascii="Times New Roman"/>
          <w:sz w:val="24"/>
          <w:szCs w:val="24"/>
        </w:rPr>
        <w:t>je</w:t>
      </w:r>
      <w:r w:rsidRPr="009D6629">
        <w:rPr>
          <w:rFonts w:hAnsi="Times New Roman" w:ascii="Times New Roman"/>
          <w:sz w:val="24"/>
          <w:szCs w:val="24"/>
        </w:rPr>
        <w:t xml:space="preserve"> </w:t>
      </w:r>
      <w:r w:rsidR="008069BC" w:rsidRPr="009D6629">
        <w:rPr>
          <w:rFonts w:hAnsi="Times New Roman" w:ascii="Times New Roman"/>
          <w:sz w:val="24"/>
          <w:szCs w:val="24"/>
        </w:rPr>
        <w:t xml:space="preserve">na prijedlog stečajnog upravitelja naknadno </w:t>
      </w:r>
      <w:r w:rsidRPr="009D6629">
        <w:rPr>
          <w:rFonts w:hAnsi="Times New Roman" w:ascii="Times New Roman"/>
          <w:sz w:val="24"/>
          <w:szCs w:val="24"/>
        </w:rPr>
        <w:t>prijavljen</w:t>
      </w:r>
      <w:r w:rsidR="006C3509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tražbin</w:t>
      </w:r>
      <w:r w:rsidR="006C3509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vjerovnika</w:t>
      </w:r>
      <w:r w:rsidR="006C3509">
        <w:rPr>
          <w:rFonts w:hAnsi="Times New Roman" w:ascii="Times New Roman"/>
          <w:sz w:val="24"/>
          <w:szCs w:val="24"/>
        </w:rPr>
        <w:t xml:space="preserve"> Vodovod i kanalizacija d.o.o. Karlovac, </w:t>
      </w:r>
      <w:r w:rsidR="008069BC" w:rsidRPr="009D6629">
        <w:rPr>
          <w:rFonts w:hAnsi="Times New Roman" w:ascii="Times New Roman"/>
          <w:sz w:val="24"/>
          <w:szCs w:val="24"/>
        </w:rPr>
        <w:t xml:space="preserve">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6C3509">
        <w:rPr>
          <w:rFonts w:hAnsi="Times New Roman" w:ascii="Times New Roman"/>
          <w:sz w:val="24"/>
          <w:szCs w:val="24"/>
        </w:rPr>
        <w:t xml:space="preserve">Budući da je navedenu tražbinu stečajni upravitelj priznao u cijelosti, </w:t>
      </w:r>
      <w:r w:rsidRPr="009D6629">
        <w:rPr>
          <w:rFonts w:hAnsi="Times New Roman" w:ascii="Times New Roman"/>
          <w:sz w:val="24"/>
          <w:szCs w:val="24"/>
        </w:rPr>
        <w:t>ist</w:t>
      </w:r>
      <w:r w:rsidR="006C3509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</w:t>
      </w:r>
      <w:r w:rsidR="006C3509">
        <w:rPr>
          <w:rFonts w:hAnsi="Times New Roman" w:ascii="Times New Roman"/>
          <w:sz w:val="24"/>
          <w:szCs w:val="24"/>
        </w:rPr>
        <w:t xml:space="preserve">se </w:t>
      </w:r>
      <w:r w:rsidRPr="009D6629">
        <w:rPr>
          <w:rFonts w:hAnsi="Times New Roman" w:ascii="Times New Roman"/>
          <w:sz w:val="24"/>
          <w:szCs w:val="24"/>
        </w:rPr>
        <w:t>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smatraj utvrđenim</w:t>
      </w:r>
      <w:r w:rsidR="003B63FD"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8069BC" w:rsidRPr="009D6629">
        <w:rPr>
          <w:rFonts w:hAnsi="Times New Roman" w:ascii="Times New Roman"/>
          <w:sz w:val="24"/>
          <w:szCs w:val="24"/>
        </w:rPr>
        <w:t>1.</w:t>
      </w:r>
      <w:r w:rsidR="009D6629">
        <w:rPr>
          <w:rFonts w:hAnsi="Times New Roman" w:ascii="Times New Roman"/>
          <w:sz w:val="24"/>
          <w:szCs w:val="24"/>
        </w:rPr>
        <w:t xml:space="preserve"> i 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>. SZ riješeno kao u izreci.</w:t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6C3509">
        <w:rPr>
          <w:rFonts w:hAnsi="Times New Roman" w:ascii="Times New Roman"/>
          <w:sz w:val="24"/>
          <w:szCs w:val="24"/>
        </w:rPr>
        <w:t>12. srpnja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6C3509">
        <w:rPr>
          <w:rFonts w:hAnsi="Times New Roman" w:ascii="Times New Roman"/>
          <w:sz w:val="24"/>
          <w:szCs w:val="24"/>
        </w:rPr>
        <w:t>8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C02944">
        <w:rPr>
          <w:rFonts w:hAnsi="Times New Roman" w:ascii="Times New Roman"/>
          <w:sz w:val="24"/>
          <w:szCs w:val="24"/>
        </w:rPr>
        <w:t>, v.r.</w:t>
      </w:r>
      <w:r w:rsidR="00676A07" w:rsidRPr="009D6629">
        <w:rPr>
          <w:rFonts w:hAnsi="Times New Roman" w:ascii="Times New Roman"/>
          <w:sz w:val="24"/>
          <w:szCs w:val="24"/>
        </w:rPr>
        <w:tab/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 od dana dostave izvatka iz rješenja</w:t>
      </w:r>
      <w:r w:rsidR="001141F9" w:rsidRPr="009D6629">
        <w:rPr>
          <w:rFonts w:hAnsi="Times New Roman" w:ascii="Times New Roman"/>
          <w:sz w:val="24"/>
          <w:szCs w:val="24"/>
        </w:rPr>
        <w:t xml:space="preserve">. 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C02944" w:rsidP="001E4E5F" w:rsidR="00C0294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C02944" w:rsidP="001E4E5F" w:rsidR="00C0294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C0294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02944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5E772C" w:rsidP="001E4E5F" w:rsidR="00D373D4" w:rsidRPr="00C0294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02944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C02944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C02944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213902" w:rsidRPr="00C02944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5E772C" w:rsidP="00EB1EE5" w:rsidR="00C34FDD" w:rsidRPr="00C0294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02944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D373D4" w:rsidRPr="00C02944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6C3509" w:rsidRPr="00C0294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C02944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13902" w:rsidP="00EB1EE5" w:rsidR="00213902" w:rsidRPr="00C0294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213902" w:rsidP="00EB1EE5" w:rsidR="00213902" w:rsidRPr="00C0294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02944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213902" w:rsidP="00EB1EE5" w:rsidR="00213902" w:rsidRPr="00C0294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02944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13902" w:rsidP="00EB1EE5" w:rsidR="00213902" w:rsidRPr="00C0294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02944">
        <w:rPr>
          <w:rFonts w:hAnsi="Times New Roman" w:ascii="Times New Roman"/>
          <w:color w:themeColor="background1" w:val="FFFFFF"/>
          <w:sz w:val="24"/>
          <w:szCs w:val="24"/>
        </w:rPr>
        <w:t>2. Kal. 4 mj.</w:t>
      </w:r>
    </w:p>
    <w:sectPr w:rsidSect="003F0FFC" w:rsidR="00213902" w:rsidRPr="00C02944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720" w:rsidR="00BF0720">
      <w:r>
        <w:separator/>
      </w:r>
    </w:p>
  </w:endnote>
  <w:endnote w:id="0" w:type="continuationSeparator">
    <w:p w:rsidRDefault="00BF0720" w:rsidR="00BF0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720" w:rsidR="00BF0720">
      <w:r>
        <w:separator/>
      </w:r>
    </w:p>
  </w:footnote>
  <w:footnote w:id="0" w:type="continuationSeparator">
    <w:p w:rsidRDefault="00BF0720" w:rsidR="00BF0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750AEF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AB0E83">
      <w:rPr>
        <w:rFonts w:hAnsi="Times New Roman" w:ascii="Times New Roman"/>
      </w:rPr>
      <w:t>2057/13</w:t>
    </w:r>
    <w:r w:rsidR="00C02944">
      <w:rPr>
        <w:rFonts w:hAnsi="Times New Roman" w:ascii="Times New Roman"/>
      </w:rPr>
      <w:t>-92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FC4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D2FA0"/>
    <w:rsid w:val="001E4E5F"/>
    <w:rsid w:val="00207B14"/>
    <w:rsid w:val="00213902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A6801"/>
    <w:rsid w:val="005C3453"/>
    <w:rsid w:val="005D5367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C3509"/>
    <w:rsid w:val="006D1132"/>
    <w:rsid w:val="006E3E04"/>
    <w:rsid w:val="0072695E"/>
    <w:rsid w:val="00727277"/>
    <w:rsid w:val="00731D64"/>
    <w:rsid w:val="00750AEF"/>
    <w:rsid w:val="007519B3"/>
    <w:rsid w:val="007627B3"/>
    <w:rsid w:val="00764AEE"/>
    <w:rsid w:val="00767483"/>
    <w:rsid w:val="00767D67"/>
    <w:rsid w:val="00797367"/>
    <w:rsid w:val="007C422F"/>
    <w:rsid w:val="007E3E9B"/>
    <w:rsid w:val="007E687B"/>
    <w:rsid w:val="008069BC"/>
    <w:rsid w:val="00834FF9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0E83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0720"/>
    <w:rsid w:val="00BF65A2"/>
    <w:rsid w:val="00C02944"/>
    <w:rsid w:val="00C16795"/>
    <w:rsid w:val="00C34FDD"/>
    <w:rsid w:val="00C646FF"/>
    <w:rsid w:val="00C80143"/>
    <w:rsid w:val="00CA22FE"/>
    <w:rsid w:val="00CA4666"/>
    <w:rsid w:val="00CD6FC4"/>
    <w:rsid w:val="00CE6259"/>
    <w:rsid w:val="00CF5032"/>
    <w:rsid w:val="00D00B0D"/>
    <w:rsid w:val="00D32F2E"/>
    <w:rsid w:val="00D373D4"/>
    <w:rsid w:val="00D41EC4"/>
    <w:rsid w:val="00D44FAA"/>
    <w:rsid w:val="00D61D33"/>
    <w:rsid w:val="00D74871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0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A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A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A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A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0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A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A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A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A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St-2057/2013</izvorni_sadrzaj>
    <derivirana_varijabla naziv="DomainObject.Predmet.OznakaBroj_1">St-2057/2013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KORANA d.d.za hotelijerstvo i ugostiteljstvo</izvorni_sadrzaj>
    <derivirana_varijabla naziv="DomainObject.Predmet.ProtustrankaFormated_1">  KORANA d.d.za hotelijerstvo i ugostiteljstvo</derivirana_varijabla>
  </DomainObject.Predmet.ProtustrankaFormated>
  <DomainObject.Predmet.ProtustrankaFormatedOIB>
    <izvorni_sadrzaj>  KORANA d.d.za hotelijerstvo i ugostiteljstvo, OIB 52935153496</izvorni_sadrzaj>
    <derivirana_varijabla naziv="DomainObject.Predmet.ProtustrankaFormatedOIB_1">  KORANA d.d.za hotelijerstvo i ugostiteljstvo, OIB 52935153496</derivirana_varijabla>
  </DomainObject.Predmet.ProtustrankaFormatedOIB>
  <DomainObject.Predmet.ProtustrankaFormatedWithAdress>
    <izvorni_sadrzaj> KORANA d.d.za hotelijerstvo i ugostiteljstvo, Masarikova 2, 47000 Karlovac</izvorni_sadrzaj>
    <derivirana_varijabla naziv="DomainObject.Predmet.ProtustrankaFormatedWithAdress_1"> KORANA d.d.za hotelijerstvo i ugostiteljstvo, Masarikova 2, 47000 Karlovac</derivirana_varijabla>
  </DomainObject.Predmet.ProtustrankaFormatedWithAdress>
  <DomainObject.Predmet.ProtustrankaFormatedWithAdressOIB>
    <izvorni_sadrzaj> KORANA d.d.za hotelijerstvo i ugostiteljstvo, OIB 52935153496, Masarikova 2, 47000 Karlovac</izvorni_sadrzaj>
    <derivirana_varijabla naziv="DomainObject.Predmet.ProtustrankaFormatedWithAdressOIB_1"> KORANA d.d.za hotelijerstvo i ugostiteljstvo, OIB 52935153496, Masarikova 2, 47000 Karlovac</derivirana_varijabla>
  </DomainObject.Predmet.ProtustrankaFormatedWithAdressOIB>
  <DomainObject.Predmet.ProtustrankaWithAdress>
    <izvorni_sadrzaj>KORANA d.d.za hotelijerstvo i ugostiteljstvo Masarikova 2, 47000 Karlovac</izvorni_sadrzaj>
    <derivirana_varijabla naziv="DomainObject.Predmet.ProtustrankaWithAdress_1">KORANA d.d.za hotelijerstvo i ugostiteljstvo Masarikova 2, 47000 Karlovac</derivirana_varijabla>
  </DomainObject.Predmet.ProtustrankaWithAdress>
  <DomainObject.Predmet.ProtustrankaWithAdressOIB>
    <izvorni_sadrzaj>KORANA d.d.za hotelijerstvo i ugostiteljstvo, OIB 52935153496, Masarikova 2, 47000 Karlovac</izvorni_sadrzaj>
    <derivirana_varijabla naziv="DomainObject.Predmet.ProtustrankaWithAdressOIB_1">KORANA d.d.za hotelijerstvo i ugostiteljstvo, OIB 52935153496, Masarikova 2, 47000 Karlovac</derivirana_varijabla>
  </DomainObject.Predmet.ProtustrankaWithAdressOIB>
  <DomainObject.Predmet.ProtustrankaNazivFormated>
    <izvorni_sadrzaj>KORANA d.d.za hotelijerstvo i ugostiteljstvo</izvorni_sadrzaj>
    <derivirana_varijabla naziv="DomainObject.Predmet.ProtustrankaNazivFormated_1">KORANA d.d.za hotelijerstvo i ugostiteljstvo</derivirana_varijabla>
  </DomainObject.Predmet.ProtustrankaNazivFormated>
  <DomainObject.Predmet.ProtustrankaNazivFormatedOIB>
    <izvorni_sadrzaj>KORANA d.d.za hotelijerstvo i ugostiteljstvo, OIB 52935153496</izvorni_sadrzaj>
    <derivirana_varijabla naziv="DomainObject.Predmet.ProtustrankaNazivFormatedOIB_1">KORANA d.d.za hotelijerstvo i ugostiteljstvo, OIB 52935153496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,regionalni centar ZAGREB; Mara Markić; OPĆ. SUD U KARLOVCU</izvorni_sadrzaj>
    <derivirana_varijabla naziv="DomainObject.Predmet.StrankaFormated_1">  FINA ,regionalni centar ZAGREB; Mara Markić; OPĆ. SUD U KARLOVCU</derivirana_varijabla>
  </DomainObject.Predmet.StrankaFormated>
  <DomainObject.Predmet.StrankaFormatedOIB>
    <izvorni_sadrzaj>  FINA ,regionalni centar ZAGREB, OIB 85821130368; Mara Markić, OIB 94163286521; OPĆ. SUD U KARLOVCU, OIB 05541256968</izvorni_sadrzaj>
    <derivirana_varijabla naziv="DomainObject.Predmet.StrankaFormatedOIB_1">  FINA ,regionalni centar ZAGREB, OIB 85821130368; Mara Markić, OIB 94163286521; OPĆ. SUD U KARLOVCU, OIB 05541256968</derivirana_varijabla>
  </DomainObject.Predmet.StrankaFormatedOIB>
  <DomainObject.Predmet.StrankaFormatedWithAdress>
    <izvorni_sadrzaj> FINA ,regionalni centar ZAGREB, Ulica grada Vukovara 70, 10000 Zagreb; Mara Markić, Celestina Medovića 5, 47000 Karlovac; OPĆ. SUD U KARLOVCU</izvorni_sadrzaj>
    <derivirana_varijabla naziv="DomainObject.Predmet.StrankaFormatedWithAdress_1"> FINA ,regionalni centar ZAGREB, Ulica grada Vukovara 70, 10000 Zagreb; Mara Markić, Celestina Medovića 5, 47000 Karlovac; OPĆ. SUD U KARLOVCU</derivirana_varijabla>
  </DomainObject.Predmet.StrankaFormatedWithAdress>
  <DomainObject.Predmet.StrankaFormatedWithAdressOIB>
    <izvorni_sadrzaj> FINA ,regionalni centar ZAGREB, OIB 85821130368, Ulica grada Vukovara 70, 10000 Zagreb; Mara Markić, OIB 94163286521, Celestina Medovića 5, 47000 Karlovac; OPĆ. SUD U KARLOVCU, OIB 05541256968</izvorni_sadrzaj>
    <derivirana_varijabla naziv="DomainObject.Predmet.StrankaFormatedWithAdressOIB_1"> FINA ,regionalni centar ZAGREB, OIB 85821130368, Ulica grada Vukovara 70, 10000 Zagreb; Mara Markić, OIB 94163286521, Celestina Medovića 5, 47000 Karlovac; OPĆ. SUD U KARLOVCU, OIB 05541256968</derivirana_varijabla>
  </DomainObject.Predmet.StrankaFormatedWithAdressOIB>
  <DomainObject.Predmet.StrankaWithAdress>
    <izvorni_sadrzaj>FINA ,regionalni centar ZAGREB Ulica grada Vukovara 70,10000 Zagreb,Mara Markić Celestina Medovića 5,47000 Karlovac,OPĆ. SUD U KARLOVCU </izvorni_sadrzaj>
    <derivirana_varijabla naziv="DomainObject.Predmet.StrankaWithAdress_1">FINA ,regionalni centar ZAGREB Ulica grada Vukovara 70,10000 Zagreb,Mara Markić Celestina Medovića 5,47000 Karlovac,OPĆ. SUD U KARLOVCU </derivirana_varijabla>
  </DomainObject.Predmet.StrankaWithAdress>
  <DomainObject.Predmet.StrankaWithAdressOIB>
    <izvorni_sadrzaj>FINA ,regionalni centar ZAGREB, OIB 85821130368, Ulica grada Vukovara 70,10000 Zagreb,Mara Markić, OIB 94163286521, Celestina Medovića 5,47000 Karlovac,OPĆ. SUD U KARLOVCU, OIB 05541256968</izvorni_sadrzaj>
    <derivirana_varijabla naziv="DomainObject.Predmet.StrankaWithAdressOIB_1">FINA ,regionalni centar ZAGREB, OIB 85821130368, Ulica grada Vukovara 70,10000 Zagreb,Mara Markić, OIB 94163286521, Celestina Medovića 5,47000 Karlovac,OPĆ. SUD U KARLOVCU, OIB 05541256968</derivirana_varijabla>
  </DomainObject.Predmet.StrankaWithAdressOIB>
  <DomainObject.Predmet.StrankaNazivFormated>
    <izvorni_sadrzaj>FINA ,regionalni centar ZAGREB,Mara Markić,OPĆ. SUD U KARLOVCU</izvorni_sadrzaj>
    <derivirana_varijabla naziv="DomainObject.Predmet.StrankaNazivFormated_1">FINA ,regionalni centar ZAGREB,Mara Markić,OPĆ. SUD U KARLOVCU</derivirana_varijabla>
  </DomainObject.Predmet.StrankaNazivFormated>
  <DomainObject.Predmet.StrankaNazivFormatedOIB>
    <izvorni_sadrzaj>FINA ,regionalni centar ZAGREB, OIB 85821130368,Mara Markić, OIB 94163286521,OPĆ. SUD U KARLOVCU, OIB 05541256968</izvorni_sadrzaj>
    <derivirana_varijabla naziv="DomainObject.Predmet.StrankaNazivFormatedOIB_1">FINA ,regionalni centar ZAGREB, OIB 85821130368,Mara Markić, OIB 94163286521,OPĆ.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,regionalni centar ZAGREB</item>
      <item>Mara Markić</item>
      <item>OPĆ. SUD U KARLOVCU</item>
    </izvorni_sadrzaj>
    <derivirana_varijabla naziv="DomainObject.Predmet.StrankaListFormated_1">
      <item>FINA ,regionalni centar ZAGREB</item>
      <item>Mara Markić</item>
      <item>OPĆ. SUD U KARLOVCU</item>
    </derivirana_varijabla>
  </DomainObject.Predmet.StrankaListFormated>
  <DomainObject.Predmet.StrankaList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FormatedOIB_1">
      <item>FINA ,regionalni centar ZAGREB, OIB 85821130368</item>
      <item>Mara Markić, OIB 94163286521</item>
      <item>OPĆ. SUD U KARLOVCU, OIB 05541256968</item>
    </derivirana_varijabla>
  </DomainObject.Predmet.StrankaListFormatedOIB>
  <DomainObject.Predmet.StrankaListFormatedWithAdress>
    <izvorni_sadrzaj>
      <item>FINA ,regionalni centar ZAGREB, Ulica grada Vukovara 70, 10000 Zagreb</item>
      <item>Mara Markić, Celestina Medovića 5, 47000 Karlovac</item>
      <item>OPĆ. SUD U KARLOVCU</item>
    </izvorni_sadrzaj>
    <derivirana_varijabla naziv="DomainObject.Predmet.StrankaListFormatedWithAdress_1">
      <item>FINA ,regionalni centar ZAGREB, Ulica grada Vukovara 70, 10000 Zagreb</item>
      <item>Mara Markić, Celestina Medovića 5, 47000 Karlovac</item>
      <item>OPĆ. SUD U KARLOVCU</item>
    </derivirana_varijabla>
  </DomainObject.Predmet.StrankaListFormatedWithAdress>
  <DomainObject.Predmet.StrankaListFormatedWithAdressOIB>
    <izvorni_sadrzaj>
      <item>FINA ,regionalni centar ZAGREB, OIB 85821130368, Ulica grada Vukovara 70, 10000 Zagreb</item>
      <item>Mara Markić, OIB 94163286521, Celestina Medovića 5, 47000 Karlovac</item>
      <item>OPĆ. SUD U KARLOVCU, OIB 05541256968</item>
    </izvorni_sadrzaj>
    <derivirana_varijabla naziv="DomainObject.Predmet.StrankaListFormatedWithAdressOIB_1">
      <item>FINA ,regionalni centar ZAGREB, OIB 85821130368, Ulica grada Vukovara 70, 10000 Zagreb</item>
      <item>Mara Markić, OIB 94163286521, Celestina Medovića 5, 47000 Karlovac</item>
      <item>OPĆ. SUD U KARLOVCU, OIB 05541256968</item>
    </derivirana_varijabla>
  </DomainObject.Predmet.StrankaListFormatedWithAdressOIB>
  <DomainObject.Predmet.StrankaListNazivFormated>
    <izvorni_sadrzaj>
      <item>FINA ,regionalni centar ZAGREB</item>
      <item>Mara Markić</item>
      <item>OPĆ. SUD U KARLOVCU</item>
    </izvorni_sadrzaj>
    <derivirana_varijabla naziv="DomainObject.Predmet.StrankaListNazivFormated_1">
      <item>FINA ,regionalni centar ZAGREB</item>
      <item>Mara Markić</item>
      <item>OPĆ. SUD U KARLOVCU</item>
    </derivirana_varijabla>
  </DomainObject.Predmet.StrankaListNazivFormated>
  <DomainObject.Predmet.StrankaListNaziv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NazivFormatedOIB_1">
      <item>FINA ,regionalni centar ZAGREB, OIB 85821130368</item>
      <item>Mara Markić, OIB 94163286521</item>
      <item>OPĆ. SUD U KARLOVCU, OIB 05541256968</item>
    </derivirana_varijabla>
  </DomainObject.Predmet.StrankaListNazivFormatedOIB>
  <DomainObject.Predmet.ProtuStrankaListFormated>
    <izvorni_sadrzaj>
      <item>KORANA d.d.za hotelijerstvo i ugostiteljstvo</item>
    </izvorni_sadrzaj>
    <derivirana_varijabla naziv="DomainObject.Predmet.ProtuStrankaListFormated_1">
      <item>KORANA d.d.za hotelijerstvo i ugostiteljstvo</item>
    </derivirana_varijabla>
  </DomainObject.Predmet.ProtuStrankaListFormated>
  <DomainObject.Predmet.ProtuStrankaListFormatedOIB>
    <izvorni_sadrzaj>
      <item>KORANA d.d.za hotelijerstvo i ugostiteljstvo, OIB 52935153496</item>
    </izvorni_sadrzaj>
    <derivirana_varijabla naziv="DomainObject.Predmet.ProtuStrankaListFormatedOIB_1">
      <item>KORANA d.d.za hotelijerstvo i ugostiteljstvo, OIB 52935153496</item>
    </derivirana_varijabla>
  </DomainObject.Predmet.ProtuStrankaListFormatedOIB>
  <DomainObject.Predmet.ProtuStrankaListFormatedWithAdress>
    <izvorni_sadrzaj>
      <item>KORANA d.d.za hotelijerstvo i ugostiteljstvo, Masarikova 2, 47000 Karlovac</item>
    </izvorni_sadrzaj>
    <derivirana_varijabla naziv="DomainObject.Predmet.ProtuStrankaListFormatedWithAdress_1">
      <item>KORANA d.d.za hotelijerstvo i ugostiteljstvo, Masarikova 2, 47000 Karlovac</item>
    </derivirana_varijabla>
  </DomainObject.Predmet.ProtuStrankaListFormatedWithAdress>
  <DomainObject.Predmet.ProtuStrankaListFormatedWithAdressOIB>
    <izvorni_sadrzaj>
      <item>KORANA d.d.za hotelijerstvo i ugostiteljstvo, OIB 52935153496, Masarikova 2, 47000 Karlovac</item>
    </izvorni_sadrzaj>
    <derivirana_varijabla naziv="DomainObject.Predmet.ProtuStrankaListFormatedWithAdressOIB_1">
      <item>KORANA d.d.za hotelijerstvo i ugostiteljstvo, OIB 52935153496, Masarikova 2, 47000 Karlovac</item>
    </derivirana_varijabla>
  </DomainObject.Predmet.ProtuStrankaListFormatedWithAdressOIB>
  <DomainObject.Predmet.ProtuStrankaListNazivFormated>
    <izvorni_sadrzaj>
      <item>KORANA d.d.za hotelijerstvo i ugostiteljstvo</item>
    </izvorni_sadrzaj>
    <derivirana_varijabla naziv="DomainObject.Predmet.ProtuStrankaListNazivFormated_1">
      <item>KORANA d.d.za hotelijerstvo i ugostiteljstvo</item>
    </derivirana_varijabla>
  </DomainObject.Predmet.ProtuStrankaListNazivFormated>
  <DomainObject.Predmet.ProtuStrankaListNazivFormatedOIB>
    <izvorni_sadrzaj>
      <item>KORANA d.d.za hotelijerstvo i ugostiteljstvo, OIB 52935153496</item>
    </izvorni_sadrzaj>
    <derivirana_varijabla naziv="DomainObject.Predmet.ProtuStrankaListNazivFormatedOIB_1">
      <item>KORANA d.d.za hotelijerstvo i ugostiteljstvo, OIB 52935153496</item>
    </derivirana_varijabla>
  </DomainObject.Predmet.ProtuStrankaListNazivFormatedOIB>
  <DomainObject.Predmet.OstaliListFormated>
    <izvorni_sadrzaj>
      <item>Sanja Akiki</item>
      <item>Zora Radetić</item>
      <item>Zdravko Mitak</item>
    </izvorni_sadrzaj>
    <derivirana_varijabla naziv="DomainObject.Predmet.OstaliListFormated_1">
      <item>Sanja Akiki</item>
      <item>Zora Radetić</item>
      <item>Zdravko Mitak</item>
    </derivirana_varijabla>
  </DomainObject.Predmet.OstaliListFormated>
  <DomainObject.Predmet.OstaliListFormatedOIB>
    <izvorni_sadrzaj>
      <item>Sanja Akiki</item>
      <item>Zora Radetić</item>
      <item>Zdravko Mitak, OIB 25916717450</item>
    </izvorni_sadrzaj>
    <derivirana_varijabla naziv="DomainObject.Predmet.OstaliListFormatedOIB_1">
      <item>Sanja Akiki</item>
      <item>Zora Radetić</item>
      <item>Zdravko Mitak, OIB 25916717450</item>
    </derivirana_varijabla>
  </DomainObject.Predmet.OstaliListFormatedOIB>
  <DomainObject.Predmet.OstaliListFormatedWithAdress>
    <izvorni_sadrzaj>
      <item>Sanja Akiki</item>
      <item>Zora Radetić, Sindikat radnika Hrvatsek, Dražice, Lubarska br. 28 a, </item>
      <item>Zdravko Mitak, Zelenjak 53, 10000 Zagreb</item>
    </izvorni_sadrzaj>
    <derivirana_varijabla naziv="DomainObject.Predmet.OstaliListFormatedWithAdress_1">
      <item>Sanja Akiki</item>
      <item>Zora Radetić, Sindikat radnika Hrvatsek, Dražice, Lubarska br. 28 a, </item>
      <item>Zdravko Mitak, Zelenjak 53, 10000 Zagreb</item>
    </derivirana_varijabla>
  </DomainObject.Predmet.OstaliListFormatedWithAdress>
  <DomainObject.Predmet.OstaliListFormatedWithAdressOIB>
    <izvorni_sadrzaj>
      <item>Sanja Akiki</item>
      <item>Zora Radetić, Sindikat radnika Hrvatsek, Dražice, Lubarska br. 28 a, </item>
      <item>Zdravko Mitak, OIB 25916717450, Zelenjak 53, 10000 Zagreb</item>
    </izvorni_sadrzaj>
    <derivirana_varijabla naziv="DomainObject.Predmet.OstaliListFormatedWithAdressOIB_1">
      <item>Sanja Akiki</item>
      <item>Zora Radetić, Sindikat radnika Hrvatsek, Dražice, Lubarska br. 28 a, </item>
      <item>Zdravko Mitak, OIB 25916717450, Zelenjak 53, 10000 Zagreb</item>
    </derivirana_varijabla>
  </DomainObject.Predmet.OstaliListFormatedWithAdressOIB>
  <DomainObject.Predmet.OstaliListNazivFormated>
    <izvorni_sadrzaj>
      <item>Sanja Akiki</item>
      <item>Zora Radetić</item>
      <item>Zdravko Mitak</item>
    </izvorni_sadrzaj>
    <derivirana_varijabla naziv="DomainObject.Predmet.OstaliListNazivFormated_1">
      <item>Sanja Akiki</item>
      <item>Zora Radetić</item>
      <item>Zdravko Mitak</item>
    </derivirana_varijabla>
  </DomainObject.Predmet.OstaliListNazivFormated>
  <DomainObject.Predmet.OstaliListNazivFormatedOIB>
    <izvorni_sadrzaj>
      <item>Sanja Akiki</item>
      <item>Zora Radetić</item>
      <item>Zdravko Mitak, OIB 25916717450</item>
    </izvorni_sadrzaj>
    <derivirana_varijabla naziv="DomainObject.Predmet.OstaliListNazivFormatedOIB_1">
      <item>Sanja Akiki</item>
      <item>Zora Radetić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,regionalni centar ZAGREB i dr.</izvorni_sadrzaj>
    <derivirana_varijabla naziv="DomainObject.Predmet.StrankaIDrugi_1">FINA ,regionalni centar ZAGREB i dr.</derivirana_varijabla>
  </DomainObject.Predmet.StrankaIDrugi>
  <DomainObject.Predmet.ProtustrankaIDrugi>
    <izvorni_sadrzaj>KORANA d.d.za hotelijerstvo i ugostiteljstvo</izvorni_sadrzaj>
    <derivirana_varijabla naziv="DomainObject.Predmet.ProtustrankaIDrugi_1">KORANA d.d.za hotelijerstvo i ugostiteljstvo</derivirana_varijabla>
  </DomainObject.Predmet.ProtustrankaIDrugi>
  <DomainObject.Predmet.StrankaIDrugiAdressOIB>
    <izvorni_sadrzaj>FINA ,regionalni centar ZAGREB, OIB 85821130368, Ulica grada Vukovara 70, 10000 Zagreb i dr.</izvorni_sadrzaj>
    <derivirana_varijabla naziv="DomainObject.Predmet.StrankaIDrugiAdressOIB_1">FINA ,regionalni centar ZAGREB, OIB 85821130368, Ulica grada Vukovara 70, 10000 Zagreb i dr.</derivirana_varijabla>
  </DomainObject.Predmet.StrankaIDrugiAdressOIB>
  <DomainObject.Predmet.ProtustrankaIDrugiAdressOIB>
    <izvorni_sadrzaj>KORANA d.d.za hotelijerstvo i ugostiteljstvo, OIB 52935153496, Masarikova 2, 47000 Karlovac</izvorni_sadrzaj>
    <derivirana_varijabla naziv="DomainObject.Predmet.ProtustrankaIDrugiAdressOIB_1">KORANA d.d.za hotelijerstvo i ugostiteljstvo, OIB 52935153496, Masarikova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izvorni_sadrzaj>
    <derivirana_varijabla naziv="DomainObject.Predmet.SudioniciListNaziv_1"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derivirana_varijabla>
  </DomainObject.Predmet.SudioniciListNaziv>
  <DomainObject.Predmet.SudioniciListAdressOIB>
    <izvorni_sadrzaj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izvorni_sadrzaj>
    <derivirana_varijabla naziv="DomainObject.Predmet.SudioniciListAdressOIB_1"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52935153496</item>
      <item>, OIB 85821130368</item>
      <item>, OIB null</item>
      <item>, OIB null</item>
      <item>, OIB 25916717450</item>
      <item>, OIB 94163286521</item>
      <item>, OIB 05541256968</item>
    </izvorni_sadrzaj>
    <derivirana_varijabla naziv="DomainObject.Predmet.SudioniciListNazivOIB_1">
      <item>, OIB 52935153496</item>
      <item>, OIB 85821130368</item>
      <item>, OIB null</item>
      <item>, OIB null</item>
      <item>, OIB 25916717450</item>
      <item>, OIB 94163286521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252</properties:Words>
  <properties:Characters>1243</properties:Characters>
  <properties:Lines>53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2018-07-13T07:45:00Z</dcterms:created>
  <dc:creator>MK</dc:creator>
  <cp:lastModifiedBy>Sonja Pilić</cp:lastModifiedBy>
  <cp:lastPrinted>2018-07-13T07:47:00Z</cp:lastPrinted>
  <dcterms:modified xmlns:xsi="http://www.w3.org/2001/XMLSchema-instance" xsi:type="dcterms:W3CDTF">2018-07-13T07:49:00Z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 - posebno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