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e157" w14:paraId="b50e1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2FC7">
        <w:rPr>
          <w:rFonts w:hAnsi="Times New Roman" w:ascii="Times New Roman"/>
          <w:szCs w:val="24"/>
          <w:lang w:val="hr-HR"/>
        </w:rPr>
        <w:t>MEĐUNARODNO DRUŠTVO ZA SVJESNOST KRIŠNE U KARLOVCU, Duga Resa, Mrežnički brig 76b, OIB: 40821697409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221999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0B41B1">
        <w:rPr>
          <w:rFonts w:hAnsi="Times New Roman" w:ascii="Times New Roman"/>
          <w:szCs w:val="24"/>
        </w:rPr>
        <w:t>MEĐUNARODNO DRUŠTVO ZA SVJESNOST KRIŠNE U KARLOVCU, Duga Resa, Mrežnički brig 76b, OIB: 40821697409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21999">
        <w:rPr>
          <w:rFonts w:hAnsi="Times New Roman" w:ascii="Times New Roman"/>
          <w:szCs w:val="24"/>
        </w:rPr>
        <w:t>04. svibnja 2016., u 13 sati i 35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221999">
        <w:rPr>
          <w:rFonts w:hAnsi="Times New Roman" w:ascii="Times New Roman"/>
          <w:szCs w:val="24"/>
        </w:rPr>
        <w:t>Davor Ivančić iz Čakovca, Ivana pl. Zajca 17, OIB: 21146522885.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0B41B1">
        <w:rPr>
          <w:rFonts w:hAnsi="Times New Roman" w:ascii="Times New Roman"/>
          <w:szCs w:val="24"/>
          <w:lang w:val="hr-HR"/>
        </w:rPr>
        <w:t>MEĐUNARODNO DRUŠTVO ZA SVJESNOST KRIŠNE U KARLOVCU, Duga Resa, Mrežnički brig 76b, OIB: 40821697409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221999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veljače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B41B1">
        <w:rPr>
          <w:rFonts w:hAnsi="Times New Roman" w:ascii="Times New Roman"/>
          <w:lang w:val="hr-HR"/>
        </w:rPr>
        <w:t>23.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22199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veljače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</w:t>
      </w:r>
      <w:r w:rsidR="00867F16">
        <w:rPr>
          <w:rFonts w:hAnsi="Times New Roman" w:ascii="Times New Roman"/>
          <w:lang w:val="hr-HR"/>
        </w:rPr>
        <w:lastRenderedPageBreak/>
        <w:t>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221999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2A14AB">
      <w:pPr>
        <w:jc w:val="both"/>
        <w:rPr>
          <w:rFonts w:hAnsi="Times New Roman" w:ascii="Times New Roman"/>
          <w:szCs w:val="24"/>
          <w:lang w:val="hr-HR"/>
        </w:rPr>
      </w:pPr>
      <w:r w:rsidRPr="002A14A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A14AB">
      <w:pPr>
        <w:jc w:val="both"/>
        <w:rPr>
          <w:rFonts w:hAnsi="Times New Roman" w:ascii="Times New Roman"/>
          <w:szCs w:val="24"/>
          <w:lang w:val="hr-HR"/>
        </w:rPr>
      </w:pPr>
      <w:r w:rsidRPr="002A14A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A14AB">
        <w:rPr>
          <w:rFonts w:hAnsi="Times New Roman" w:ascii="Times New Roman"/>
          <w:szCs w:val="24"/>
          <w:lang w:val="hr-HR"/>
        </w:rPr>
        <w:t xml:space="preserve">rješenja </w:t>
      </w:r>
      <w:r w:rsidRPr="002A14AB">
        <w:rPr>
          <w:rFonts w:hAnsi="Times New Roman" w:ascii="Times New Roman"/>
          <w:szCs w:val="24"/>
          <w:lang w:val="hr-HR"/>
        </w:rPr>
        <w:t>dopuštena</w:t>
      </w:r>
      <w:r w:rsidR="00182088" w:rsidRPr="002A14AB">
        <w:rPr>
          <w:rFonts w:hAnsi="Times New Roman" w:ascii="Times New Roman"/>
          <w:szCs w:val="24"/>
          <w:lang w:val="hr-HR"/>
        </w:rPr>
        <w:t xml:space="preserve"> je </w:t>
      </w:r>
      <w:r w:rsidRPr="002A14A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A14A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A14AB">
        <w:rPr>
          <w:rFonts w:hAnsi="Times New Roman" w:ascii="Times New Roman"/>
          <w:szCs w:val="24"/>
          <w:lang w:val="hr-HR"/>
        </w:rPr>
        <w:t xml:space="preserve">, </w:t>
      </w:r>
      <w:r w:rsidR="00182088" w:rsidRPr="002A14A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A14A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40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3E2FC7">
      <w:rPr>
        <w:rFonts w:hAnsi="Times New Roman" w:ascii="Times New Roman"/>
        <w:lang w:val="hr-HR"/>
      </w:rPr>
      <w:t>956</w:t>
    </w:r>
    <w:r w:rsidR="00671A34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3E2FC7">
      <w:rPr>
        <w:rFonts w:hAnsi="Times New Roman" w:ascii="Times New Roman"/>
        <w:lang w:val="hr-HR"/>
      </w:rPr>
      <w:t>956</w:t>
    </w:r>
    <w:r w:rsidR="00671A34">
      <w:rPr>
        <w:rFonts w:hAnsi="Times New Roman" w:ascii="Times New Roman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82088"/>
    <w:rsid w:val="00221999"/>
    <w:rsid w:val="002A14AB"/>
    <w:rsid w:val="003E2FC7"/>
    <w:rsid w:val="0042162E"/>
    <w:rsid w:val="00532B71"/>
    <w:rsid w:val="005940E9"/>
    <w:rsid w:val="00600C19"/>
    <w:rsid w:val="006240D2"/>
    <w:rsid w:val="006269EC"/>
    <w:rsid w:val="006356C5"/>
    <w:rsid w:val="006613E6"/>
    <w:rsid w:val="00671A34"/>
    <w:rsid w:val="00730EAB"/>
    <w:rsid w:val="007A29F9"/>
    <w:rsid w:val="007D1298"/>
    <w:rsid w:val="00840E3D"/>
    <w:rsid w:val="00867F16"/>
    <w:rsid w:val="00890BB1"/>
    <w:rsid w:val="00997BA9"/>
    <w:rsid w:val="009F5765"/>
    <w:rsid w:val="00A95334"/>
    <w:rsid w:val="00AB7883"/>
    <w:rsid w:val="00AF40B4"/>
    <w:rsid w:val="00B03169"/>
    <w:rsid w:val="00B2463B"/>
    <w:rsid w:val="00C57CAF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0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0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Međunarodno društvo za svjesnost Krišne u Karlovcu</izvorni_sadrzaj>
    <derivirana_varijabla naziv="DomainObject.Predmet.ProtustrankaFormated_1">  Međunarodno društvo za svjesnost Krišne u Karlovcu</derivirana_varijabla>
  </DomainObject.Predmet.ProtustrankaFormated>
  <DomainObject.Predmet.ProtustrankaFormatedOIB>
    <izvorni_sadrzaj>  Međunarodno društvo za svjesnost Krišne u Karlovcu, OIB 40821697409</izvorni_sadrzaj>
    <derivirana_varijabla naziv="DomainObject.Predmet.ProtustrankaFormatedOIB_1">  Međunarodno društvo za svjesnost Krišne u Karlovcu, OIB 40821697409</derivirana_varijabla>
  </DomainObject.Predmet.ProtustrankaFormatedOIB>
  <DomainObject.Predmet.ProtustrankaFormatedWithAdress>
    <izvorni_sadrzaj> Međunarodno društvo za svjesnost Krišne u Karlovcu, Mrežnički brig 76b, 47250 Duga Resa</izvorni_sadrzaj>
    <derivirana_varijabla naziv="DomainObject.Predmet.ProtustrankaFormatedWithAdress_1"> Međunarodno društvo za svjesnost Krišne u Karlovcu, Mrežnički brig 76b, 47250 Duga Resa</derivirana_varijabla>
  </DomainObject.Predmet.ProtustrankaFormatedWithAdress>
  <DomainObject.Predmet.ProtustrankaFormatedWithAdressOIB>
    <izvorni_sadrzaj> Međunarodno društvo za svjesnost Krišne u Karlovcu, OIB 40821697409, Mrežnički brig 76b, 47250 Duga Resa</izvorni_sadrzaj>
    <derivirana_varijabla naziv="DomainObject.Predmet.ProtustrankaFormatedWithAdressOIB_1"> Međunarodno društvo za svjesnost Krišne u Karlovcu, OIB 40821697409, Mrežnički brig 76b, 47250 Duga Resa</derivirana_varijabla>
  </DomainObject.Predmet.ProtustrankaFormatedWithAdressOIB>
  <DomainObject.Predmet.ProtustrankaWithAdress>
    <izvorni_sadrzaj>Međunarodno društvo za svjesnost Krišne u Karlovcu Mrežnički brig 76b, 47250 Duga Resa</izvorni_sadrzaj>
    <derivirana_varijabla naziv="DomainObject.Predmet.ProtustrankaWithAdress_1">Međunarodno društvo za svjesnost Krišne u Karlovcu Mrežnički brig 76b, 47250 Duga Resa</derivirana_varijabla>
  </DomainObject.Predmet.ProtustrankaWithAdress>
  <DomainObject.Predmet.ProtustrankaWithAdressOIB>
    <izvorni_sadrzaj>Međunarodno društvo za svjesnost Krišne u Karlovcu, OIB 40821697409, Mrežnički brig 76b, 47250 Duga Resa</izvorni_sadrzaj>
    <derivirana_varijabla naziv="DomainObject.Predmet.ProtustrankaWithAdressOIB_1">Međunarodno društvo za svjesnost Krišne u Karlovcu, OIB 40821697409, Mrežnički brig 76b, 47250 Duga Resa</derivirana_varijabla>
  </DomainObject.Predmet.ProtustrankaWithAdressOIB>
  <DomainObject.Predmet.ProtustrankaNazivFormated>
    <izvorni_sadrzaj>Međunarodno društvo za svjesnost Krišne u Karlovcu</izvorni_sadrzaj>
    <derivirana_varijabla naziv="DomainObject.Predmet.ProtustrankaNazivFormated_1">Međunarodno društvo za svjesnost Krišne u Karlovcu</derivirana_varijabla>
  </DomainObject.Predmet.ProtustrankaNazivFormated>
  <DomainObject.Predmet.ProtustrankaNazivFormatedOIB>
    <izvorni_sadrzaj>Međunarodno društvo za svjesnost Krišne u Karlovcu, OIB 40821697409</izvorni_sadrzaj>
    <derivirana_varijabla naziv="DomainObject.Predmet.ProtustrankaNazivFormatedOIB_1">Međunarodno društvo za svjesnost Krišne u Karlovcu, OIB 40821697409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Međunarodno društvo za svjesnost Krišne u Karlovcu</item>
    </izvorni_sadrzaj>
    <derivirana_varijabla naziv="DomainObject.Predmet.ProtuStrankaListFormated_1">
      <item>Međunarodno društvo za svjesnost Krišne u Karlovcu</item>
    </derivirana_varijabla>
  </DomainObject.Predmet.ProtuStrankaListFormated>
  <DomainObject.Predmet.ProtuStrankaListFormatedOIB>
    <izvorni_sadrzaj>
      <item>Međunarodno društvo za svjesnost Krišne u Karlovcu, OIB 40821697409</item>
    </izvorni_sadrzaj>
    <derivirana_varijabla naziv="DomainObject.Predmet.ProtuStrankaListFormatedOIB_1">
      <item>Međunarodno društvo za svjesnost Krišne u Karlovcu, OIB 40821697409</item>
    </derivirana_varijabla>
  </DomainObject.Predmet.ProtuStrankaListFormatedOIB>
  <DomainObject.Predmet.ProtuStrankaListFormatedWithAdress>
    <izvorni_sadrzaj>
      <item>Međunarodno društvo za svjesnost Krišne u Karlovcu, Mrežnički brig 76b, 47250 Duga Resa</item>
    </izvorni_sadrzaj>
    <derivirana_varijabla naziv="DomainObject.Predmet.ProtuStrankaListFormatedWithAdress_1">
      <item>Međunarodno društvo za svjesnost Krišne u Karlovcu, Mrežnički brig 76b, 47250 Duga Resa</item>
    </derivirana_varijabla>
  </DomainObject.Predmet.ProtuStrankaListFormatedWithAdress>
  <DomainObject.Predmet.ProtuStrankaListFormatedWithAdressOIB>
    <izvorni_sadrzaj>
      <item>Međunarodno društvo za svjesnost Krišne u Karlovcu, OIB 40821697409, Mrežnički brig 76b, 47250 Duga Resa</item>
    </izvorni_sadrzaj>
    <derivirana_varijabla naziv="DomainObject.Predmet.ProtuStrankaListFormatedWithAdressOIB_1">
      <item>Međunarodno društvo za svjesnost Krišne u Karlovcu, OIB 40821697409, Mrežnički brig 76b, 47250 Duga Resa</item>
    </derivirana_varijabla>
  </DomainObject.Predmet.ProtuStrankaListFormatedWithAdressOIB>
  <DomainObject.Predmet.ProtuStrankaListNazivFormated>
    <izvorni_sadrzaj>
      <item>Međunarodno društvo za svjesnost Krišne u Karlovcu</item>
    </izvorni_sadrzaj>
    <derivirana_varijabla naziv="DomainObject.Predmet.ProtuStrankaListNazivFormated_1">
      <item>Međunarodno društvo za svjesnost Krišne u Karlovcu</item>
    </derivirana_varijabla>
  </DomainObject.Predmet.ProtuStrankaListNazivFormated>
  <DomainObject.Predmet.ProtuStrankaListNazivFormatedOIB>
    <izvorni_sadrzaj>
      <item>Međunarodno društvo za svjesnost Krišne u Karlovcu, OIB 40821697409</item>
    </izvorni_sadrzaj>
    <derivirana_varijabla naziv="DomainObject.Predmet.ProtuStrankaListNazivFormatedOIB_1">
      <item>Međunarodno društvo za svjesnost Krišne u Karlovcu, OIB 40821697409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Međunarodno društvo za svjesnost Krišne u Karlovcu</izvorni_sadrzaj>
    <derivirana_varijabla naziv="DomainObject.Predmet.ProtustrankaIDrugi_1">Međunarodno društvo za svjesnost Krišne u Karlovcu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Međunarodno društvo za svjesnost Krišne u Karlovcu, OIB 40821697409, Mrežnički brig 76b, 47250 Duga Resa</izvorni_sadrzaj>
    <derivirana_varijabla naziv="DomainObject.Predmet.ProtustrankaIDrugiAdressOIB_1">Međunarodno društvo za svjesnost Krišne u Karlovcu, OIB 40821697409, Mrežnički brig 76b,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Međunarodno društvo za svjesnost Krišne u Karlovcu</item>
    </izvorni_sadrzaj>
    <derivirana_varijabla naziv="DomainObject.Predmet.SudioniciListNaziv_1">
      <item>Fina, regionalni centar Zagreb, podružnica Karlovac</item>
      <item>Međunarodno društvo za svjesnost Krišne u Karlovcu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Međunarodno društvo za svjesnost Krišne u Karlovcu, OIB 40821697409, Mrežnički brig 76b,47250 Duga Resa</item>
    </izvorni_sadrzaj>
    <derivirana_varijabla naziv="DomainObject.Predmet.SudioniciListAdressOIB_1">
      <item>Fina, regionalni centar Zagreb, podružnica Karlovac, OIB 85821130368, Vitezovićeva 1,47000 Karlovac</item>
      <item>Međunarodno društvo za svjesnost Krišne u Karlovcu, OIB 40821697409, Mrežnički brig 76b,47250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40821697409</item>
    </izvorni_sadrzaj>
    <derivirana_varijabla naziv="DomainObject.Predmet.SudioniciListNazivOIB_1">
      <item>, OIB 85821130368</item>
      <item>, OIB 40821697409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426</properties:Words>
  <properties:Characters>2282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2016-05-02T11:13:00Z</dcterms:created>
  <dc:creator>Sudsko vijeæe</dc:creator>
  <cp:lastModifiedBy>Romana Krsnik</cp:lastModifiedBy>
  <cp:lastPrinted>2016-05-04T09:29:00Z</cp:lastPrinted>
  <dcterms:modified xmlns:xsi="http://www.w3.org/2001/XMLSchema-instance" xsi:type="dcterms:W3CDTF">2016-05-04T09:29:00Z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