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d03b" w14:paraId="481d03b" w:rsidRDefault="00DE585E" w:rsidP="00DE585E" w:rsidR="00DE585E" w:rsidRPr="002A3429">
      <w:pPr>
        <w15:collapsed w:val="false"/>
        <w:rPr>
          <w:b/>
        </w:rPr>
      </w:pPr>
      <w:bookmarkStart w:name="_GoBack" w:id="0"/>
      <w:bookmarkEnd w:id="0"/>
      <w:r>
        <w:rPr>
          <w:b/>
          <w:noProof/>
        </w:rPr>
        <w:t xml:space="preserve">          </w:t>
      </w:r>
      <w:r>
        <w:rPr>
          <w:b/>
          <w:noProof/>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DE585E" w:rsidP="00DE585E" w:rsidR="00DE585E" w:rsidRPr="009E33A3">
      <w:r w:rsidRPr="009E33A3">
        <w:t>REPUBLIKA HRVATSKA</w:t>
      </w:r>
    </w:p>
    <w:p w:rsidRDefault="00DE585E" w:rsidP="00DE585E" w:rsidR="00DE585E" w:rsidRPr="009E33A3">
      <w:r w:rsidRPr="009E33A3">
        <w:t>Trgovački sud u Zagrebu</w:t>
      </w:r>
    </w:p>
    <w:p w:rsidRDefault="00DE585E" w:rsidP="00DE585E" w:rsidR="00DE585E" w:rsidRPr="009E33A3">
      <w:r w:rsidRPr="009E33A3">
        <w:t xml:space="preserve">Zagreb, </w:t>
      </w:r>
      <w:proofErr w:type="spellStart"/>
      <w:r w:rsidRPr="009E33A3">
        <w:t>Amruševa</w:t>
      </w:r>
      <w:proofErr w:type="spellEnd"/>
      <w:r w:rsidRPr="009E33A3">
        <w:t xml:space="preserve"> 2/II</w:t>
      </w:r>
    </w:p>
    <w:p w:rsidRDefault="00C943AD" w:rsidP="00CA1D5E" w:rsidR="00CA1D5E" w:rsidRPr="00CA1D5E">
      <w:r>
        <w:tab/>
      </w:r>
      <w:r w:rsidR="00765D07">
        <w:t xml:space="preserve">              </w:t>
      </w:r>
      <w:r w:rsidR="00DE585E">
        <w:t xml:space="preserve">                                                                                            </w:t>
      </w:r>
      <w:r w:rsidR="00765D07">
        <w:t xml:space="preserve"> </w:t>
      </w:r>
      <w:r w:rsidR="00DE585E">
        <w:t xml:space="preserve"> </w:t>
      </w:r>
      <w:r w:rsidR="009C773F">
        <w:t>67. St-1438/13</w:t>
      </w:r>
      <w:r w:rsidR="00DE585E">
        <w:t>-172</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9C773F" w:rsidP="004F5171" w:rsidR="00CA1D5E" w:rsidRPr="00CA1D5E">
      <w:pPr>
        <w:ind w:firstLine="708"/>
        <w:jc w:val="both"/>
      </w:pPr>
      <w:r w:rsidRPr="009C773F">
        <w:t xml:space="preserve">Trgovački sud u Zagrebu, po sucu Gordanu </w:t>
      </w:r>
      <w:proofErr w:type="spellStart"/>
      <w:r w:rsidRPr="009C773F">
        <w:t>Zubaku</w:t>
      </w:r>
      <w:proofErr w:type="spellEnd"/>
      <w:r w:rsidRPr="009C773F">
        <w:t xml:space="preserve">, u stečajnom postupku nad dužnikom </w:t>
      </w:r>
      <w:r w:rsidRPr="009C773F">
        <w:rPr>
          <w:bCs/>
          <w:lang w:val="pt-BR"/>
        </w:rPr>
        <w:t xml:space="preserve">MEGATTI d.o.o. u stečaju, Zagreb, Koturaška cesta 31, </w:t>
      </w:r>
      <w:r w:rsidRPr="009C773F">
        <w:rPr>
          <w:bCs/>
        </w:rPr>
        <w:t>OIB: 50946081192</w:t>
      </w:r>
      <w:r w:rsidR="00BB40DB" w:rsidRPr="00BB40DB">
        <w:t xml:space="preserve">, </w:t>
      </w:r>
      <w:r w:rsidR="00BB40DB" w:rsidRPr="00BB40DB">
        <w:br/>
      </w:r>
      <w:r w:rsidR="00DA1435">
        <w:t>13. srpnja</w:t>
      </w:r>
      <w:r w:rsidR="00BB40DB" w:rsidRPr="00BB40DB">
        <w:t xml:space="preserve"> 2018</w:t>
      </w:r>
      <w:r w:rsidR="00BB40DB">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4F5171">
        <w:t xml:space="preserve"> </w:t>
      </w:r>
      <w:r w:rsidR="00DA1435">
        <w:t>upisane</w:t>
      </w:r>
      <w:r w:rsidR="00DA1435" w:rsidRPr="00DA1435">
        <w:t xml:space="preserve"> u zemljišnim knjigama Općinskog građanskog suda u Zagrebu, i to u </w:t>
      </w:r>
      <w:proofErr w:type="spellStart"/>
      <w:r w:rsidR="00DA1435" w:rsidRPr="00DA1435">
        <w:t>zk</w:t>
      </w:r>
      <w:proofErr w:type="spellEnd"/>
      <w:r w:rsidR="00DA1435" w:rsidRPr="00DA1435">
        <w:t xml:space="preserve">. ul. br. 3794, k.o. Trnje, k. č. br. 557 u naravi poslovna zgrada sa dvije poslovne prostorije sa 425 </w:t>
      </w:r>
      <w:proofErr w:type="spellStart"/>
      <w:r w:rsidR="00DA1435" w:rsidRPr="00DA1435">
        <w:t>čm</w:t>
      </w:r>
      <w:proofErr w:type="spellEnd"/>
      <w:r w:rsidR="00DA1435" w:rsidRPr="00DA1435">
        <w:t xml:space="preserve"> u Koturaškoj br. 31 i dvorište ukupne površine 1243m2</w:t>
      </w:r>
      <w:r w:rsidR="004F5171">
        <w:t>,</w:t>
      </w:r>
      <w:r w:rsidR="004319AE">
        <w:t xml:space="preserve"> </w:t>
      </w:r>
      <w:r w:rsidR="00CF13AA">
        <w:t>za dan:</w:t>
      </w:r>
    </w:p>
    <w:p w:rsidRDefault="004319AE" w:rsidP="00523270" w:rsidR="004319AE">
      <w:pPr>
        <w:jc w:val="center"/>
      </w:pPr>
    </w:p>
    <w:p w:rsidRDefault="00F94BA6" w:rsidP="00523270" w:rsidR="00537BDB" w:rsidRPr="003636FC">
      <w:pPr>
        <w:jc w:val="center"/>
      </w:pPr>
      <w:r>
        <w:t>5. rujan 2018. u 9,3</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F94BA6">
        <w:t>Goran Brozović</w:t>
      </w:r>
    </w:p>
    <w:p w:rsidRDefault="00523270" w:rsidP="00213446" w:rsidR="009A47CF">
      <w:pPr>
        <w:ind w:firstLine="708"/>
        <w:jc w:val="both"/>
      </w:pPr>
      <w:r w:rsidRPr="00AD0CE8">
        <w:t xml:space="preserve">- </w:t>
      </w:r>
      <w:r w:rsidR="00F94BA6">
        <w:t>Centar banka d.d. u stečaju</w:t>
      </w:r>
    </w:p>
    <w:p w:rsidRDefault="00F94BA6" w:rsidP="00213446" w:rsidR="00F94BA6" w:rsidRPr="00AD0CE8">
      <w:pPr>
        <w:ind w:firstLine="708"/>
        <w:jc w:val="both"/>
      </w:pPr>
      <w:r>
        <w:t>- Zagrebačka banka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D02CF9" w:rsidRPr="00D02CF9">
        <w:t xml:space="preserve">13. </w:t>
      </w:r>
      <w:r w:rsidR="00F94BA6">
        <w:t>srpnja</w:t>
      </w:r>
      <w:r w:rsidR="00D02CF9" w:rsidRPr="00D02CF9">
        <w:t xml:space="preserve"> 2018</w:t>
      </w:r>
      <w:r w:rsidR="00537BDB" w:rsidRPr="00AD0CE8">
        <w:t>.</w:t>
      </w:r>
    </w:p>
    <w:p w:rsidRDefault="00537BDB" w:rsidP="00E978F0" w:rsidR="00DE585E">
      <w:pPr>
        <w:jc w:val="right"/>
      </w:pPr>
      <w:r w:rsidRPr="00AD0CE8">
        <w:t xml:space="preserve">                            </w:t>
      </w:r>
    </w:p>
    <w:p w:rsidRDefault="00537BDB" w:rsidP="00E978F0" w:rsidR="00537BDB" w:rsidRPr="00AD0CE8">
      <w:pPr>
        <w:jc w:val="right"/>
      </w:pPr>
      <w:r w:rsidRPr="00AD0CE8">
        <w:lastRenderedPageBreak/>
        <w:t>SUDAC:</w:t>
      </w:r>
    </w:p>
    <w:p w:rsidRDefault="00537BDB" w:rsidP="009A47CF" w:rsidR="00537BDB" w:rsidRPr="00AD0CE8">
      <w:pPr>
        <w:jc w:val="right"/>
      </w:pPr>
      <w:r w:rsidRPr="00AD0CE8">
        <w:t xml:space="preserve">                                         </w:t>
      </w:r>
      <w:r w:rsidR="00E978F0" w:rsidRPr="00AD0CE8">
        <w:t>Gordan Zubak</w:t>
      </w:r>
      <w:r w:rsidR="00A7242F">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w:t>
      </w:r>
      <w:r w:rsidR="00DF1AE6">
        <w:t>učka nije dopuštena žalba (čl.19. st. 7</w:t>
      </w:r>
      <w:r w:rsidRPr="00AD0CE8">
        <w:t>. SZ).</w:t>
      </w:r>
    </w:p>
    <w:p w:rsidRDefault="00DE585E" w:rsidP="00537BDB" w:rsidR="00DE585E"/>
    <w:p w:rsidRDefault="00A7242F" w:rsidP="00400817" w:rsidR="00A7242F"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A7242F" w:rsidP="00400817" w:rsidR="00A7242F" w:rsidRPr="00400817">
      <w:pPr>
        <w:ind w:left="5664"/>
      </w:pPr>
      <w:r w:rsidRPr="00400817">
        <w:t xml:space="preserve">        Dijana Hadžić</w:t>
      </w:r>
    </w:p>
    <w:p w:rsidRDefault="00537BDB" w:rsidP="00A7242F" w:rsidR="00537BDB"/>
    <w:p w:rsidRDefault="00A7242F" w:rsidP="00A7242F" w:rsidR="00A7242F" w:rsidRPr="00AD0CE8"/>
    <w:sectPr w:rsidSect="00DE585E" w:rsidR="00A7242F" w:rsidRPr="00AD0CE8">
      <w:pgSz w:h="16838" w:w="11906"/>
      <w:pgMar w:gutter="0" w:footer="708" w:header="708" w:left="1417" w:bottom="851" w:right="1417" w:top="156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050FC"/>
    <w:rsid w:val="001D7E2A"/>
    <w:rsid w:val="00213446"/>
    <w:rsid w:val="0035037C"/>
    <w:rsid w:val="003636FC"/>
    <w:rsid w:val="003B7728"/>
    <w:rsid w:val="003E4CEF"/>
    <w:rsid w:val="004319AE"/>
    <w:rsid w:val="0048754B"/>
    <w:rsid w:val="004D2070"/>
    <w:rsid w:val="004F5171"/>
    <w:rsid w:val="00523270"/>
    <w:rsid w:val="00537BDB"/>
    <w:rsid w:val="00765D07"/>
    <w:rsid w:val="0087046A"/>
    <w:rsid w:val="009A47CF"/>
    <w:rsid w:val="009C773F"/>
    <w:rsid w:val="009F0845"/>
    <w:rsid w:val="00A7242F"/>
    <w:rsid w:val="00A82F93"/>
    <w:rsid w:val="00AD0CE8"/>
    <w:rsid w:val="00BB40DB"/>
    <w:rsid w:val="00C858F4"/>
    <w:rsid w:val="00C943AD"/>
    <w:rsid w:val="00CA1D5E"/>
    <w:rsid w:val="00CF13AA"/>
    <w:rsid w:val="00D02CF9"/>
    <w:rsid w:val="00DA1435"/>
    <w:rsid w:val="00DE585E"/>
    <w:rsid w:val="00DF1AE6"/>
    <w:rsid w:val="00E87A06"/>
    <w:rsid w:val="00E978F0"/>
    <w:rsid w:val="00F94BA6"/>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DE585E"/>
    <w:rPr>
      <w:rFonts w:cs="Tahoma" w:hAnsi="Tahoma" w:ascii="Tahoma"/>
      <w:sz w:val="16"/>
      <w:szCs w:val="16"/>
    </w:rPr>
  </w:style>
  <w:style w:customStyle="true" w:styleId="TekstbaloniaChar" w:type="character">
    <w:name w:val="Tekst balončića Char"/>
    <w:basedOn w:val="Zadanifontodlomka"/>
    <w:link w:val="Tekstbalonia"/>
    <w:semiHidden/>
    <w:rsid w:val="00DE585E"/>
    <w:rPr>
      <w:rFonts w:cs="Tahoma" w:hAnsi="Tahoma" w:ascii="Tahoma"/>
      <w:sz w:val="16"/>
      <w:szCs w:val="16"/>
    </w:rPr>
  </w:style>
  <w:style w:styleId="Tekstrezerviranogmjesta" w:type="character">
    <w:name w:val="Placeholder Text"/>
    <w:basedOn w:val="Zadanifontodlomka"/>
    <w:uiPriority w:val="99"/>
    <w:semiHidden/>
    <w:rsid w:val="00A7242F"/>
    <w:rPr>
      <w:color w:val="808080"/>
      <w:bdr w:space="0" w:sz="0" w:color="auto" w:val="none"/>
      <w:shd w:fill="auto" w:color="auto" w:val="clear"/>
    </w:rPr>
  </w:style>
  <w:style w:customStyle="true" w:styleId="eSPISCCParagraphDefaultFont" w:type="character">
    <w:name w:val="eSPIS_CC_Paragraph Default Font"/>
    <w:basedOn w:val="Zadanifontodlomka"/>
    <w:rsid w:val="00A7242F"/>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A7242F"/>
    <w:rPr>
      <w:b/>
      <w:noProof/>
      <w:bdr w:space="0" w:sz="0" w:color="auto" w:val="none"/>
      <w:shd w:fill="FFFFCC" w:color="auto" w:val="clear"/>
      <w:lang w:val="hr-HR"/>
    </w:rPr>
  </w:style>
  <w:style w:customStyle="true" w:styleId="PozadinaSvijetloCrvena" w:type="character">
    <w:name w:val="Pozadina_SvijetloCrvena"/>
    <w:basedOn w:val="eSPISCCParagraphDefaultFont"/>
    <w:rsid w:val="00A7242F"/>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A7242F"/>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DE585E"/>
    <w:rPr>
      <w:rFonts w:ascii="Tahoma" w:cs="Tahoma" w:hAnsi="Tahoma"/>
      <w:sz w:val="16"/>
      <w:szCs w:val="16"/>
    </w:rPr>
  </w:style>
  <w:style w:customStyle="1" w:styleId="TekstbaloniaChar" w:type="character">
    <w:name w:val="Tekst balončića Char"/>
    <w:basedOn w:val="Zadanifontodlomka"/>
    <w:link w:val="Tekstbalonia"/>
    <w:semiHidden/>
    <w:rsid w:val="00DE585E"/>
    <w:rPr>
      <w:rFonts w:ascii="Tahoma" w:cs="Tahoma" w:hAnsi="Tahoma"/>
      <w:sz w:val="16"/>
      <w:szCs w:val="16"/>
    </w:rPr>
  </w:style>
  <w:style w:styleId="Tekstrezerviranogmjesta" w:type="character">
    <w:name w:val="Placeholder Text"/>
    <w:basedOn w:val="Zadanifontodlomka"/>
    <w:uiPriority w:val="99"/>
    <w:semiHidden/>
    <w:rsid w:val="00A7242F"/>
    <w:rPr>
      <w:color w:val="808080"/>
      <w:bdr w:color="auto" w:space="0" w:sz="0" w:val="none"/>
      <w:shd w:color="auto" w:fill="auto" w:val="clear"/>
    </w:rPr>
  </w:style>
  <w:style w:customStyle="1" w:styleId="eSPISCCParagraphDefaultFont" w:type="character">
    <w:name w:val="eSPIS_CC_Paragraph Default Font"/>
    <w:basedOn w:val="Zadanifontodlomka"/>
    <w:rsid w:val="00A7242F"/>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A7242F"/>
    <w:rPr>
      <w:b/>
      <w:noProof/>
      <w:bdr w:color="auto" w:space="0" w:sz="0" w:val="none"/>
      <w:shd w:color="auto" w:fill="FFFFCC" w:val="clear"/>
      <w:lang w:val="hr-HR"/>
    </w:rPr>
  </w:style>
  <w:style w:customStyle="1" w:styleId="PozadinaSvijetloCrvena" w:type="character">
    <w:name w:val="Pozadina_SvijetloCrvena"/>
    <w:basedOn w:val="eSPISCCParagraphDefaultFont"/>
    <w:rsid w:val="00A7242F"/>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A7242F"/>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srpnja 2018.</izvorni_sadrzaj>
    <derivirana_varijabla naziv="DomainObject.DatumDonosenjaOdluke_1">13.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 preslika dijela spisa na VTS</izvorni_sadrzaj>
    <derivirana_varijabla naziv="DomainObject.Predmet.Opis_1">original spis u referadi, preslika dijela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St-1438/2013</izvorni_sadrzaj>
    <derivirana_varijabla naziv="DomainObject.Predmet.OznakaBroj_1">St-1438/2013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MEGATTI društvo s ograničenom odgovornošću za proizvodnju kemijskih proizvoda, trgovinu, izvoz i uvoz</izvorni_sadrzaj>
    <derivirana_varijabla naziv="DomainObject.Predmet.ProtustrankaFormated_1">  MEGATTI društvo s ograničenom odgovornošću za proizvodnju kemijskih proizvoda, trgovinu, izvoz i uvoz</derivirana_varijabla>
  </DomainObject.Predmet.ProtustrankaFormated>
  <DomainObject.Predmet.ProtustrankaFormatedOIB>
    <izvorni_sadrzaj>  MEGATTI društvo s ograničenom odgovornošću za proizvodnju kemijskih proizvoda, trgovinu, izvoz i uvoz, OIB 50946081192</izvorni_sadrzaj>
    <derivirana_varijabla naziv="DomainObject.Predmet.ProtustrankaFormatedOIB_1">  MEGATTI društvo s ograničenom odgovornošću za proizvodnju kemijskih proizvoda, trgovinu, izvoz i uvoz, OIB 50946081192</derivirana_varijabla>
  </DomainObject.Predmet.ProtustrankaFormatedOIB>
  <DomainObject.Predmet.ProtustrankaFormatedWithAdress>
    <izvorni_sadrzaj> MEGATTI društvo s ograničenom odgovornošću za proizvodnju kemijskih proizvoda, trgovinu, izvoz i uvoz, Koturaška Cesta 31, 10000 Zagreb</izvorni_sadrzaj>
    <derivirana_varijabla naziv="DomainObject.Predmet.ProtustrankaFormatedWithAdress_1"> MEGATTI društvo s ograničenom odgovornošću za proizvodnju kemijskih proizvoda, trgovinu, izvoz i uvoz, Koturaška Cesta 31, 10000 Zagreb</derivirana_varijabla>
  </DomainObject.Predmet.ProtustrankaFormatedWithAdress>
  <DomainObject.Predmet.ProtustrankaFormatedWithAdressOIB>
    <izvorni_sadrzaj> MEGATTI društvo s ograničenom odgovornošću za proizvodnju kemijskih proizvoda, trgovinu, izvoz i uvoz, OIB 50946081192, Koturaška Cesta 31, 10000 Zagreb</izvorni_sadrzaj>
    <derivirana_varijabla naziv="DomainObject.Predmet.ProtustrankaFormatedWithAdressOIB_1"> MEGATTI društvo s ograničenom odgovornošću za proizvodnju kemijskih proizvoda, trgovinu, izvoz i uvoz, OIB 50946081192, Koturaška Cesta 31, 10000 Zagreb</derivirana_varijabla>
  </DomainObject.Predmet.ProtustrankaFormatedWithAdressOIB>
  <DomainObject.Predmet.ProtustrankaWithAdress>
    <izvorni_sadrzaj>MEGATTI društvo s ograničenom odgovornošću za proizvodnju kemijskih proizvoda, trgovinu, izvoz i uvoz Koturaška Cesta 31, 10000 Zagreb</izvorni_sadrzaj>
    <derivirana_varijabla naziv="DomainObject.Predmet.ProtustrankaWithAdress_1">MEGATTI društvo s ograničenom odgovornošću za proizvodnju kemijskih proizvoda, trgovinu, izvoz i uvoz Koturaška Cesta 31, 10000 Zagreb</derivirana_varijabla>
  </DomainObject.Predmet.ProtustrankaWithAdress>
  <DomainObject.Predmet.ProtustrankaWithAdressOIB>
    <izvorni_sadrzaj>MEGATTI društvo s ograničenom odgovornošću za proizvodnju kemijskih proizvoda, trgovinu, izvoz i uvoz, OIB 50946081192, Koturaška Cesta 31, 10000 Zagreb</izvorni_sadrzaj>
    <derivirana_varijabla naziv="DomainObject.Predmet.ProtustrankaWithAdressOIB_1">MEGATTI društvo s ograničenom odgovornošću za proizvodnju kemijskih proizvoda, trgovinu, izvoz i uvoz, OIB 50946081192, Koturaška Cesta 31, 10000 Zagreb</derivirana_varijabla>
  </DomainObject.Predmet.ProtustrankaWithAdressOIB>
  <DomainObject.Predmet.ProtustrankaNazivFormated>
    <izvorni_sadrzaj>MEGATTI društvo s ograničenom odgovornošću za proizvodnju kemijskih proizvoda, trgovinu, izvoz i uvoz</izvorni_sadrzaj>
    <derivirana_varijabla naziv="DomainObject.Predmet.ProtustrankaNazivFormated_1">MEGATTI društvo s ograničenom odgovornošću za proizvodnju kemijskih proizvoda, trgovinu, izvoz i uvoz</derivirana_varijabla>
  </DomainObject.Predmet.ProtustrankaNazivFormated>
  <DomainObject.Predmet.ProtustrankaNazivFormatedOIB>
    <izvorni_sadrzaj>MEGATTI društvo s ograničenom odgovornošću za proizvodnju kemijskih proizvoda, trgovinu, izvoz i uvoz, OIB 50946081192</izvorni_sadrzaj>
    <derivirana_varijabla naziv="DomainObject.Predmet.ProtustrankaNazivFormatedOIB_1">MEGATTI društvo s ograničenom odgovornošću za proizvodnju kemijskih proizvoda, trgovinu, izvoz i uvoz, OIB 50946081192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ARHITEKTONSKI PROJEKTNI ZAVOD - INŽENJERING dioničko društvo za marketing, inženjering i usluge u vanjskotrgovinskom prometu; PLASTPROMET d.o.o. za trgovinu i proizvodnju proizvoda od plastike i metala</izvorni_sadrzaj>
    <derivirana_varijabla naziv="DomainObject.Predmet.StrankaFormated_1">  FINA ZAGREB; ARHITEKTONSKI PROJEKTNI ZAVOD - INŽENJERING dioničko društvo za marketing, inženjering i usluge u vanjskotrgovinskom prometu; PLASTPROMET d.o.o. za trgovinu i proizvodnju proizvoda od plastike i metala</derivirana_varijabla>
  </DomainObject.Predmet.StrankaFormated>
  <DomainObject.Predmet.StrankaFormatedOIB>
    <izvorni_sadrzaj>  FINA ZAGREB, OIB 85821130368; ARHITEKTONSKI PROJEKTNI ZAVOD - INŽENJERING dioničko društvo za marketing, inženjering i usluge u vanjskotrgovinskom prometu, OIB 53768441939; PLASTPROMET d.o.o. za trgovinu i proizvodnju proizvoda od plastike i metala, OIB 18754628719</izvorni_sadrzaj>
    <derivirana_varijabla naziv="DomainObject.Predmet.StrankaFormatedOIB_1">  FINA ZAGREB, OIB 85821130368; ARHITEKTONSKI PROJEKTNI ZAVOD - INŽENJERING dioničko društvo za marketing, inženjering i usluge u vanjskotrgovinskom prometu, OIB 53768441939; PLASTPROMET d.o.o. za trgovinu i proizvodnju proizvoda od plastike i metala, OIB 18754628719</derivirana_varijabla>
  </DomainObject.Predmet.StrankaFormatedOIB>
  <DomainObject.Predmet.StrankaFormatedWithAdress>
    <izvorni_sadrzaj> FINA ZAGREB, ALBRECHTOVA 42, 10000 Zagreb; ARHITEKTONSKI PROJEKTNI ZAVOD - INŽENJERING dioničko društvo za marketing, inženjering i usluge u vanjskotrgovinskom prometu, Grahorova 15, 10000 Zagreb; PLASTPROMET d.o.o. za trgovinu i proizvodnju proizvoda od plastike i metala, Maljevac 29, 47222 Cetingrad</izvorni_sadrzaj>
    <derivirana_varijabla naziv="DomainObject.Predmet.StrankaFormatedWithAdress_1"> FINA ZAGREB, ALBRECHTOVA 42, 10000 Zagreb; ARHITEKTONSKI PROJEKTNI ZAVOD - INŽENJERING dioničko društvo za marketing, inženjering i usluge u vanjskotrgovinskom prometu, Grahorova 15, 10000 Zagreb; PLASTPROMET d.o.o. za trgovinu i proizvodnju proizvoda od plastike i metala, Maljevac 29, 47222 Cetingrad</derivirana_varijabla>
  </DomainObject.Predmet.StrankaFormatedWithAdress>
  <DomainObject.Predmet.StrankaFormatedWithAdressOIB>
    <izvorni_sadrzaj> FINA ZAGREB, OIB 85821130368, ALBRECHTOVA 42, 10000 Zagreb; ARHITEKTONSKI PROJEKTNI ZAVOD - INŽENJERING dioničko društvo za marketing, inženjering i usluge u vanjskotrgovinskom prometu, OIB 53768441939, Grahorova 15, 10000 Zagreb; PLASTPROMET d.o.o. za trgovinu i proizvodnju proizvoda od plastike i metala, OIB 18754628719, Maljevac 29, 47222 Cetingrad</izvorni_sadrzaj>
    <derivirana_varijabla naziv="DomainObject.Predmet.StrankaFormatedWithAdressOIB_1"> FINA ZAGREB, OIB 85821130368, ALBRECHTOVA 42, 10000 Zagreb; ARHITEKTONSKI PROJEKTNI ZAVOD - INŽENJERING dioničko društvo za marketing, inženjering i usluge u vanjskotrgovinskom prometu, OIB 53768441939, Grahorova 15, 10000 Zagreb; PLASTPROMET d.o.o. za trgovinu i proizvodnju proizvoda od plastike i metala, OIB 18754628719, Maljevac 29, 47222 Cetingrad</derivirana_varijabla>
  </DomainObject.Predmet.StrankaFormatedWithAdressOIB>
  <DomainObject.Predmet.StrankaWithAdress>
    <izvorni_sadrzaj>FINA ZAGREB ALBRECHTOVA 42,10000 Zagreb,ARHITEKTONSKI PROJEKTNI ZAVOD - INŽENJERING dioničko društvo za marketing, inženjering i usluge u vanjskotrgovinskom prometu Grahorova 15,10000 Zagreb,PLASTPROMET d.o.o. za trgovinu i proizvodnju proizvoda od plastike i metala Maljevac 29,47222 Cetingrad</izvorni_sadrzaj>
    <derivirana_varijabla naziv="DomainObject.Predmet.StrankaWithAdress_1">FINA ZAGREB ALBRECHTOVA 42,10000 Zagreb,ARHITEKTONSKI PROJEKTNI ZAVOD - INŽENJERING dioničko društvo za marketing, inženjering i usluge u vanjskotrgovinskom prometu Grahorova 15,10000 Zagreb,PLASTPROMET d.o.o. za trgovinu i proizvodnju proizvoda od plastike i metala Maljevac 29,47222 Cetingrad</derivirana_varijabla>
  </DomainObject.Predmet.StrankaWithAdress>
  <DomainObject.Predmet.StrankaWithAdressOIB>
    <izvorni_sadrzaj>FINA ZAGREB, OIB 85821130368, ALBRECHTOVA 42,10000 Zagreb,ARHITEKTONSKI PROJEKTNI ZAVOD - INŽENJERING dioničko društvo za marketing, inženjering i usluge u vanjskotrgovinskom prometu, OIB 53768441939, Grahorova 15,10000 Zagreb,PLASTPROMET d.o.o. za trgovinu i proizvodnju proizvoda od plastike i metala, OIB 18754628719, Maljevac 29,47222 Cetingrad</izvorni_sadrzaj>
    <derivirana_varijabla naziv="DomainObject.Predmet.StrankaWithAdressOIB_1">FINA ZAGREB, OIB 85821130368, ALBRECHTOVA 42,10000 Zagreb,ARHITEKTONSKI PROJEKTNI ZAVOD - INŽENJERING dioničko društvo za marketing, inženjering i usluge u vanjskotrgovinskom prometu, OIB 53768441939, Grahorova 15,10000 Zagreb,PLASTPROMET d.o.o. za trgovinu i proizvodnju proizvoda od plastike i metala, OIB 18754628719, Maljevac 29,47222 Cetingrad</derivirana_varijabla>
  </DomainObject.Predmet.StrankaWithAdressOIB>
  <DomainObject.Predmet.StrankaNazivFormated>
    <izvorni_sadrzaj>FINA ZAGREB,ARHITEKTONSKI PROJEKTNI ZAVOD - INŽENJERING dioničko društvo za marketing, inženjering i usluge u vanjskotrgovinskom prometu,PLASTPROMET d.o.o. za trgovinu i proizvodnju proizvoda od plastike i metala</izvorni_sadrzaj>
    <derivirana_varijabla naziv="DomainObject.Predmet.StrankaNazivFormated_1">FINA ZAGREB,ARHITEKTONSKI PROJEKTNI ZAVOD - INŽENJERING dioničko društvo za marketing, inženjering i usluge u vanjskotrgovinskom prometu,PLASTPROMET d.o.o. za trgovinu i proizvodnju proizvoda od plastike i metala</derivirana_varijabla>
  </DomainObject.Predmet.StrankaNazivFormated>
  <DomainObject.Predmet.StrankaNazivFormatedOIB>
    <izvorni_sadrzaj>FINA ZAGREB, OIB 85821130368,ARHITEKTONSKI PROJEKTNI ZAVOD - INŽENJERING dioničko društvo za marketing, inženjering i usluge u vanjskotrgovinskom prometu, OIB 53768441939,PLASTPROMET d.o.o. za trgovinu i proizvodnju proizvoda od plastike i metala, OIB 18754628719</izvorni_sadrzaj>
    <derivirana_varijabla naziv="DomainObject.Predmet.StrankaNazivFormatedOIB_1">FINA ZAGREB, OIB 85821130368,ARHITEKTONSKI PROJEKTNI ZAVOD - INŽENJERING dioničko društvo za marketing, inženjering i usluge u vanjskotrgovinskom prometu, OIB 53768441939,PLASTPROMET d.o.o. za trgovinu i proizvodnju proizvoda od plastike i metala, OIB 18754628719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ZAGREB</item>
      <item>ARHITEKTONSKI PROJEKTNI ZAVOD - INŽENJERING dioničko društvo za marketing, inženjering i usluge u vanjskotrgovinskom prometu</item>
      <item>PLASTPROMET d.o.o. za trgovinu i proizvodnju proizvoda od plastike i metala</item>
    </izvorni_sadrzaj>
    <derivirana_varijabla naziv="DomainObject.Predmet.StrankaListFormated_1">
      <item>FINA ZAGREB</item>
      <item>ARHITEKTONSKI PROJEKTNI ZAVOD - INŽENJERING dioničko društvo za marketing, inženjering i usluge u vanjskotrgovinskom prometu</item>
      <item>PLASTPROMET d.o.o. za trgovinu i proizvodnju proizvoda od plastike i metala</item>
    </derivirana_varijabla>
  </DomainObject.Predmet.StrankaListFormated>
  <DomainObject.Predmet.StrankaListFormatedOIB>
    <izvorni_sadrzaj>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izvorni_sadrzaj>
    <derivirana_varijabla naziv="DomainObject.Predmet.StrankaListFormatedOIB_1">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derivirana_varijabla>
  </DomainObject.Predmet.StrankaListFormatedOIB>
  <DomainObject.Predmet.StrankaListFormatedWithAdress>
    <izvorni_sadrzaj>
      <item>FINA ZAGREB, ALBRECHTOVA 42, 10000 Zagreb</item>
      <item>ARHITEKTONSKI PROJEKTNI ZAVOD - INŽENJERING dioničko društvo za marketing, inženjering i usluge u vanjskotrgovinskom prometu, Grahorova 15, 10000 Zagreb</item>
      <item>PLASTPROMET d.o.o. za trgovinu i proizvodnju proizvoda od plastike i metala, Maljevac 29, 47222 Cetingrad</item>
    </izvorni_sadrzaj>
    <derivirana_varijabla naziv="DomainObject.Predmet.StrankaListFormatedWithAdress_1">
      <item>FINA ZAGREB, ALBRECHTOVA 42, 10000 Zagreb</item>
      <item>ARHITEKTONSKI PROJEKTNI ZAVOD - INŽENJERING dioničko društvo za marketing, inženjering i usluge u vanjskotrgovinskom prometu, Grahorova 15, 10000 Zagreb</item>
      <item>PLASTPROMET d.o.o. za trgovinu i proizvodnju proizvoda od plastike i metala, Maljevac 29, 47222 Cetingrad</item>
    </derivirana_varijabla>
  </DomainObject.Predmet.StrankaListFormatedWithAdress>
  <DomainObject.Predmet.StrankaListFormatedWithAdressOIB>
    <izvorni_sadrzaj>
      <item>FINA ZAGREB, OIB 85821130368, ALBRECHTOVA 42, 10000 Zagreb</item>
      <item>ARHITEKTONSKI PROJEKTNI ZAVOD - INŽENJERING dioničko društvo za marketing, inženjering i usluge u vanjskotrgovinskom prometu, OIB 53768441939, Grahorova 15, 10000 Zagreb</item>
      <item>PLASTPROMET d.o.o. za trgovinu i proizvodnju proizvoda od plastike i metala, OIB 18754628719, Maljevac 29, 47222 Cetingrad</item>
    </izvorni_sadrzaj>
    <derivirana_varijabla naziv="DomainObject.Predmet.StrankaListFormatedWithAdressOIB_1">
      <item>FINA ZAGREB, OIB 85821130368, ALBRECHTOVA 42, 10000 Zagreb</item>
      <item>ARHITEKTONSKI PROJEKTNI ZAVOD - INŽENJERING dioničko društvo za marketing, inženjering i usluge u vanjskotrgovinskom prometu, OIB 53768441939, Grahorova 15, 10000 Zagreb</item>
      <item>PLASTPROMET d.o.o. za trgovinu i proizvodnju proizvoda od plastike i metala, OIB 18754628719, Maljevac 29, 47222 Cetingrad</item>
    </derivirana_varijabla>
  </DomainObject.Predmet.StrankaListFormatedWithAdressOIB>
  <DomainObject.Predmet.StrankaListNazivFormated>
    <izvorni_sadrzaj>
      <item>FINA ZAGREB</item>
      <item>ARHITEKTONSKI PROJEKTNI ZAVOD - INŽENJERING dioničko društvo za marketing, inženjering i usluge u vanjskotrgovinskom prometu</item>
      <item>PLASTPROMET d.o.o. za trgovinu i proizvodnju proizvoda od plastike i metala</item>
    </izvorni_sadrzaj>
    <derivirana_varijabla naziv="DomainObject.Predmet.StrankaListNazivFormated_1">
      <item>FINA ZAGREB</item>
      <item>ARHITEKTONSKI PROJEKTNI ZAVOD - INŽENJERING dioničko društvo za marketing, inženjering i usluge u vanjskotrgovinskom prometu</item>
      <item>PLASTPROMET d.o.o. za trgovinu i proizvodnju proizvoda od plastike i metala</item>
    </derivirana_varijabla>
  </DomainObject.Predmet.StrankaListNazivFormated>
  <DomainObject.Predmet.StrankaListNazivFormatedOIB>
    <izvorni_sadrzaj>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izvorni_sadrzaj>
    <derivirana_varijabla naziv="DomainObject.Predmet.StrankaListNazivFormatedOIB_1">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derivirana_varijabla>
  </DomainObject.Predmet.StrankaListNazivFormatedOIB>
  <DomainObject.Predmet.ProtuStrankaListFormated>
    <izvorni_sadrzaj>
      <item>MEGATTI društvo s ograničenom odgovornošću za proizvodnju kemijskih proizvoda, trgovinu, izvoz i uvoz</item>
    </izvorni_sadrzaj>
    <derivirana_varijabla naziv="DomainObject.Predmet.ProtuStrankaListFormated_1">
      <item>MEGATTI društvo s ograničenom odgovornošću za proizvodnju kemijskih proizvoda, trgovinu, izvoz i uvoz</item>
    </derivirana_varijabla>
  </DomainObject.Predmet.ProtuStrankaListFormated>
  <DomainObject.Predmet.ProtuStrankaListFormatedOIB>
    <izvorni_sadrzaj>
      <item>MEGATTI društvo s ograničenom odgovornošću za proizvodnju kemijskih proizvoda, trgovinu, izvoz i uvoz, OIB 50946081192</item>
    </izvorni_sadrzaj>
    <derivirana_varijabla naziv="DomainObject.Predmet.ProtuStrankaListFormatedOIB_1">
      <item>MEGATTI društvo s ograničenom odgovornošću za proizvodnju kemijskih proizvoda, trgovinu, izvoz i uvoz, OIB 50946081192</item>
    </derivirana_varijabla>
  </DomainObject.Predmet.ProtuStrankaListFormatedOIB>
  <DomainObject.Predmet.ProtuStrankaListFormatedWithAdress>
    <izvorni_sadrzaj>
      <item>MEGATTI društvo s ograničenom odgovornošću za proizvodnju kemijskih proizvoda, trgovinu, izvoz i uvoz, Koturaška Cesta 31, 10000 Zagreb</item>
    </izvorni_sadrzaj>
    <derivirana_varijabla naziv="DomainObject.Predmet.ProtuStrankaListFormatedWithAdress_1">
      <item>MEGATTI društvo s ograničenom odgovornošću za proizvodnju kemijskih proizvoda, trgovinu, izvoz i uvoz, Koturaška Cesta 31, 10000 Zagreb</item>
    </derivirana_varijabla>
  </DomainObject.Predmet.ProtuStrankaListFormatedWithAdress>
  <DomainObject.Predmet.ProtuStrankaListFormatedWithAdressOIB>
    <izvorni_sadrzaj>
      <item>MEGATTI društvo s ograničenom odgovornošću za proizvodnju kemijskih proizvoda, trgovinu, izvoz i uvoz, OIB 50946081192, Koturaška Cesta 31, 10000 Zagreb</item>
    </izvorni_sadrzaj>
    <derivirana_varijabla naziv="DomainObject.Predmet.ProtuStrankaListFormatedWithAdressOIB_1">
      <item>MEGATTI društvo s ograničenom odgovornošću za proizvodnju kemijskih proizvoda, trgovinu, izvoz i uvoz, OIB 50946081192, Koturaška Cesta 31, 10000 Zagreb</item>
    </derivirana_varijabla>
  </DomainObject.Predmet.ProtuStrankaListFormatedWithAdressOIB>
  <DomainObject.Predmet.ProtuStrankaListNazivFormated>
    <izvorni_sadrzaj>
      <item>MEGATTI društvo s ograničenom odgovornošću za proizvodnju kemijskih proizvoda, trgovinu, izvoz i uvoz</item>
    </izvorni_sadrzaj>
    <derivirana_varijabla naziv="DomainObject.Predmet.ProtuStrankaListNazivFormated_1">
      <item>MEGATTI društvo s ograničenom odgovornošću za proizvodnju kemijskih proizvoda, trgovinu, izvoz i uvoz</item>
    </derivirana_varijabla>
  </DomainObject.Predmet.ProtuStrankaListNazivFormated>
  <DomainObject.Predmet.ProtuStrankaListNazivFormatedOIB>
    <izvorni_sadrzaj>
      <item>MEGATTI društvo s ograničenom odgovornošću za proizvodnju kemijskih proizvoda, trgovinu, izvoz i uvoz, OIB 50946081192</item>
    </izvorni_sadrzaj>
    <derivirana_varijabla naziv="DomainObject.Predmet.ProtuStrankaListNazivFormatedOIB_1">
      <item>MEGATTI društvo s ograničenom odgovornošću za proizvodnju kemijskih proizvoda, trgovinu, izvoz i uvoz, OIB 50946081192</item>
    </derivirana_varijabla>
  </DomainObject.Predmet.ProtuStrankaListNazivFormatedOIB>
  <DomainObject.Predmet.OstaliListFormated>
    <izvorni_sadrzaj>
      <item>Dževdet Tinjić</item>
      <item>Goran Brozović</item>
      <item>Vjerovnici</item>
      <item>CENTAR BANKA dioničko društvo u stečaju</item>
      <item>ZAGREBAČKA BANKA DIONIČKO DRUŠTVO</item>
      <item>OPĆINSKI GRAĐANSKI SUD U ZAGREBU</item>
    </izvorni_sadrzaj>
    <derivirana_varijabla naziv="DomainObject.Predmet.OstaliListFormated_1">
      <item>Dževdet Tinjić</item>
      <item>Goran Brozović</item>
      <item>Vjerovnici</item>
      <item>CENTAR BANKA dioničko društvo u stečaju</item>
      <item>ZAGREBAČKA BANKA DIONIČKO DRUŠTVO</item>
      <item>OPĆINSKI GRAĐANSKI SUD U ZAGREBU</item>
    </derivirana_varijabla>
  </DomainObject.Predmet.OstaliListFormated>
  <DomainObject.Predmet.OstaliListFormatedOIB>
    <izvorni_sadrzaj>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izvorni_sadrzaj>
    <derivirana_varijabla naziv="DomainObject.Predmet.OstaliListFormatedOIB_1">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derivirana_varijabla>
  </DomainObject.Predmet.OstaliListFormatedOIB>
  <DomainObject.Predmet.OstaliListFormatedWithAdress>
    <izvorni_sadrzaj>
      <item>Dževdet Tinjić, Koturaška cesta 31, 10000 Zagreb</item>
      <item>Goran Brozović, Pavlenski Put 5, 10000 Zagreb</item>
      <item>Vjerovnici</item>
      <item>CENTAR BANKA dioničko društvo u stečaju, Heinzelova 47A , 10000 Zagreb</item>
      <item>ZAGREBAČKA BANKA DIONIČKO DRUŠTVO, Trg bana Josipa Jelačića 10, 10000 Zagreb</item>
      <item>OPĆINSKI GRAĐANSKI SUD U ZAGREBU, Ulica Grada Vukovara 84, 10000 Zagreb</item>
    </izvorni_sadrzaj>
    <derivirana_varijabla naziv="DomainObject.Predmet.OstaliListFormatedWithAdress_1">
      <item>Dževdet Tinjić, Koturaška cesta 31, 10000 Zagreb</item>
      <item>Goran Brozović, Pavlenski Put 5, 10000 Zagreb</item>
      <item>Vjerovnici</item>
      <item>CENTAR BANKA dioničko društvo u stečaju, Heinzelova 47A , 10000 Zagreb</item>
      <item>ZAGREBAČKA BANKA DIONIČKO DRUŠTVO, Trg bana Josipa Jelačića 10, 10000 Zagreb</item>
      <item>OPĆINSKI GRAĐANSKI SUD U ZAGREBU, Ulica Grada Vukovara 84, 10000 Zagreb</item>
    </derivirana_varijabla>
  </DomainObject.Predmet.OstaliListFormatedWithAdress>
  <DomainObject.Predmet.OstaliListFormatedWithAdressOIB>
    <izvorni_sadrzaj>
      <item>Dževdet Tinjić, OIB 98381843222, Koturaška cesta 31, 10000 Zagreb</item>
      <item>Goran Brozović, OIB 39833571469, Pavlenski Put 5, 10000 Zagreb</item>
      <item>Vjerovnici</item>
      <item>CENTAR BANKA dioničko društvo u stečaju, OIB 89296739230, Heinzelova 47A , 10000 Zagreb</item>
      <item>ZAGREBAČKA BANKA DIONIČKO DRUŠTVO, OIB 92963223473, Trg bana Josipa Jelačića 10, 10000 Zagreb</item>
      <item>OPĆINSKI GRAĐANSKI SUD U ZAGREBU, OIB 01252163117, Ulica Grada Vukovara 84, 10000 Zagreb</item>
    </izvorni_sadrzaj>
    <derivirana_varijabla naziv="DomainObject.Predmet.OstaliListFormatedWithAdressOIB_1">
      <item>Dževdet Tinjić, OIB 98381843222, Koturaška cesta 31, 10000 Zagreb</item>
      <item>Goran Brozović, OIB 39833571469, Pavlenski Put 5, 10000 Zagreb</item>
      <item>Vjerovnici</item>
      <item>CENTAR BANKA dioničko društvo u stečaju, OIB 89296739230, Heinzelova 47A , 10000 Zagreb</item>
      <item>ZAGREBAČKA BANKA DIONIČKO DRUŠTVO, OIB 92963223473, Trg bana Josipa Jelačića 10, 10000 Zagreb</item>
      <item>OPĆINSKI GRAĐANSKI SUD U ZAGREBU, OIB 01252163117, Ulica Grada Vukovara 84, 10000 Zagreb</item>
    </derivirana_varijabla>
  </DomainObject.Predmet.OstaliListFormatedWithAdressOIB>
  <DomainObject.Predmet.OstaliListNazivFormated>
    <izvorni_sadrzaj>
      <item>Dževdet Tinjić</item>
      <item>Goran Brozović</item>
      <item>Vjerovnici</item>
      <item>CENTAR BANKA dioničko društvo u stečaju</item>
      <item>ZAGREBAČKA BANKA DIONIČKO DRUŠTVO</item>
      <item>OPĆINSKI GRAĐANSKI SUD U ZAGREBU</item>
    </izvorni_sadrzaj>
    <derivirana_varijabla naziv="DomainObject.Predmet.OstaliListNazivFormated_1">
      <item>Dževdet Tinjić</item>
      <item>Goran Brozović</item>
      <item>Vjerovnici</item>
      <item>CENTAR BANKA dioničko društvo u stečaju</item>
      <item>ZAGREBAČKA BANKA DIONIČKO DRUŠTVO</item>
      <item>OPĆINSKI GRAĐANSKI SUD U ZAGREBU</item>
    </derivirana_varijabla>
  </DomainObject.Predmet.OstaliListNazivFormated>
  <DomainObject.Predmet.OstaliListNazivFormatedOIB>
    <izvorni_sadrzaj>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izvorni_sadrzaj>
    <derivirana_varijabla naziv="DomainObject.Predmet.OstaliListNazivFormatedOIB_1">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srpnja 2018.</izvorni_sadrzaj>
    <derivirana_varijabla naziv="DomainObject.Datum_1">13. srpnja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MEGATTI društvo s ograničenom odgovornošću za proizvodnju kemijskih proizvoda, trgovinu, izvoz i uvoz</izvorni_sadrzaj>
    <derivirana_varijabla naziv="DomainObject.Predmet.ProtustrankaIDrugi_1">MEGATTI društvo s ograničenom odgovornošću za proizvodnju kemijskih proizvoda, trgovinu, izvoz i uvoz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MEGATTI društvo s ograničenom odgovornošću za proizvodnju kemijskih proizvoda, trgovinu, izvoz i uvoz, OIB 50946081192, Koturaška Cesta 31, 10000 Zagreb</izvorni_sadrzaj>
    <derivirana_varijabla naziv="DomainObject.Predmet.ProtustrankaIDrugiAdressOIB_1">MEGATTI društvo s ograničenom odgovornošću za proizvodnju kemijskih proizvoda, trgovinu, izvoz i uvoz, OIB 50946081192, Koturaška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MEGATTI društvo s ograničenom odgovornošću za proizvodnju kemijskih proizvoda, trgovinu, izvoz i uvoz</item>
      <item>Dževdet Tinjić</item>
      <item>Goran Brozović</item>
      <item>Vjerovnici</item>
      <item>ARHITEKTONSKI PROJEKTNI ZAVOD - INŽENJERING dioničko društvo za marketing, inženjering i usluge u vanjskotrgovinskom prometu</item>
      <item>PLASTPROMET d.o.o. za trgovinu i proizvodnju proizvoda od plastike i metala</item>
      <item>CENTAR BANKA dioničko društvo u stečaju</item>
      <item>ZAGREBAČKA BANKA DIONIČKO DRUŠTVO</item>
      <item>OPĆINSKI GRAĐANSKI SUD U ZAGREBU</item>
    </izvorni_sadrzaj>
    <derivirana_varijabla naziv="DomainObject.Predmet.SudioniciListNaziv_1">
      <item>FINA ZAGREB</item>
      <item>MEGATTI društvo s ograničenom odgovornošću za proizvodnju kemijskih proizvoda, trgovinu, izvoz i uvoz</item>
      <item>Dževdet Tinjić</item>
      <item>Goran Brozović</item>
      <item>Vjerovnici</item>
      <item>ARHITEKTONSKI PROJEKTNI ZAVOD - INŽENJERING dioničko društvo za marketing, inženjering i usluge u vanjskotrgovinskom prometu</item>
      <item>PLASTPROMET d.o.o. za trgovinu i proizvodnju proizvoda od plastike i metala</item>
      <item>CENTAR BANKA dioničko društvo u stečaju</item>
      <item>ZAGREBAČKA BANKA DIONIČKO DRUŠTVO</item>
      <item>OPĆINSKI GRAĐANSKI SUD U ZAGREBU</item>
    </derivirana_varijabla>
  </DomainObject.Predmet.SudioniciListNaziv>
  <DomainObject.Predmet.SudioniciListAdressOIB>
    <izvorni_sadrzaj>
      <item>FINA ZAGREB, OIB 85821130368, ALBRECHTOVA 42,10000 Zagreb</item>
      <item>MEGATTI društvo s ograničenom odgovornošću za proizvodnju kemijskih proizvoda, trgovinu, izvoz i uvoz, OIB 50946081192, Koturaška Cesta 31,10000 Zagreb</item>
      <item>Dževdet Tinjić, OIB 98381843222, Koturaška cesta 31,10000 Zagreb</item>
      <item>Goran Brozović, OIB 39833571469, Pavlenski Put 5,10000 Zagreb</item>
      <item>Vjerovnici</item>
      <item>ARHITEKTONSKI PROJEKTNI ZAVOD - INŽENJERING dioničko društvo za marketing, inženjering i usluge u vanjskotrgovinskom prometu, OIB 53768441939, Grahorova 15,10000 Zagreb</item>
      <item>PLASTPROMET d.o.o. za trgovinu i proizvodnju proizvoda od plastike i metala, OIB 18754628719, Maljevac 29,47222 Cetingrad</item>
      <item>CENTAR BANKA dioničko društvo u stečaju, OIB 89296739230, Heinzelova 47A ,10000 Zagreb</item>
      <item>ZAGREBAČKA BANKA DIONIČKO DRUŠTVO, OIB 92963223473, Trg bana Josipa Jelačića 10,10000 Zagreb</item>
      <item>OPĆINSKI GRAĐANSKI SUD U ZAGREBU, OIB 01252163117, Ulica Grada Vukovara 84,10000 Zagreb</item>
    </izvorni_sadrzaj>
    <derivirana_varijabla naziv="DomainObject.Predmet.SudioniciListAdressOIB_1">
      <item>FINA ZAGREB, OIB 85821130368, ALBRECHTOVA 42,10000 Zagreb</item>
      <item>MEGATTI društvo s ograničenom odgovornošću za proizvodnju kemijskih proizvoda, trgovinu, izvoz i uvoz, OIB 50946081192, Koturaška Cesta 31,10000 Zagreb</item>
      <item>Dževdet Tinjić, OIB 98381843222, Koturaška cesta 31,10000 Zagreb</item>
      <item>Goran Brozović, OIB 39833571469, Pavlenski Put 5,10000 Zagreb</item>
      <item>Vjerovnici</item>
      <item>ARHITEKTONSKI PROJEKTNI ZAVOD - INŽENJERING dioničko društvo za marketing, inženjering i usluge u vanjskotrgovinskom prometu, OIB 53768441939, Grahorova 15,10000 Zagreb</item>
      <item>PLASTPROMET d.o.o. za trgovinu i proizvodnju proizvoda od plastike i metala, OIB 18754628719, Maljevac 29,47222 Cetingrad</item>
      <item>CENTAR BANKA dioničko društvo u stečaju, OIB 89296739230, Heinzelova 47A ,10000 Zagreb</item>
      <item>ZAGREBAČKA BANKA DIONIČKO DRUŠTVO, OIB 92963223473, Trg bana Josipa Jelačića 10,10000 Zagreb</item>
      <item>OPĆINSKI GRAĐANSKI SUD U ZAGREBU, OIB 01252163117,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50946081192</item>
      <item>, OIB 98381843222</item>
      <item>, OIB 39833571469</item>
      <item>, OIB null</item>
      <item>, OIB 53768441939</item>
      <item>, OIB 18754628719</item>
      <item>, OIB 89296739230</item>
      <item>, OIB 92963223473</item>
      <item>, OIB 01252163117</item>
    </izvorni_sadrzaj>
    <derivirana_varijabla naziv="DomainObject.Predmet.SudioniciListNazivOIB_1">
      <item>, OIB 85821130368</item>
      <item>, OIB 50946081192</item>
      <item>, OIB 98381843222</item>
      <item>, OIB 39833571469</item>
      <item>, OIB null</item>
      <item>, OIB 53768441939</item>
      <item>, OIB 18754628719</item>
      <item>, OIB 89296739230</item>
      <item>, OIB 92963223473</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BFFBE0-0601-472E-845F-4322D5F4771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306</properties:Words>
  <properties:Characters>1560</properties:Characters>
  <properties:Lines>56</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2018-07-11T09:28:00Z</dcterms:created>
  <dc:creator>gzubak</dc:creator>
  <cp:lastModifiedBy>Dijana Hadžić</cp:lastModifiedBy>
  <cp:lastPrinted>2018-07-13T07:32:00Z</cp:lastPrinted>
  <dcterms:modified xmlns:xsi="http://www.w3.org/2001/XMLSchema-instance" xsi:type="dcterms:W3CDTF">2018-07-13T07:32:00Z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(64.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