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081f" w14:paraId="32d081f" w:rsidRDefault="00E96AF9" w:rsidP="00E96AF9" w:rsidR="00E96AF9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AF9" w:rsidP="00E96AF9" w:rsidR="00E96AF9">
      <w:r>
        <w:t xml:space="preserve">         REPUBLIKA HRVATSKA</w:t>
      </w:r>
    </w:p>
    <w:p w:rsidRDefault="00E96AF9" w:rsidP="00E96AF9" w:rsidR="00E96AF9">
      <w:r>
        <w:t xml:space="preserve"> TRGOVAČKI SUD U VARAŽDINU</w:t>
      </w:r>
    </w:p>
    <w:p w:rsidRDefault="00E96AF9" w:rsidP="00E96AF9" w:rsidR="00E96AF9">
      <w:r>
        <w:t xml:space="preserve">           Braće Radića 2, Varaždin</w:t>
      </w:r>
    </w:p>
    <w:p w:rsidRDefault="00E96AF9" w:rsidP="00E96AF9" w:rsidR="00E96AF9"/>
    <w:p w:rsidRDefault="00E96AF9" w:rsidP="00E96AF9" w:rsidR="00E96AF9"/>
    <w:p w:rsidRDefault="00E96AF9" w:rsidP="00E96AF9" w:rsidR="00E96AF9">
      <w:pPr>
        <w:jc w:val="center"/>
      </w:pPr>
      <w:r>
        <w:t>U  I M E  R E P U B L I K E  H R V A T S K E</w:t>
      </w:r>
    </w:p>
    <w:p w:rsidRDefault="00E96AF9" w:rsidP="00E96AF9" w:rsidR="00E96AF9"/>
    <w:p w:rsidRDefault="00E96AF9" w:rsidP="00E96AF9" w:rsidR="00E96AF9">
      <w:pPr>
        <w:jc w:val="center"/>
      </w:pPr>
      <w:r>
        <w:t>R J E Š E NJ E</w:t>
      </w:r>
    </w:p>
    <w:p w:rsidRDefault="00E96AF9" w:rsidP="00E96AF9" w:rsidR="00E96AF9"/>
    <w:p w:rsidRDefault="00E96AF9" w:rsidP="00E96AF9" w:rsidR="00E96AF9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PALADIUM d.o.o., 48000 Koprivnica, Križevačka cesta 31 D, OIB: 14697529312, dana </w:t>
      </w:r>
      <w:r w:rsidRPr="00F9286D">
        <w:t xml:space="preserve">29. prosinca </w:t>
      </w:r>
      <w:r>
        <w:t xml:space="preserve">2015. </w:t>
      </w:r>
    </w:p>
    <w:p w:rsidRDefault="00E96AF9" w:rsidP="00E96AF9" w:rsidR="00E96AF9">
      <w:pPr>
        <w:jc w:val="both"/>
      </w:pPr>
    </w:p>
    <w:p w:rsidRDefault="00E96AF9" w:rsidP="00E96AF9" w:rsidR="00E96AF9">
      <w:pPr>
        <w:jc w:val="center"/>
      </w:pPr>
      <w:r>
        <w:t>r i j e š i o  j e</w:t>
      </w:r>
    </w:p>
    <w:p w:rsidRDefault="00E96AF9" w:rsidP="00E96AF9" w:rsidR="00E96AF9"/>
    <w:p w:rsidRDefault="00E96AF9" w:rsidP="00E96AF9" w:rsidR="00E96AF9">
      <w:pPr>
        <w:ind w:firstLine="708"/>
        <w:jc w:val="both"/>
      </w:pPr>
      <w:r>
        <w:t xml:space="preserve">I/ Otvara se stečajni postupak nad stečajnim dužnikom PALADIUM d.o.o., 48000 Koprivnica, Križevačka cesta 31 D, OIB: 14697529312, s </w:t>
      </w:r>
      <w:r w:rsidRPr="00F9286D">
        <w:t xml:space="preserve">danom </w:t>
      </w:r>
      <w:r w:rsidR="00D33A48" w:rsidRPr="00F9286D">
        <w:t>29</w:t>
      </w:r>
      <w:r w:rsidRPr="00F9286D">
        <w:t xml:space="preserve">. prosinca </w:t>
      </w:r>
      <w:r>
        <w:t>2015. u 15,00 sati.</w:t>
      </w:r>
    </w:p>
    <w:p w:rsidRDefault="00E96AF9" w:rsidP="00E96AF9" w:rsidR="00E96AF9">
      <w:pPr>
        <w:jc w:val="both"/>
      </w:pPr>
    </w:p>
    <w:p w:rsidRDefault="00E96AF9" w:rsidP="00E96AF9" w:rsidR="00E96AF9">
      <w:pPr>
        <w:ind w:firstLine="708"/>
        <w:jc w:val="both"/>
        <w:rPr>
          <w:szCs w:val="20"/>
        </w:rPr>
      </w:pPr>
      <w:r>
        <w:t>II/ Zaključuje se stečajni postupak nad stečajnim dužnikom PALADIUM d.o.o., 48000 Koprivnica, Križevačka cesta 31 D, OIB: 14697529312.</w:t>
      </w:r>
    </w:p>
    <w:p w:rsidRDefault="00E96AF9" w:rsidP="00E96AF9" w:rsidR="00E96AF9">
      <w:pPr>
        <w:jc w:val="both"/>
      </w:pPr>
    </w:p>
    <w:p w:rsidRDefault="00E96AF9" w:rsidP="00E96AF9" w:rsidR="00E96AF9" w:rsidRPr="00F9286D">
      <w:pPr>
        <w:ind w:firstLine="708"/>
        <w:jc w:val="both"/>
      </w:pPr>
      <w:r>
        <w:t xml:space="preserve">III/ Za stečajnog upravitelja imenuje se </w:t>
      </w:r>
      <w:bookmarkStart w:name="_GoBack" w:id="0"/>
      <w:r w:rsidR="00F9286D" w:rsidRPr="00F9286D">
        <w:t xml:space="preserve">Berislav Maksimović, </w:t>
      </w:r>
      <w:proofErr w:type="spellStart"/>
      <w:r w:rsidR="00F9286D" w:rsidRPr="00F9286D">
        <w:t>Hrašćica</w:t>
      </w:r>
      <w:proofErr w:type="spellEnd"/>
      <w:r w:rsidR="00F9286D" w:rsidRPr="00F9286D">
        <w:t>, Braće Radić 1, 42000 Varaždin, OIB: 57300759557.</w:t>
      </w:r>
    </w:p>
    <w:bookmarkEnd w:id="0"/>
    <w:p w:rsidRDefault="00E96AF9" w:rsidP="00E96AF9" w:rsidR="00E96AF9">
      <w:pPr>
        <w:jc w:val="both"/>
        <w:rPr>
          <w:color w:val="FF0000"/>
        </w:rPr>
      </w:pPr>
    </w:p>
    <w:p w:rsidRDefault="00E96AF9" w:rsidP="00E96AF9" w:rsidR="00E96AF9">
      <w:pPr>
        <w:ind w:firstLine="708"/>
        <w:jc w:val="both"/>
      </w:pPr>
      <w:r>
        <w:t>IV/ Ovo rješenje objavit će se na e-oglasnoj ploči suda.</w:t>
      </w:r>
    </w:p>
    <w:p w:rsidRDefault="00E96AF9" w:rsidP="00E96AF9" w:rsidR="00E96AF9">
      <w:pPr>
        <w:jc w:val="both"/>
      </w:pPr>
    </w:p>
    <w:p w:rsidRDefault="00E96AF9" w:rsidP="00E96AF9" w:rsidR="00E96AF9">
      <w:pPr>
        <w:ind w:firstLine="708"/>
        <w:jc w:val="both"/>
      </w:pPr>
      <w:r>
        <w:t>V/ Po pravomoćnosti ovoga rješenja stečajni dužnik PALADIUM d.o.o., 48000 Koprivnica, Križevačka cesta 31 D, OIB: 14697529312, biti će brisan iz sudskog registra.</w:t>
      </w:r>
    </w:p>
    <w:p w:rsidRDefault="00E96AF9" w:rsidP="00E96AF9" w:rsidR="00E96AF9"/>
    <w:p w:rsidRDefault="00E96AF9" w:rsidP="00E96AF9" w:rsidR="00E96AF9"/>
    <w:p w:rsidRDefault="00E96AF9" w:rsidP="00E96AF9" w:rsidR="00E96AF9">
      <w:pPr>
        <w:jc w:val="center"/>
      </w:pPr>
      <w:r>
        <w:t>Obrazloženje</w:t>
      </w:r>
    </w:p>
    <w:p w:rsidRDefault="00E96AF9" w:rsidP="00E96AF9" w:rsidR="00E96AF9"/>
    <w:p w:rsidRDefault="00E96AF9" w:rsidP="00E96AF9" w:rsidR="00E96AF9">
      <w:pPr>
        <w:jc w:val="both"/>
      </w:pPr>
      <w:r>
        <w:tab/>
        <w:t xml:space="preserve">Predlagatelj je dana 10.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96AF9" w:rsidP="00E96AF9" w:rsidR="00E96AF9"/>
    <w:p w:rsidRDefault="00E96AF9" w:rsidP="00E96AF9" w:rsidR="00E96AF9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96AF9" w:rsidP="00E96AF9" w:rsidR="00E96AF9"/>
    <w:p w:rsidRDefault="00E96AF9" w:rsidP="00E96AF9" w:rsidR="00E96AF9"/>
    <w:p w:rsidRDefault="00E96AF9" w:rsidP="00E96AF9" w:rsidR="00E96AF9">
      <w:pPr>
        <w:jc w:val="center"/>
      </w:pPr>
      <w:r>
        <w:t xml:space="preserve">U Varaždinu, </w:t>
      </w:r>
      <w:r w:rsidRPr="00F9286D">
        <w:t xml:space="preserve">29. prosinca </w:t>
      </w:r>
      <w:r>
        <w:t>2015.</w:t>
      </w:r>
    </w:p>
    <w:p w:rsidRDefault="00E96AF9" w:rsidP="00E96AF9" w:rsidR="00E96AF9">
      <w:pPr>
        <w:jc w:val="center"/>
      </w:pPr>
    </w:p>
    <w:p w:rsidRDefault="00E96AF9" w:rsidP="00E96AF9" w:rsidR="00E96AF9">
      <w:pPr>
        <w:jc w:val="center"/>
      </w:pPr>
    </w:p>
    <w:p w:rsidRDefault="00E96AF9" w:rsidP="00E96AF9" w:rsidR="00E96AF9">
      <w:pPr>
        <w:ind w:left="4956"/>
        <w:jc w:val="center"/>
      </w:pPr>
      <w:r>
        <w:t>Sudac</w:t>
      </w:r>
    </w:p>
    <w:p w:rsidRDefault="00E96AF9" w:rsidP="00E96AF9" w:rsidR="00E96AF9">
      <w:pPr>
        <w:ind w:left="4956"/>
        <w:jc w:val="center"/>
      </w:pPr>
    </w:p>
    <w:p w:rsidRDefault="00E96AF9" w:rsidP="00E96AF9" w:rsidR="00E96AF9">
      <w:pPr>
        <w:ind w:left="4956"/>
        <w:jc w:val="center"/>
      </w:pPr>
      <w:r>
        <w:t>Radovan Raduka</w:t>
      </w:r>
    </w:p>
    <w:p w:rsidRDefault="00E96AF9" w:rsidP="00E96AF9" w:rsidR="00E96AF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96AF9" w:rsidP="00E96AF9" w:rsidR="00E96AF9">
      <w:r>
        <w:t xml:space="preserve">                                               </w:t>
      </w:r>
    </w:p>
    <w:p w:rsidRDefault="00E96AF9" w:rsidP="00E96AF9" w:rsidR="00E96AF9">
      <w:r>
        <w:tab/>
        <w:t xml:space="preserve">UPUTA O PRAVNOM LIJEKU: </w:t>
      </w:r>
    </w:p>
    <w:p w:rsidRDefault="00E96AF9" w:rsidP="00E96AF9" w:rsidR="00E96AF9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96AF9" w:rsidP="00E96AF9" w:rsidR="00E96AF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6AF9" w:rsidP="00E96AF9" w:rsidR="00E96AF9"/>
    <w:p w:rsidRDefault="00E96AF9" w:rsidP="00E96AF9" w:rsidR="00E96AF9"/>
    <w:p w:rsidRDefault="00E96AF9" w:rsidP="00E96AF9" w:rsidR="00E96AF9">
      <w:r>
        <w:t>DNA:</w:t>
      </w:r>
    </w:p>
    <w:p w:rsidRDefault="00E96AF9" w:rsidP="00E96AF9" w:rsidR="00E96AF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96AF9" w:rsidP="00E96AF9" w:rsidR="00E96AF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96AF9" w:rsidP="00E96AF9" w:rsidR="00E96AF9">
      <w:pPr>
        <w:numPr>
          <w:ilvl w:val="0"/>
          <w:numId w:val="1"/>
        </w:numPr>
        <w:jc w:val="both"/>
      </w:pPr>
      <w:r>
        <w:t>Dužnik PALADIUM d.o.o., 48000 Koprivnica, Križevačka cesta 31 D</w:t>
      </w:r>
    </w:p>
    <w:p w:rsidRDefault="00E96AF9" w:rsidP="00E96AF9" w:rsidR="00E96AF9">
      <w:pPr>
        <w:numPr>
          <w:ilvl w:val="0"/>
          <w:numId w:val="1"/>
        </w:numPr>
      </w:pPr>
      <w:r>
        <w:t xml:space="preserve">Direktor dužnika Dejan </w:t>
      </w:r>
      <w:proofErr w:type="spellStart"/>
      <w:r>
        <w:t>Vitanović</w:t>
      </w:r>
      <w:proofErr w:type="spellEnd"/>
      <w:r>
        <w:t>, Koprivnica, Križevačka cesta 31 D</w:t>
      </w:r>
    </w:p>
    <w:p w:rsidRDefault="00E96AF9" w:rsidP="00E96AF9" w:rsidR="00E96AF9">
      <w:pPr>
        <w:numPr>
          <w:ilvl w:val="0"/>
          <w:numId w:val="1"/>
        </w:numPr>
      </w:pPr>
      <w:r>
        <w:t>Sudski registar ovog suda</w:t>
      </w:r>
    </w:p>
    <w:p w:rsidRDefault="00E96AF9" w:rsidP="00E96AF9" w:rsidR="00E96AF9">
      <w:pPr>
        <w:numPr>
          <w:ilvl w:val="0"/>
          <w:numId w:val="1"/>
        </w:numPr>
      </w:pPr>
      <w:r>
        <w:t>Ministarstvo financija, Porezna uprava, Područni ured Sjeverna Hrvatska, Ispostava Koprivnica 48000 Koprivnica, Hrvatske državnosti 7</w:t>
      </w:r>
    </w:p>
    <w:p w:rsidRDefault="00E96AF9" w:rsidP="00E96AF9" w:rsidR="00E96AF9">
      <w:pPr>
        <w:numPr>
          <w:ilvl w:val="0"/>
          <w:numId w:val="1"/>
        </w:numPr>
      </w:pPr>
      <w:r>
        <w:t xml:space="preserve">Stečajni upravitelj </w:t>
      </w:r>
      <w:r w:rsidR="00F9286D" w:rsidRPr="00F9286D">
        <w:t xml:space="preserve">Berislav Maksimović, </w:t>
      </w:r>
      <w:proofErr w:type="spellStart"/>
      <w:r w:rsidR="00F9286D" w:rsidRPr="00F9286D">
        <w:t>Hrašćica</w:t>
      </w:r>
      <w:proofErr w:type="spellEnd"/>
      <w:r w:rsidR="00F9286D" w:rsidRPr="00F9286D">
        <w:t>, Braće Radić 1, 42000 Varaždin</w:t>
      </w:r>
    </w:p>
    <w:p w:rsidRDefault="00E96AF9" w:rsidP="00E96AF9" w:rsidR="00E96AF9">
      <w:pPr>
        <w:numPr>
          <w:ilvl w:val="0"/>
          <w:numId w:val="1"/>
        </w:numPr>
      </w:pPr>
      <w:r>
        <w:t>E-oglasna ploča suda</w:t>
      </w:r>
    </w:p>
    <w:p w:rsidRDefault="00E96AF9" w:rsidP="00E96AF9" w:rsidR="00E96AF9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FC41A9" w:rsidR="00FC41A9"/>
    <w:sectPr w:rsidR="00FC41A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57F" w:rsidP="00D33A48" w:rsidR="0000357F">
      <w:r>
        <w:separator/>
      </w:r>
    </w:p>
  </w:endnote>
  <w:endnote w:id="0" w:type="continuationSeparator">
    <w:p w:rsidRDefault="0000357F" w:rsidP="00D33A48" w:rsidR="00003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57F" w:rsidP="00D33A48" w:rsidR="0000357F">
      <w:r>
        <w:separator/>
      </w:r>
    </w:p>
  </w:footnote>
  <w:footnote w:id="0" w:type="continuationSeparator">
    <w:p w:rsidRDefault="0000357F" w:rsidP="00D33A48" w:rsidR="00003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A48" w:rsidP="00D33A48" w:rsidR="00D33A48">
    <w:pPr>
      <w:pStyle w:val="Zaglavlje"/>
      <w:jc w:val="right"/>
    </w:pPr>
    <w:r>
      <w:t>Poslovni broj: 1 St-766/15-5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478B05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01D9"/>
    <w:rsid w:val="0000357F"/>
    <w:rsid w:val="004070FC"/>
    <w:rsid w:val="006C2B38"/>
    <w:rsid w:val="009F01D9"/>
    <w:rsid w:val="00D33A48"/>
    <w:rsid w:val="00E96AF9"/>
    <w:rsid w:val="00F9286D"/>
    <w:rsid w:val="00FC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AF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6A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A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3A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3A48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33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3A48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8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28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28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28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28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AF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6A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A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3A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3A48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33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3A4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8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8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28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28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28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48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PALADIUM društvo s ograničenom odgovornošću za građenje, trgovinu i usluge</izvorni_sadrzaj>
    <derivirana_varijabla naziv="DomainObject.Predmet.ProtustrankaFormated_1">  PALADIUM društvo s ograničenom odgovornošću za građenje, trgovinu i usluge</derivirana_varijabla>
  </DomainObject.Predmet.ProtustrankaFormated>
  <DomainObject.Predmet.ProtustrankaFormatedOIB>
    <izvorni_sadrzaj>  PALADIUM društvo s ograničenom odgovornošću za građenje, trgovinu i usluge, OIB 14697529312</izvorni_sadrzaj>
    <derivirana_varijabla naziv="DomainObject.Predmet.ProtustrankaFormatedOIB_1">  PALADIUM društvo s ograničenom odgovornošću za građenje, trgovinu i usluge, OIB 14697529312</derivirana_varijabla>
  </DomainObject.Predmet.ProtustrankaFormatedOIB>
  <DomainObject.Predmet.ProtustrankaFormatedWithAdress>
    <izvorni_sadrzaj> PALADIUM društvo s ograničenom odgovornošću za građenje, trgovinu i usluge, Križevačka cesta 31/D, 48000 Koprivnica</izvorni_sadrzaj>
    <derivirana_varijabla naziv="DomainObject.Predmet.ProtustrankaFormatedWithAdress_1"> PALADIUM društvo s ograničenom odgovornošću za građenje, trgovinu i usluge, Križevačka cesta 31/D, 48000 Koprivnica</derivirana_varijabla>
  </DomainObject.Predmet.ProtustrankaFormatedWithAdress>
  <DomainObject.Predmet.ProtustrankaFormatedWithAdressOIB>
    <izvorni_sadrzaj> PALADIUM društvo s ograničenom odgovornošću za građenje, trgovinu i usluge, OIB 14697529312, Križevačka cesta 31/D, 48000 Koprivnica</izvorni_sadrzaj>
    <derivirana_varijabla naziv="DomainObject.Predmet.ProtustrankaFormatedWithAdressOIB_1"> PALADIUM društvo s ograničenom odgovornošću za građenje, trgovinu i usluge, OIB 14697529312, Križevačka cesta 31/D, 48000 Koprivnica</derivirana_varijabla>
  </DomainObject.Predmet.ProtustrankaFormatedWithAdressOIB>
  <DomainObject.Predmet.ProtustrankaWithAdress>
    <izvorni_sadrzaj>PALADIUM društvo s ograničenom odgovornošću za građenje, trgovinu i usluge Križevačka cesta 31/D, 48000 Koprivnica</izvorni_sadrzaj>
    <derivirana_varijabla naziv="DomainObject.Predmet.ProtustrankaWithAdress_1">PALADIUM društvo s ograničenom odgovornošću za građenje, trgovinu i usluge Križevačka cesta 31/D, 48000 Koprivnica</derivirana_varijabla>
  </DomainObject.Predmet.ProtustrankaWithAdress>
  <DomainObject.Predmet.ProtustrankaWithAdressOIB>
    <izvorni_sadrzaj>PALADIUM društvo s ograničenom odgovornošću za građenje, trgovinu i usluge, OIB 14697529312, Križevačka cesta 31/D, 48000 Koprivnica</izvorni_sadrzaj>
    <derivirana_varijabla naziv="DomainObject.Predmet.ProtustrankaWithAdressOIB_1">PALADIUM društvo s ograničenom odgovornošću za građenje, trgovinu i usluge, OIB 14697529312, Križevačka cesta 31/D, 48000 Koprivnica</derivirana_varijabla>
  </DomainObject.Predmet.ProtustrankaWithAdressOIB>
  <DomainObject.Predmet.ProtustrankaNazivFormated>
    <izvorni_sadrzaj>PALADIUM društvo s ograničenom odgovornošću za građenje, trgovinu i usluge</izvorni_sadrzaj>
    <derivirana_varijabla naziv="DomainObject.Predmet.ProtustrankaNazivFormated_1">PALADIUM društvo s ograničenom odgovornošću za građenje, trgovinu i usluge</derivirana_varijabla>
  </DomainObject.Predmet.ProtustrankaNazivFormated>
  <DomainObject.Predmet.ProtustrankaNazivFormatedOIB>
    <izvorni_sadrzaj>PALADIUM društvo s ograničenom odgovornošću za građenje, trgovinu i usluge, OIB 14697529312</izvorni_sadrzaj>
    <derivirana_varijabla naziv="DomainObject.Predmet.ProtustrankaNazivFormatedOIB_1">PALADIUM društvo s ograničenom odgovornošću za građenje, trgovinu i usluge, OIB 14697529312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14382.22</izvorni_sadrzaj>
    <derivirana_varijabla naziv="DomainObject.Predmet.TrenutnaVrijednost_1">14382.22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PALADIUM društvo s ograničenom odgovornošću za građenje, trgovinu i usluge</item>
    </izvorni_sadrzaj>
    <derivirana_varijabla naziv="DomainObject.Predmet.ProtuStrankaListFormated_1">
      <item>PALADIUM društvo s ograničenom odgovornošću za građenje, trgovinu i usluge</item>
    </derivirana_varijabla>
  </DomainObject.Predmet.ProtuStrankaListFormated>
  <DomainObject.Predmet.ProtuStrankaListFormatedOIB>
    <izvorni_sadrzaj>
      <item>PALADIUM društvo s ograničenom odgovornošću za građenje, trgovinu i usluge, OIB 14697529312</item>
    </izvorni_sadrzaj>
    <derivirana_varijabla naziv="DomainObject.Predmet.ProtuStrankaListFormatedOIB_1">
      <item>PALADIUM društvo s ograničenom odgovornošću za građenje, trgovinu i usluge, OIB 14697529312</item>
    </derivirana_varijabla>
  </DomainObject.Predmet.ProtuStrankaListFormatedOIB>
  <DomainObject.Predmet.ProtuStrankaListFormatedWithAdress>
    <izvorni_sadrzaj>
      <item>PALADIUM društvo s ograničenom odgovornošću za građenje, trgovinu i usluge, Križevačka cesta 31/D, 48000 Koprivnica</item>
    </izvorni_sadrzaj>
    <derivirana_varijabla naziv="DomainObject.Predmet.ProtuStrankaListFormatedWithAdress_1">
      <item>PALADIUM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PALADIUM društvo s ograničenom odgovornošću za građenje, trgovinu i usluge, OIB 14697529312, Križevačka cesta 31/D, 48000 Koprivnica</item>
    </izvorni_sadrzaj>
    <derivirana_varijabla naziv="DomainObject.Predmet.ProtuStrankaListFormatedWithAdressOIB_1">
      <item>PALADIUM društvo s ograničenom odgovornošću za građenje, trgovinu i usluge, OIB 14697529312, Križevačka cesta 31/D, 48000 Koprivnica</item>
    </derivirana_varijabla>
  </DomainObject.Predmet.ProtuStrankaListFormatedWithAdressOIB>
  <DomainObject.Predmet.ProtuStrankaListNazivFormated>
    <izvorni_sadrzaj>
      <item>PALADIUM društvo s ograničenom odgovornošću za građenje, trgovinu i usluge</item>
    </izvorni_sadrzaj>
    <derivirana_varijabla naziv="DomainObject.Predmet.ProtuStrankaListNazivFormated_1">
      <item>PALADIUM društvo s ograničenom odgovornošću za građenje, trgovinu i usluge</item>
    </derivirana_varijabla>
  </DomainObject.Predmet.ProtuStrankaListNazivFormated>
  <DomainObject.Predmet.ProtuStrankaListNazivFormatedOIB>
    <izvorni_sadrzaj>
      <item>PALADIUM društvo s ograničenom odgovornošću za građenje, trgovinu i usluge, OIB 14697529312</item>
    </izvorni_sadrzaj>
    <derivirana_varijabla naziv="DomainObject.Predmet.ProtuStrankaListNazivFormatedOIB_1">
      <item>PALADIUM društvo s ograničenom odgovornošću za građenje, trgovinu i usluge, OIB 14697529312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PALADIUM društvo s ograničenom odgovornošću za građenje, trgovinu i usluge</izvorni_sadrzaj>
    <derivirana_varijabla naziv="DomainObject.Predmet.ProtustrankaIDrugi_1">PALADIUM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PALADIUM društvo s ograničenom odgovornošću za građenje, trgovinu i usluge, OIB 14697529312, Križevačka cesta 31/D, 48000 Koprivnica</izvorni_sadrzaj>
    <derivirana_varijabla naziv="DomainObject.Predmet.ProtustrankaIDrugiAdressOIB_1">PALADIUM društvo s ograničenom odgovornošću za građenje, trgovinu i usluge, OIB 14697529312,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PALADIUM društvo s ograničenom odgovornošću za građenje, trgovinu i usluge</item>
      <item>E-oglasna ploča</item>
      <item>Sudski registar</item>
    </izvorni_sadrzaj>
    <derivirana_varijabla naziv="DomainObject.Predmet.SudioniciListNaziv_1">
      <item>Financijska agencija</item>
      <item>PALADIUM društvo s ograničenom odgovornošću za građenje,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PALADIUM društvo s ograničenom odgovornošću za građenje, trgovinu i usluge, OIB 14697529312, Križevačka cesta 31/D,48000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PALADIUM društvo s ograničenom odgovornošću za građenje, trgovinu i usluge, OIB 14697529312, Križevačka cesta 31/D,48000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14697529312</item>
      <item>, OIB null</item>
      <item>, OIB null</item>
    </izvorni_sadrzaj>
    <derivirana_varijabla naziv="DomainObject.Predmet.SudioniciListNazivOIB_1">
      <item>, OIB 85821130368</item>
      <item>, OIB 14697529312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2911</properties:Characters>
  <properties:Lines>83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2015-12-17T10:43:00Z</dcterms:created>
  <dc:creator>Tea Meister</dc:creator>
  <dc:description/>
  <cp:keywords/>
  <cp:lastModifiedBy>Tea Meister</cp:lastModifiedBy>
  <cp:lastPrinted>2015-12-29T09:49:00Z</cp:lastPrinted>
  <dcterms:modified xmlns:xsi="http://www.w3.org/2001/XMLSchema-instance" xsi:type="dcterms:W3CDTF">2015-12-29T09:50:00Z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