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85fb" w14:paraId="d8785fb" w:rsidRDefault="001D37B4" w:rsidP="00560F4A" w:rsidR="001D37B4" w:rsidRPr="00A43E5D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CE4D92" w:rsidP="00CE4D92" w:rsidR="00CE4D92" w:rsidRPr="00A43E5D">
      <w:pPr>
        <w:ind w:firstLine="708"/>
      </w:pPr>
      <w:r w:rsidRPr="00A43E5D">
        <w:t xml:space="preserve">   </w:t>
      </w:r>
      <w:r w:rsidRPr="00A43E5D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D92" w:rsidP="00CE4D92" w:rsidR="00CE4D92" w:rsidRPr="00A43E5D">
      <w:pPr>
        <w:rPr>
          <w:rFonts w:eastAsia="MS Mincho"/>
        </w:rPr>
      </w:pPr>
    </w:p>
    <w:p w:rsidRDefault="00CE4D92" w:rsidP="00CE4D92" w:rsidR="00CE4D92" w:rsidRPr="00A43E5D">
      <w:r w:rsidRPr="00A43E5D">
        <w:rPr>
          <w:rFonts w:eastAsia="MS Mincho"/>
        </w:rPr>
        <w:t xml:space="preserve">  REPUBLIKA HRVATSKA</w:t>
      </w:r>
    </w:p>
    <w:p w:rsidRDefault="00CE4D92" w:rsidP="00CE4D92" w:rsidR="00CE4D92" w:rsidRPr="00A43E5D">
      <w:r w:rsidRPr="00A43E5D">
        <w:rPr>
          <w:rFonts w:eastAsia="MS Mincho"/>
        </w:rPr>
        <w:t>TRGOVAČKI SUD U RIJECI</w:t>
      </w:r>
    </w:p>
    <w:p w:rsidRDefault="00CE4D92" w:rsidP="00CE4D92" w:rsidR="00CE4D92" w:rsidRPr="00A43E5D">
      <w:r w:rsidRPr="00A43E5D">
        <w:rPr>
          <w:rFonts w:eastAsia="MS Mincho"/>
        </w:rPr>
        <w:t xml:space="preserve">      Rijeka, Zadarska 1 i 3</w:t>
      </w:r>
    </w:p>
    <w:p w:rsidRDefault="00E835A0" w:rsidP="00CE4D92" w:rsidR="00E835A0" w:rsidRPr="00A43E5D">
      <w:pPr>
        <w:rPr>
          <w:rFonts w:eastAsia="MS Mincho"/>
        </w:rPr>
      </w:pPr>
    </w:p>
    <w:p w:rsidRDefault="00E824BC" w:rsidP="00560F4A" w:rsidR="00E824BC" w:rsidRPr="00A43E5D">
      <w:pPr>
        <w:jc w:val="center"/>
        <w:rPr>
          <w:rFonts w:eastAsia="MS Mincho"/>
        </w:rPr>
      </w:pPr>
    </w:p>
    <w:p w:rsidRDefault="00E824BC" w:rsidP="00560F4A" w:rsidR="00E824BC" w:rsidRPr="00A43E5D">
      <w:pPr>
        <w:jc w:val="center"/>
        <w:rPr>
          <w:rFonts w:eastAsia="MS Mincho"/>
        </w:rPr>
      </w:pPr>
    </w:p>
    <w:p w:rsidRDefault="00E824BC" w:rsidP="00560F4A" w:rsidR="00E824BC" w:rsidRPr="00A43E5D">
      <w:pPr>
        <w:jc w:val="center"/>
        <w:rPr>
          <w:rFonts w:eastAsia="MS Mincho"/>
        </w:rPr>
      </w:pPr>
    </w:p>
    <w:p w:rsidRDefault="00E835A0" w:rsidP="00560F4A" w:rsidR="00E835A0" w:rsidRPr="00A43E5D">
      <w:pPr>
        <w:jc w:val="center"/>
        <w:rPr>
          <w:rFonts w:eastAsia="MS Mincho"/>
        </w:rPr>
      </w:pPr>
    </w:p>
    <w:p w:rsidRDefault="00E835A0" w:rsidP="00560F4A" w:rsidR="00D954AA" w:rsidRPr="00A43E5D">
      <w:pPr>
        <w:jc w:val="center"/>
        <w:rPr>
          <w:rFonts w:eastAsia="MS Mincho"/>
        </w:rPr>
      </w:pPr>
      <w:r w:rsidRPr="00A43E5D">
        <w:rPr>
          <w:rFonts w:eastAsia="MS Mincho"/>
        </w:rPr>
        <w:t>R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E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P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U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B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L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I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K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 xml:space="preserve">A </w:t>
      </w:r>
      <w:r w:rsidR="00A33335" w:rsidRPr="00A43E5D">
        <w:rPr>
          <w:rFonts w:eastAsia="MS Mincho"/>
        </w:rPr>
        <w:t xml:space="preserve">  </w:t>
      </w:r>
      <w:r w:rsidRPr="00A43E5D">
        <w:rPr>
          <w:rFonts w:eastAsia="MS Mincho"/>
        </w:rPr>
        <w:t>H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R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V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A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T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S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K</w:t>
      </w:r>
      <w:r w:rsidR="00A33335" w:rsidRPr="00A43E5D">
        <w:rPr>
          <w:rFonts w:eastAsia="MS Mincho"/>
        </w:rPr>
        <w:t xml:space="preserve"> </w:t>
      </w:r>
      <w:r w:rsidRPr="00A43E5D">
        <w:rPr>
          <w:rFonts w:eastAsia="MS Mincho"/>
        </w:rPr>
        <w:t>A</w:t>
      </w:r>
    </w:p>
    <w:p w:rsidRDefault="00E835A0" w:rsidP="00560F4A" w:rsidR="00E835A0" w:rsidRPr="00A43E5D">
      <w:pPr>
        <w:jc w:val="center"/>
        <w:rPr>
          <w:rFonts w:eastAsia="MS Mincho"/>
        </w:rPr>
      </w:pPr>
    </w:p>
    <w:p w:rsidRDefault="00306FA7" w:rsidP="00560F4A" w:rsidR="00306FA7" w:rsidRPr="00A43E5D">
      <w:pPr>
        <w:jc w:val="center"/>
        <w:rPr>
          <w:rFonts w:eastAsia="MS Mincho"/>
        </w:rPr>
      </w:pPr>
      <w:r w:rsidRPr="00A43E5D">
        <w:rPr>
          <w:rFonts w:eastAsia="MS Mincho"/>
        </w:rPr>
        <w:t>R J E Š E NJ E</w:t>
      </w:r>
      <w:r w:rsidR="009905B3" w:rsidRPr="00A43E5D">
        <w:rPr>
          <w:rFonts w:eastAsia="MS Mincho"/>
        </w:rPr>
        <w:t xml:space="preserve">   O   D O S U D I </w:t>
      </w:r>
    </w:p>
    <w:p w:rsidRDefault="00247EBE" w:rsidP="00560F4A" w:rsidR="00247EBE" w:rsidRPr="00A43E5D">
      <w:pPr>
        <w:jc w:val="both"/>
        <w:rPr>
          <w:rFonts w:eastAsia="MS Mincho"/>
        </w:rPr>
      </w:pPr>
    </w:p>
    <w:p w:rsidRDefault="00247EBE" w:rsidP="00560F4A" w:rsidR="00247EBE" w:rsidRPr="00A43E5D">
      <w:pPr>
        <w:jc w:val="both"/>
        <w:rPr>
          <w:rFonts w:eastAsia="MS Mincho"/>
        </w:rPr>
      </w:pPr>
    </w:p>
    <w:p w:rsidRDefault="00306FA7" w:rsidP="00143BD5" w:rsidR="00E2796D" w:rsidRPr="00A43E5D">
      <w:pPr>
        <w:jc w:val="both"/>
        <w:rPr>
          <w:rFonts w:eastAsia="MS Mincho"/>
        </w:rPr>
      </w:pPr>
      <w:r w:rsidRPr="00A43E5D">
        <w:rPr>
          <w:rFonts w:eastAsia="MS Mincho"/>
        </w:rPr>
        <w:t xml:space="preserve"> </w:t>
      </w:r>
      <w:r w:rsidRPr="00A43E5D">
        <w:rPr>
          <w:rFonts w:eastAsia="MS Mincho"/>
        </w:rPr>
        <w:tab/>
      </w:r>
      <w:r w:rsidR="00841C94" w:rsidRPr="00A43E5D">
        <w:rPr>
          <w:rFonts w:eastAsia="MS Mincho"/>
        </w:rPr>
        <w:t>Trgovački sud u Rijeci, po Liljan</w:t>
      </w:r>
      <w:r w:rsidR="003E1330" w:rsidRPr="00A43E5D">
        <w:rPr>
          <w:rFonts w:eastAsia="MS Mincho"/>
        </w:rPr>
        <w:t>i</w:t>
      </w:r>
      <w:r w:rsidR="00841C94" w:rsidRPr="00A43E5D">
        <w:rPr>
          <w:rFonts w:eastAsia="MS Mincho"/>
        </w:rPr>
        <w:t xml:space="preserve"> Ugrin, stečajno</w:t>
      </w:r>
      <w:r w:rsidR="003E1330" w:rsidRPr="00A43E5D">
        <w:rPr>
          <w:rFonts w:eastAsia="MS Mincho"/>
        </w:rPr>
        <w:t>m</w:t>
      </w:r>
      <w:r w:rsidR="00841C94" w:rsidRPr="00A43E5D">
        <w:rPr>
          <w:rFonts w:eastAsia="MS Mincho"/>
        </w:rPr>
        <w:t xml:space="preserve"> suc</w:t>
      </w:r>
      <w:r w:rsidR="003E1330" w:rsidRPr="00A43E5D">
        <w:rPr>
          <w:rFonts w:eastAsia="MS Mincho"/>
        </w:rPr>
        <w:t>u</w:t>
      </w:r>
      <w:r w:rsidR="00841C94" w:rsidRPr="00A43E5D">
        <w:rPr>
          <w:rFonts w:eastAsia="MS Mincho"/>
        </w:rPr>
        <w:t xml:space="preserve"> u predmetu provođenja stečajnog postupka nad </w:t>
      </w:r>
      <w:r w:rsidR="00684C04" w:rsidRPr="00A43E5D">
        <w:rPr>
          <w:rFonts w:eastAsia="MS Mincho"/>
        </w:rPr>
        <w:t xml:space="preserve">dužnikom </w:t>
      </w:r>
      <w:r w:rsidR="00191AFD" w:rsidRPr="00A43E5D">
        <w:t xml:space="preserve"> </w:t>
      </w:r>
      <w:r w:rsidR="00191AFD" w:rsidRPr="00A43E5D">
        <w:rPr>
          <w:rFonts w:eastAsia="MS Mincho"/>
        </w:rPr>
        <w:t xml:space="preserve">BRODOMATERIJAL d.d. u stečaju Škrljevo ( MBS </w:t>
      </w:r>
      <w:hyperlink r:id="rId10" w:history="true">
        <w:r w:rsidR="00191AFD" w:rsidRPr="00A43E5D">
          <w:rPr>
            <w:rStyle w:val="Hiperveza"/>
            <w:u w:val="none"/>
          </w:rPr>
          <w:t>040002082</w:t>
        </w:r>
      </w:hyperlink>
      <w:r w:rsidR="00191AFD" w:rsidRPr="00A43E5D">
        <w:t xml:space="preserve"> – OIB 32152751113 )</w:t>
      </w:r>
      <w:r w:rsidR="00A81F61" w:rsidRPr="00A43E5D">
        <w:rPr>
          <w:rFonts w:eastAsia="MS Mincho"/>
        </w:rPr>
        <w:t xml:space="preserve"> </w:t>
      </w:r>
      <w:r w:rsidR="00841C94" w:rsidRPr="00A43E5D">
        <w:rPr>
          <w:rFonts w:eastAsia="MS Mincho"/>
        </w:rPr>
        <w:t xml:space="preserve">na ročištu </w:t>
      </w:r>
      <w:r w:rsidR="00D954AA" w:rsidRPr="00A43E5D">
        <w:rPr>
          <w:rFonts w:eastAsia="MS Mincho"/>
        </w:rPr>
        <w:t xml:space="preserve">za javnu dražbu </w:t>
      </w:r>
      <w:r w:rsidR="00841C94" w:rsidRPr="00A43E5D">
        <w:rPr>
          <w:rFonts w:eastAsia="MS Mincho"/>
        </w:rPr>
        <w:t xml:space="preserve">radi prodaje </w:t>
      </w:r>
      <w:r w:rsidR="00D7451F" w:rsidRPr="00A43E5D">
        <w:rPr>
          <w:rFonts w:eastAsia="MS Mincho"/>
        </w:rPr>
        <w:t>nekretnin</w:t>
      </w:r>
      <w:r w:rsidR="000E1AD9" w:rsidRPr="00A43E5D">
        <w:rPr>
          <w:rFonts w:eastAsia="MS Mincho"/>
        </w:rPr>
        <w:t>e</w:t>
      </w:r>
      <w:r w:rsidR="00841C94" w:rsidRPr="00A43E5D">
        <w:rPr>
          <w:rFonts w:eastAsia="MS Mincho"/>
        </w:rPr>
        <w:t xml:space="preserve"> stečajnog dužnika </w:t>
      </w:r>
      <w:r w:rsidR="0035752D" w:rsidRPr="00A43E5D">
        <w:rPr>
          <w:rFonts w:eastAsia="MS Mincho"/>
        </w:rPr>
        <w:t>o</w:t>
      </w:r>
      <w:r w:rsidRPr="00A43E5D">
        <w:rPr>
          <w:rFonts w:eastAsia="MS Mincho"/>
        </w:rPr>
        <w:t>držan</w:t>
      </w:r>
      <w:r w:rsidR="003E1330" w:rsidRPr="00A43E5D">
        <w:rPr>
          <w:rFonts w:eastAsia="MS Mincho"/>
        </w:rPr>
        <w:t>om</w:t>
      </w:r>
      <w:r w:rsidR="00E2796D" w:rsidRPr="00A43E5D">
        <w:rPr>
          <w:rFonts w:eastAsia="MS Mincho"/>
        </w:rPr>
        <w:t xml:space="preserve"> dana </w:t>
      </w:r>
      <w:r w:rsidR="0078279C" w:rsidRPr="00A43E5D">
        <w:rPr>
          <w:rFonts w:eastAsia="MS Mincho"/>
        </w:rPr>
        <w:t>5</w:t>
      </w:r>
      <w:r w:rsidR="001B3AA0" w:rsidRPr="00A43E5D">
        <w:rPr>
          <w:rFonts w:eastAsia="MS Mincho"/>
        </w:rPr>
        <w:t xml:space="preserve">. </w:t>
      </w:r>
      <w:r w:rsidR="0078279C" w:rsidRPr="00A43E5D">
        <w:rPr>
          <w:rFonts w:eastAsia="MS Mincho"/>
        </w:rPr>
        <w:t xml:space="preserve">travnja </w:t>
      </w:r>
      <w:r w:rsidR="001B3AA0" w:rsidRPr="00A43E5D">
        <w:rPr>
          <w:rFonts w:eastAsia="MS Mincho"/>
        </w:rPr>
        <w:t>201</w:t>
      </w:r>
      <w:r w:rsidR="0078279C" w:rsidRPr="00A43E5D">
        <w:rPr>
          <w:rFonts w:eastAsia="MS Mincho"/>
        </w:rPr>
        <w:t>7</w:t>
      </w:r>
      <w:r w:rsidR="00EC4949" w:rsidRPr="00A43E5D">
        <w:t>.</w:t>
      </w:r>
      <w:r w:rsidR="00143BD5" w:rsidRPr="00A43E5D">
        <w:rPr>
          <w:rFonts w:eastAsia="MS Mincho"/>
        </w:rPr>
        <w:t xml:space="preserve"> </w:t>
      </w:r>
      <w:r w:rsidR="00E2796D" w:rsidRPr="00A43E5D">
        <w:rPr>
          <w:rFonts w:eastAsia="MS Mincho"/>
        </w:rPr>
        <w:t xml:space="preserve">u </w:t>
      </w:r>
      <w:r w:rsidR="00A43E5D">
        <w:rPr>
          <w:rFonts w:eastAsia="MS Mincho"/>
        </w:rPr>
        <w:t xml:space="preserve">prisutnosti </w:t>
      </w:r>
      <w:r w:rsidR="00CC5536" w:rsidRPr="00A43E5D">
        <w:rPr>
          <w:rFonts w:eastAsia="MS Mincho"/>
        </w:rPr>
        <w:t>stečajnog upravitelja</w:t>
      </w:r>
      <w:r w:rsidR="001B3AA0" w:rsidRPr="00A43E5D">
        <w:rPr>
          <w:rFonts w:eastAsia="MS Mincho"/>
        </w:rPr>
        <w:t xml:space="preserve">, punomoćnika razlučnog vjerovnika </w:t>
      </w:r>
      <w:r w:rsidR="00191AFD" w:rsidRPr="00A43E5D">
        <w:rPr>
          <w:rFonts w:eastAsia="MS Mincho"/>
        </w:rPr>
        <w:t>i</w:t>
      </w:r>
      <w:r w:rsidR="00CC5536" w:rsidRPr="00A43E5D">
        <w:rPr>
          <w:rFonts w:eastAsia="MS Mincho"/>
        </w:rPr>
        <w:t xml:space="preserve"> </w:t>
      </w:r>
      <w:r w:rsidR="000E1AD9" w:rsidRPr="00A43E5D">
        <w:rPr>
          <w:rFonts w:eastAsia="MS Mincho"/>
        </w:rPr>
        <w:t xml:space="preserve">ponuditelja </w:t>
      </w:r>
    </w:p>
    <w:p w:rsidRDefault="00D954AA" w:rsidP="00560F4A" w:rsidR="00D954AA" w:rsidRPr="00A43E5D">
      <w:pPr>
        <w:jc w:val="both"/>
        <w:rPr>
          <w:rFonts w:eastAsia="MS Mincho"/>
        </w:rPr>
      </w:pPr>
    </w:p>
    <w:p w:rsidRDefault="00BC2533" w:rsidP="00560F4A" w:rsidR="00BC2533" w:rsidRPr="00A43E5D">
      <w:pPr>
        <w:jc w:val="center"/>
        <w:rPr>
          <w:rFonts w:eastAsia="MS Mincho"/>
        </w:rPr>
      </w:pPr>
    </w:p>
    <w:p w:rsidRDefault="00306FA7" w:rsidP="00560F4A" w:rsidR="00306FA7" w:rsidRPr="00A43E5D">
      <w:pPr>
        <w:jc w:val="center"/>
        <w:rPr>
          <w:rFonts w:eastAsia="MS Mincho"/>
        </w:rPr>
      </w:pPr>
      <w:r w:rsidRPr="00A43E5D">
        <w:rPr>
          <w:rFonts w:eastAsia="MS Mincho"/>
        </w:rPr>
        <w:t>r i j e š i o   j e</w:t>
      </w:r>
    </w:p>
    <w:p w:rsidRDefault="00560F4A" w:rsidP="00560F4A" w:rsidR="00560F4A" w:rsidRPr="00A43E5D">
      <w:pPr>
        <w:jc w:val="center"/>
        <w:rPr>
          <w:rFonts w:eastAsia="MS Mincho"/>
        </w:rPr>
      </w:pPr>
    </w:p>
    <w:p w:rsidRDefault="00F33D33" w:rsidP="00560F4A" w:rsidR="00F33D33" w:rsidRPr="00A43E5D">
      <w:pPr>
        <w:jc w:val="center"/>
        <w:rPr>
          <w:rFonts w:eastAsia="MS Mincho"/>
        </w:rPr>
      </w:pPr>
    </w:p>
    <w:p w:rsidRDefault="00355E0A" w:rsidP="006029A7" w:rsidR="00622963" w:rsidRPr="00A43E5D">
      <w:pPr>
        <w:jc w:val="both"/>
      </w:pPr>
      <w:r w:rsidRPr="00A43E5D">
        <w:t>I</w:t>
      </w:r>
      <w:r w:rsidR="005C5C5D" w:rsidRPr="00A43E5D">
        <w:t>.</w:t>
      </w:r>
      <w:r w:rsidRPr="00A43E5D">
        <w:tab/>
      </w:r>
      <w:r w:rsidR="00A81F61" w:rsidRPr="00A43E5D">
        <w:rPr>
          <w:rFonts w:eastAsia="MS Mincho"/>
        </w:rPr>
        <w:t>Kupc</w:t>
      </w:r>
      <w:r w:rsidR="00EC4949" w:rsidRPr="00A43E5D">
        <w:rPr>
          <w:rFonts w:eastAsia="MS Mincho"/>
        </w:rPr>
        <w:t xml:space="preserve">u </w:t>
      </w:r>
      <w:r w:rsidR="001B3AA0" w:rsidRPr="00A43E5D">
        <w:t>MANŠPED d.o.o. Rijeka, Spinčićeva 2  (OIB 76154765407)</w:t>
      </w:r>
      <w:r w:rsidR="00844D51" w:rsidRPr="00A43E5D">
        <w:t xml:space="preserve"> </w:t>
      </w:r>
      <w:r w:rsidR="00024036" w:rsidRPr="00A43E5D">
        <w:t>d</w:t>
      </w:r>
      <w:r w:rsidR="00024036" w:rsidRPr="00A43E5D">
        <w:rPr>
          <w:sz w:val="28"/>
        </w:rPr>
        <w:t xml:space="preserve"> </w:t>
      </w:r>
      <w:r w:rsidR="00024036" w:rsidRPr="00A43E5D">
        <w:t xml:space="preserve">o s u đ u j </w:t>
      </w:r>
      <w:r w:rsidR="001B3AA0" w:rsidRPr="00A43E5D">
        <w:t>e</w:t>
      </w:r>
      <w:r w:rsidR="00024036" w:rsidRPr="00A43E5D">
        <w:t xml:space="preserve"> </w:t>
      </w:r>
      <w:r w:rsidR="00BE7EC5" w:rsidRPr="00A43E5D">
        <w:t xml:space="preserve"> </w:t>
      </w:r>
      <w:r w:rsidR="00A81F61" w:rsidRPr="00A43E5D">
        <w:t xml:space="preserve"> s e</w:t>
      </w:r>
      <w:r w:rsidR="005427D9" w:rsidRPr="00A43E5D">
        <w:t xml:space="preserve"> </w:t>
      </w:r>
      <w:r w:rsidR="00A81F61" w:rsidRPr="00A43E5D">
        <w:t xml:space="preserve"> nekretnin</w:t>
      </w:r>
      <w:r w:rsidR="001B3AA0" w:rsidRPr="00A43E5D">
        <w:t>a</w:t>
      </w:r>
      <w:r w:rsidR="00A81F61" w:rsidRPr="00A43E5D">
        <w:t xml:space="preserve"> stečajnog dužnika upisan</w:t>
      </w:r>
      <w:r w:rsidR="001B3AA0" w:rsidRPr="00A43E5D">
        <w:t>a</w:t>
      </w:r>
      <w:r w:rsidR="00A81F61" w:rsidRPr="00A43E5D">
        <w:t xml:space="preserve"> </w:t>
      </w:r>
      <w:r w:rsidR="00A43E5D">
        <w:rPr>
          <w:rFonts w:eastAsia="MS Mincho"/>
        </w:rPr>
        <w:t>u zemljišnim knjigama</w:t>
      </w:r>
      <w:r w:rsidR="0078279C" w:rsidRPr="00A43E5D">
        <w:rPr>
          <w:rFonts w:eastAsia="MS Mincho"/>
        </w:rPr>
        <w:t xml:space="preserve"> </w:t>
      </w:r>
      <w:r w:rsidR="0078279C" w:rsidRPr="00A43E5D">
        <w:t>Općinskog suda u Rijec</w:t>
      </w:r>
      <w:r w:rsidR="00A43E5D">
        <w:t>i Zemljišnoknjižni odjel Rijeka</w:t>
      </w:r>
      <w:r w:rsidR="0078279C" w:rsidRPr="00A43E5D">
        <w:t xml:space="preserve"> u z.k.ul. 2391 K.O. Kukuljanovo na k.č. 1193/3 NEPLODNO površine 11681 m</w:t>
      </w:r>
      <w:r w:rsidR="0078279C" w:rsidRPr="00A43E5D">
        <w:rPr>
          <w:vertAlign w:val="superscript"/>
        </w:rPr>
        <w:t>2</w:t>
      </w:r>
      <w:r w:rsidR="00915016" w:rsidRPr="00A43E5D">
        <w:t xml:space="preserve"> </w:t>
      </w:r>
      <w:r w:rsidR="00844D51" w:rsidRPr="00A43E5D">
        <w:t>po cijeni od</w:t>
      </w:r>
      <w:r w:rsidR="00844D51" w:rsidRPr="00A43E5D">
        <w:rPr>
          <w:vertAlign w:val="superscript"/>
        </w:rPr>
        <w:t xml:space="preserve"> </w:t>
      </w:r>
      <w:r w:rsidR="00191AFD" w:rsidRPr="00A43E5D">
        <w:t xml:space="preserve"> 3</w:t>
      </w:r>
      <w:r w:rsidR="00622963" w:rsidRPr="00A43E5D">
        <w:t>.</w:t>
      </w:r>
      <w:r w:rsidR="0078279C" w:rsidRPr="00A43E5D">
        <w:t>0</w:t>
      </w:r>
      <w:r w:rsidR="00622963" w:rsidRPr="00A43E5D">
        <w:t>0</w:t>
      </w:r>
      <w:r w:rsidR="00191AFD" w:rsidRPr="00A43E5D">
        <w:t>0.000,00</w:t>
      </w:r>
      <w:r w:rsidR="00844D51" w:rsidRPr="00A43E5D">
        <w:t xml:space="preserve">  kn</w:t>
      </w:r>
      <w:r w:rsidR="00622963" w:rsidRPr="00A43E5D">
        <w:t>.</w:t>
      </w:r>
    </w:p>
    <w:p w:rsidRDefault="00622963" w:rsidP="006029A7" w:rsidR="00622963" w:rsidRPr="00A43E5D">
      <w:pPr>
        <w:jc w:val="both"/>
      </w:pPr>
    </w:p>
    <w:p w:rsidRDefault="00355E0A" w:rsidP="006029A7" w:rsidR="00355E0A" w:rsidRPr="00A43E5D">
      <w:pPr>
        <w:jc w:val="both"/>
      </w:pPr>
      <w:r w:rsidRPr="00A43E5D">
        <w:t>II.</w:t>
      </w:r>
      <w:r w:rsidR="005C5C5D" w:rsidRPr="00A43E5D">
        <w:tab/>
      </w:r>
      <w:r w:rsidRPr="00A43E5D">
        <w:t>Poziva</w:t>
      </w:r>
      <w:r w:rsidR="006029A7" w:rsidRPr="00A43E5D">
        <w:t xml:space="preserve"> </w:t>
      </w:r>
      <w:r w:rsidRPr="00A43E5D">
        <w:t xml:space="preserve">se </w:t>
      </w:r>
      <w:r w:rsidR="00024036" w:rsidRPr="00A43E5D">
        <w:t>kup</w:t>
      </w:r>
      <w:r w:rsidR="00EC4949" w:rsidRPr="00A43E5D">
        <w:t>a</w:t>
      </w:r>
      <w:r w:rsidR="00024036" w:rsidRPr="00A43E5D">
        <w:t>c</w:t>
      </w:r>
      <w:r w:rsidR="006029A7" w:rsidRPr="00A43E5D">
        <w:t xml:space="preserve"> </w:t>
      </w:r>
      <w:r w:rsidR="001B3AA0" w:rsidRPr="00A43E5D">
        <w:t>MANŠPED d.o.o. Rijeka, Spinčićeva 2  ( OIB 76154765407 )</w:t>
      </w:r>
      <w:r w:rsidR="00191AFD" w:rsidRPr="00A43E5D">
        <w:t xml:space="preserve">  </w:t>
      </w:r>
      <w:r w:rsidRPr="00A43E5D">
        <w:t>da pod prijetnjom zakonskih posljedica uplat</w:t>
      </w:r>
      <w:r w:rsidR="0079051A" w:rsidRPr="00A43E5D">
        <w:t>i</w:t>
      </w:r>
      <w:r w:rsidR="00DD3865" w:rsidRPr="00A43E5D">
        <w:t xml:space="preserve"> </w:t>
      </w:r>
      <w:r w:rsidR="00C54E12" w:rsidRPr="00A43E5D">
        <w:t xml:space="preserve">puni iznos </w:t>
      </w:r>
      <w:r w:rsidR="00DD3865" w:rsidRPr="00A43E5D">
        <w:t>kupovn</w:t>
      </w:r>
      <w:r w:rsidR="009C1CC3">
        <w:t>e</w:t>
      </w:r>
      <w:r w:rsidR="00191AFD" w:rsidRPr="00A43E5D">
        <w:t xml:space="preserve"> </w:t>
      </w:r>
      <w:r w:rsidR="00DD3865" w:rsidRPr="00A43E5D">
        <w:t>cije</w:t>
      </w:r>
      <w:r w:rsidR="009C1CC3">
        <w:t>ne</w:t>
      </w:r>
      <w:r w:rsidR="00DD3865" w:rsidRPr="00A43E5D">
        <w:t>,</w:t>
      </w:r>
      <w:r w:rsidRPr="00A43E5D">
        <w:t xml:space="preserve"> najkasnije u roku od </w:t>
      </w:r>
      <w:r w:rsidR="00A81F61" w:rsidRPr="00A43E5D">
        <w:rPr>
          <w:rFonts w:eastAsia="MS Mincho"/>
        </w:rPr>
        <w:t>3</w:t>
      </w:r>
      <w:r w:rsidRPr="00A43E5D">
        <w:rPr>
          <w:rFonts w:eastAsia="MS Mincho"/>
        </w:rPr>
        <w:t>0 dana od dana pravomoćnosti rješenja o dosudi</w:t>
      </w:r>
      <w:r w:rsidRPr="00A43E5D">
        <w:t xml:space="preserve">, na prolazni depozit ovoga suda otvoren kod Hrvatske poštanske banke d.d. Zagreb </w:t>
      </w:r>
      <w:r w:rsidR="00910B82" w:rsidRPr="00A43E5D">
        <w:t>broj HR5923900011300002703</w:t>
      </w:r>
      <w:r w:rsidRPr="00A43E5D">
        <w:t>, poziv na br</w:t>
      </w:r>
      <w:r w:rsidR="00FA252A" w:rsidRPr="00A43E5D">
        <w:t>oj</w:t>
      </w:r>
      <w:r w:rsidRPr="00A43E5D">
        <w:t xml:space="preserve"> </w:t>
      </w:r>
      <w:r w:rsidR="00191AFD" w:rsidRPr="00A43E5D">
        <w:rPr>
          <w:rFonts w:eastAsia="MS Mincho"/>
        </w:rPr>
        <w:t>64  99</w:t>
      </w:r>
      <w:r w:rsidRPr="00A43E5D">
        <w:t xml:space="preserve">, </w:t>
      </w:r>
      <w:r w:rsidR="00B83015" w:rsidRPr="00A43E5D">
        <w:t xml:space="preserve">te </w:t>
      </w:r>
      <w:r w:rsidRPr="00A43E5D">
        <w:t>da dokaz o uplati navedenog iznosa dostav</w:t>
      </w:r>
      <w:r w:rsidR="00B83015" w:rsidRPr="00A43E5D">
        <w:t>i</w:t>
      </w:r>
      <w:r w:rsidRPr="00A43E5D">
        <w:t xml:space="preserve"> u spis</w:t>
      </w:r>
      <w:r w:rsidR="00A81F61" w:rsidRPr="00A43E5D">
        <w:t xml:space="preserve"> posl. br. 7 St-</w:t>
      </w:r>
      <w:r w:rsidR="00191AFD" w:rsidRPr="00A43E5D">
        <w:t>64</w:t>
      </w:r>
      <w:r w:rsidR="00A81F61" w:rsidRPr="00A43E5D">
        <w:t>/</w:t>
      </w:r>
      <w:r w:rsidR="00191AFD" w:rsidRPr="00A43E5D">
        <w:t>99</w:t>
      </w:r>
      <w:r w:rsidR="00026F6C" w:rsidRPr="00A43E5D">
        <w:t>, time da će se uplaćena jamčevina uračunati u kupovnu cijenu</w:t>
      </w:r>
      <w:r w:rsidRPr="00A43E5D">
        <w:t>.</w:t>
      </w:r>
    </w:p>
    <w:p w:rsidRDefault="00355E0A" w:rsidP="00355E0A" w:rsidR="00355E0A" w:rsidRPr="00A43E5D">
      <w:pPr>
        <w:jc w:val="both"/>
      </w:pPr>
    </w:p>
    <w:p w:rsidRDefault="00355E0A" w:rsidP="00B316AA" w:rsidR="005B0722" w:rsidRPr="00A43E5D">
      <w:pPr>
        <w:jc w:val="both"/>
      </w:pPr>
      <w:r w:rsidRPr="00A43E5D">
        <w:t>III.</w:t>
      </w:r>
      <w:r w:rsidRPr="00A43E5D">
        <w:tab/>
        <w:t xml:space="preserve">Ukoliko </w:t>
      </w:r>
      <w:r w:rsidR="00A81F61" w:rsidRPr="00A43E5D">
        <w:t>kup</w:t>
      </w:r>
      <w:r w:rsidR="00EC4949" w:rsidRPr="00A43E5D">
        <w:t>a</w:t>
      </w:r>
      <w:r w:rsidR="00A81F61" w:rsidRPr="00A43E5D">
        <w:t xml:space="preserve">c </w:t>
      </w:r>
      <w:r w:rsidRPr="00A43E5D">
        <w:t>iz točke I. izreke ovog rješenja ne uplat</w:t>
      </w:r>
      <w:r w:rsidR="00EC4949" w:rsidRPr="00A43E5D">
        <w:t>i</w:t>
      </w:r>
      <w:r w:rsidRPr="00A43E5D">
        <w:t xml:space="preserve"> puni iznos kupovn</w:t>
      </w:r>
      <w:r w:rsidR="007C0E54" w:rsidRPr="00A43E5D">
        <w:t>e</w:t>
      </w:r>
      <w:r w:rsidR="00B91E21" w:rsidRPr="00A43E5D">
        <w:t xml:space="preserve"> </w:t>
      </w:r>
      <w:r w:rsidR="00C54E12" w:rsidRPr="00A43E5D">
        <w:t>cijen</w:t>
      </w:r>
      <w:r w:rsidR="007C0E54" w:rsidRPr="00A43E5D">
        <w:t>e</w:t>
      </w:r>
      <w:r w:rsidR="00C54E12" w:rsidRPr="00A43E5D">
        <w:t xml:space="preserve"> </w:t>
      </w:r>
      <w:r w:rsidRPr="00A43E5D">
        <w:t>sud će oglasiti nevažećom dosudu kupc</w:t>
      </w:r>
      <w:r w:rsidR="00B91E21" w:rsidRPr="00A43E5D">
        <w:t>u</w:t>
      </w:r>
      <w:r w:rsidR="00182D59" w:rsidRPr="00A43E5D">
        <w:t>,</w:t>
      </w:r>
      <w:r w:rsidRPr="00A43E5D">
        <w:t xml:space="preserve"> te će se </w:t>
      </w:r>
      <w:r w:rsidR="00182D59" w:rsidRPr="00A43E5D">
        <w:t>odrediti nova prodaja, uz uvjete određene za prodaju koja je oglašena nevažećo</w:t>
      </w:r>
      <w:r w:rsidR="00B83015" w:rsidRPr="00A43E5D">
        <w:t xml:space="preserve">m, iz </w:t>
      </w:r>
      <w:r w:rsidR="001E748F" w:rsidRPr="00A43E5D">
        <w:t xml:space="preserve">položene jamčevine namiriti </w:t>
      </w:r>
      <w:r w:rsidR="00B83015" w:rsidRPr="00A43E5D">
        <w:t xml:space="preserve">će se </w:t>
      </w:r>
      <w:r w:rsidR="001E748F" w:rsidRPr="00A43E5D">
        <w:t>tr</w:t>
      </w:r>
      <w:r w:rsidR="003A27F1" w:rsidRPr="00A43E5D">
        <w:t>o</w:t>
      </w:r>
      <w:r w:rsidR="001E748F" w:rsidRPr="00A43E5D">
        <w:t xml:space="preserve">škovi nove prodaje i naknaditi razlika između kupovnine postignute na prijašnjoj i novoj prodaji. </w:t>
      </w:r>
      <w:r w:rsidR="00182D59" w:rsidRPr="00A43E5D">
        <w:t xml:space="preserve"> </w:t>
      </w:r>
    </w:p>
    <w:p w:rsidRDefault="00773B48" w:rsidP="00DD3865" w:rsidR="00773B48" w:rsidRPr="00A43E5D">
      <w:pPr>
        <w:jc w:val="both"/>
      </w:pPr>
    </w:p>
    <w:p w:rsidRDefault="005C5C5D" w:rsidP="006029A7" w:rsidR="00992A59" w:rsidRPr="00A43E5D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A43E5D">
        <w:rPr>
          <w:rFonts w:cs="Times New Roman" w:hAnsi="Times New Roman" w:ascii="Times New Roman"/>
        </w:rPr>
        <w:lastRenderedPageBreak/>
        <w:t xml:space="preserve">IV.      </w:t>
      </w:r>
      <w:r w:rsidR="00EB2691" w:rsidRPr="00A43E5D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A43E5D">
        <w:rPr>
          <w:rFonts w:cs="Times New Roman" w:hAnsi="Times New Roman" w:ascii="Times New Roman"/>
          <w:szCs w:val="24"/>
        </w:rPr>
        <w:t>,</w:t>
      </w:r>
      <w:r w:rsidR="00EB2691" w:rsidRPr="00A43E5D">
        <w:rPr>
          <w:rFonts w:cs="Times New Roman" w:hAnsi="Times New Roman" w:ascii="Times New Roman"/>
          <w:szCs w:val="24"/>
        </w:rPr>
        <w:t xml:space="preserve"> nakon što kup</w:t>
      </w:r>
      <w:r w:rsidR="00EC4949" w:rsidRPr="00A43E5D">
        <w:rPr>
          <w:rFonts w:cs="Times New Roman" w:hAnsi="Times New Roman" w:ascii="Times New Roman"/>
          <w:szCs w:val="24"/>
        </w:rPr>
        <w:t>a</w:t>
      </w:r>
      <w:r w:rsidR="00EB2691" w:rsidRPr="00A43E5D">
        <w:rPr>
          <w:rFonts w:cs="Times New Roman" w:hAnsi="Times New Roman" w:ascii="Times New Roman"/>
          <w:szCs w:val="24"/>
        </w:rPr>
        <w:t>c polož</w:t>
      </w:r>
      <w:r w:rsidR="00EC4949" w:rsidRPr="00A43E5D">
        <w:rPr>
          <w:rFonts w:cs="Times New Roman" w:hAnsi="Times New Roman" w:ascii="Times New Roman"/>
          <w:szCs w:val="24"/>
        </w:rPr>
        <w:t>i</w:t>
      </w:r>
      <w:r w:rsidR="00C54E12" w:rsidRPr="00A43E5D">
        <w:rPr>
          <w:rFonts w:cs="Times New Roman" w:hAnsi="Times New Roman" w:ascii="Times New Roman"/>
          <w:szCs w:val="24"/>
        </w:rPr>
        <w:t xml:space="preserve"> puni iznos </w:t>
      </w:r>
      <w:r w:rsidR="00EB2691" w:rsidRPr="00A43E5D">
        <w:rPr>
          <w:rFonts w:cs="Times New Roman" w:hAnsi="Times New Roman" w:ascii="Times New Roman"/>
          <w:szCs w:val="24"/>
        </w:rPr>
        <w:t>kupovn</w:t>
      </w:r>
      <w:r w:rsidR="00C54E12" w:rsidRPr="00A43E5D">
        <w:rPr>
          <w:rFonts w:cs="Times New Roman" w:hAnsi="Times New Roman" w:ascii="Times New Roman"/>
          <w:szCs w:val="24"/>
        </w:rPr>
        <w:t>e cijene</w:t>
      </w:r>
      <w:r w:rsidR="00EB2691" w:rsidRPr="00A43E5D">
        <w:rPr>
          <w:rFonts w:cs="Times New Roman" w:hAnsi="Times New Roman" w:ascii="Times New Roman"/>
          <w:szCs w:val="24"/>
        </w:rPr>
        <w:t>, u zemljišnu knjigu upis</w:t>
      </w:r>
      <w:r w:rsidR="004B1373" w:rsidRPr="00A43E5D">
        <w:rPr>
          <w:rFonts w:cs="Times New Roman" w:hAnsi="Times New Roman" w:ascii="Times New Roman"/>
          <w:szCs w:val="24"/>
        </w:rPr>
        <w:t>a</w:t>
      </w:r>
      <w:r w:rsidR="00EB2691" w:rsidRPr="00A43E5D">
        <w:rPr>
          <w:rFonts w:cs="Times New Roman" w:hAnsi="Times New Roman" w:ascii="Times New Roman"/>
          <w:szCs w:val="24"/>
        </w:rPr>
        <w:t>ti u nj</w:t>
      </w:r>
      <w:r w:rsidR="00EC4949" w:rsidRPr="00A43E5D">
        <w:rPr>
          <w:rFonts w:cs="Times New Roman" w:hAnsi="Times New Roman" w:ascii="Times New Roman"/>
          <w:szCs w:val="24"/>
        </w:rPr>
        <w:t>egovu</w:t>
      </w:r>
      <w:r w:rsidR="006029A7" w:rsidRPr="00A43E5D">
        <w:rPr>
          <w:rFonts w:cs="Times New Roman" w:hAnsi="Times New Roman" w:ascii="Times New Roman"/>
          <w:szCs w:val="24"/>
        </w:rPr>
        <w:t xml:space="preserve"> </w:t>
      </w:r>
      <w:r w:rsidR="00EB2691" w:rsidRPr="00A43E5D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A43E5D">
        <w:rPr>
          <w:rFonts w:cs="Times New Roman" w:hAnsi="Times New Roman" w:ascii="Times New Roman"/>
          <w:szCs w:val="24"/>
        </w:rPr>
        <w:t>dosuđen</w:t>
      </w:r>
      <w:r w:rsidR="00845C1C" w:rsidRPr="00A43E5D">
        <w:rPr>
          <w:rFonts w:cs="Times New Roman" w:hAnsi="Times New Roman" w:ascii="Times New Roman"/>
          <w:szCs w:val="24"/>
        </w:rPr>
        <w:t>oj</w:t>
      </w:r>
      <w:r w:rsidR="00D34550" w:rsidRPr="00A43E5D">
        <w:rPr>
          <w:rFonts w:cs="Times New Roman" w:hAnsi="Times New Roman" w:ascii="Times New Roman"/>
          <w:szCs w:val="24"/>
        </w:rPr>
        <w:t xml:space="preserve"> nekretnin</w:t>
      </w:r>
      <w:r w:rsidR="00845C1C" w:rsidRPr="00A43E5D">
        <w:rPr>
          <w:rFonts w:cs="Times New Roman" w:hAnsi="Times New Roman" w:ascii="Times New Roman"/>
          <w:szCs w:val="24"/>
        </w:rPr>
        <w:t>i</w:t>
      </w:r>
      <w:r w:rsidR="00D34550" w:rsidRPr="00A43E5D">
        <w:rPr>
          <w:rFonts w:cs="Times New Roman" w:hAnsi="Times New Roman" w:ascii="Times New Roman"/>
          <w:szCs w:val="24"/>
        </w:rPr>
        <w:t>, te će se brisati upisan</w:t>
      </w:r>
      <w:r w:rsidR="009346F6" w:rsidRPr="00A43E5D">
        <w:rPr>
          <w:rFonts w:cs="Times New Roman" w:hAnsi="Times New Roman" w:ascii="Times New Roman"/>
          <w:szCs w:val="24"/>
        </w:rPr>
        <w:t>o</w:t>
      </w:r>
      <w:r w:rsidR="00D34550" w:rsidRPr="00A43E5D">
        <w:rPr>
          <w:rFonts w:cs="Times New Roman" w:hAnsi="Times New Roman" w:ascii="Times New Roman"/>
          <w:szCs w:val="24"/>
        </w:rPr>
        <w:t xml:space="preserve"> prav</w:t>
      </w:r>
      <w:r w:rsidR="009346F6" w:rsidRPr="00A43E5D">
        <w:rPr>
          <w:rFonts w:cs="Times New Roman" w:hAnsi="Times New Roman" w:ascii="Times New Roman"/>
          <w:szCs w:val="24"/>
        </w:rPr>
        <w:t>o</w:t>
      </w:r>
      <w:r w:rsidR="00D34550" w:rsidRPr="00A43E5D">
        <w:rPr>
          <w:rFonts w:cs="Times New Roman" w:hAnsi="Times New Roman" w:ascii="Times New Roman"/>
          <w:szCs w:val="24"/>
        </w:rPr>
        <w:t xml:space="preserve"> zaloga </w:t>
      </w:r>
      <w:r w:rsidR="00191AFD" w:rsidRPr="00A43E5D">
        <w:rPr>
          <w:rFonts w:cs="Times New Roman" w:hAnsi="Times New Roman" w:ascii="Times New Roman"/>
          <w:szCs w:val="24"/>
        </w:rPr>
        <w:t>Zagrebačke banke d.d. Zagreb.</w:t>
      </w:r>
      <w:r w:rsidR="00191AFD" w:rsidRPr="00A43E5D">
        <w:rPr>
          <w:rFonts w:cs="Times New Roman" w:hAnsi="Times New Roman" w:ascii="Times New Roman"/>
          <w:color w:val="444444"/>
          <w:szCs w:val="24"/>
        </w:rPr>
        <w:t xml:space="preserve"> </w:t>
      </w:r>
    </w:p>
    <w:p w:rsidRDefault="00024036" w:rsidP="00397FA2" w:rsidR="00024036" w:rsidRPr="00A43E5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A43E5D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43E5D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A43E5D">
      <w:pPr>
        <w:jc w:val="both"/>
      </w:pPr>
    </w:p>
    <w:p w:rsidRDefault="00845C1C" w:rsidP="0078279C" w:rsidR="00586FF7" w:rsidRPr="00A43E5D">
      <w:pPr>
        <w:ind w:firstLine="708" w:right="43"/>
        <w:jc w:val="both"/>
      </w:pPr>
      <w:r w:rsidRPr="00A43E5D">
        <w:rPr>
          <w:rFonts w:eastAsia="MS Mincho"/>
        </w:rPr>
        <w:t>O</w:t>
      </w:r>
      <w:r w:rsidR="00277C97" w:rsidRPr="00A43E5D">
        <w:rPr>
          <w:rFonts w:eastAsia="MS Mincho"/>
        </w:rPr>
        <w:t xml:space="preserve">vosudnim zaključkom </w:t>
      </w:r>
      <w:r w:rsidR="001B3AA0" w:rsidRPr="00A43E5D">
        <w:rPr>
          <w:rFonts w:eastAsia="MS Mincho"/>
        </w:rPr>
        <w:t xml:space="preserve">pod </w:t>
      </w:r>
      <w:r w:rsidR="00277C97" w:rsidRPr="00A43E5D">
        <w:rPr>
          <w:rFonts w:eastAsia="MS Mincho"/>
        </w:rPr>
        <w:t>posl</w:t>
      </w:r>
      <w:r w:rsidR="001B3AA0" w:rsidRPr="00A43E5D">
        <w:rPr>
          <w:rFonts w:eastAsia="MS Mincho"/>
        </w:rPr>
        <w:t xml:space="preserve">ovnim brojem </w:t>
      </w:r>
      <w:r w:rsidR="001B3AA0" w:rsidRPr="00A43E5D">
        <w:t>7 St-64/99-2</w:t>
      </w:r>
      <w:r w:rsidR="0078279C" w:rsidRPr="00A43E5D">
        <w:t>545</w:t>
      </w:r>
      <w:r w:rsidR="001B3AA0" w:rsidRPr="00A43E5D">
        <w:t xml:space="preserve"> od </w:t>
      </w:r>
      <w:r w:rsidR="0078279C" w:rsidRPr="00A43E5D">
        <w:rPr>
          <w:rFonts w:eastAsia="MS Mincho"/>
        </w:rPr>
        <w:t>17. veljače 2017</w:t>
      </w:r>
      <w:r w:rsidR="001B3AA0" w:rsidRPr="00A43E5D">
        <w:t xml:space="preserve">. </w:t>
      </w:r>
      <w:r w:rsidR="00622963" w:rsidRPr="00A43E5D">
        <w:t xml:space="preserve">određena je </w:t>
      </w:r>
      <w:r w:rsidR="00841C94" w:rsidRPr="00A43E5D">
        <w:t>prodaja</w:t>
      </w:r>
      <w:r w:rsidR="00915016" w:rsidRPr="00A43E5D">
        <w:t xml:space="preserve">, sukladno odredbi članka 164. </w:t>
      </w:r>
      <w:r w:rsidR="00915016" w:rsidRPr="00A43E5D">
        <w:rPr>
          <w:rFonts w:eastAsia="MS Mincho"/>
          <w:bCs/>
        </w:rPr>
        <w:t xml:space="preserve">stavak 4. i 6. </w:t>
      </w:r>
      <w:r w:rsidR="00915016" w:rsidRPr="00A43E5D">
        <w:t xml:space="preserve">Stečajnog zakona („Narodne novine“ broj 44/96, 29/99, 129/00, 123/03, 82/06, 116/10, 25/12 i 133/12, u daljnjem tekstu SZ ), </w:t>
      </w:r>
      <w:r w:rsidR="00A81F61" w:rsidRPr="00A43E5D">
        <w:t>nekretnin</w:t>
      </w:r>
      <w:r w:rsidR="0078279C" w:rsidRPr="00A43E5D">
        <w:t>e</w:t>
      </w:r>
      <w:r w:rsidR="00A81F61" w:rsidRPr="00A43E5D">
        <w:t xml:space="preserve"> stečajnog dužnika </w:t>
      </w:r>
      <w:r w:rsidR="009346F6" w:rsidRPr="00A43E5D">
        <w:t>upisan</w:t>
      </w:r>
      <w:r w:rsidR="0078279C" w:rsidRPr="00A43E5D">
        <w:t>e</w:t>
      </w:r>
      <w:r w:rsidR="009346F6" w:rsidRPr="00A43E5D">
        <w:t xml:space="preserve"> u zemljišnim  knjigama O</w:t>
      </w:r>
      <w:r w:rsidR="009346F6" w:rsidRPr="00A43E5D">
        <w:rPr>
          <w:bCs/>
        </w:rPr>
        <w:t xml:space="preserve">pćinskog suda u </w:t>
      </w:r>
      <w:r w:rsidR="000C4392" w:rsidRPr="00A43E5D">
        <w:rPr>
          <w:bCs/>
        </w:rPr>
        <w:t xml:space="preserve">Rijeci </w:t>
      </w:r>
      <w:r w:rsidR="009346F6" w:rsidRPr="00A43E5D">
        <w:rPr>
          <w:bCs/>
        </w:rPr>
        <w:t xml:space="preserve">Zemljišnoknjižni odjel </w:t>
      </w:r>
      <w:r w:rsidR="000C4392" w:rsidRPr="00A43E5D">
        <w:rPr>
          <w:bCs/>
        </w:rPr>
        <w:t>Rijeka</w:t>
      </w:r>
      <w:r w:rsidR="001B3AA0" w:rsidRPr="00A43E5D">
        <w:t xml:space="preserve"> </w:t>
      </w:r>
      <w:r w:rsidR="0078279C" w:rsidRPr="00A43E5D">
        <w:t>Općinskog suda u Rijeci Zemljišnoknjižni odjel Rijeka u z.k.ul. 2391 K.O. Kukuljanovo na k.č. 1193/3 NEPLODNO površine 11681 m</w:t>
      </w:r>
      <w:r w:rsidR="0078279C" w:rsidRPr="00A43E5D">
        <w:rPr>
          <w:vertAlign w:val="superscript"/>
        </w:rPr>
        <w:t>2</w:t>
      </w:r>
      <w:r w:rsidR="00586FF7" w:rsidRPr="00A43E5D">
        <w:t>, vrijednosti od 3.</w:t>
      </w:r>
      <w:r w:rsidR="0078279C" w:rsidRPr="00A43E5D">
        <w:t>0</w:t>
      </w:r>
      <w:r w:rsidR="00586FF7" w:rsidRPr="00A43E5D">
        <w:t>00.000,00 kn</w:t>
      </w:r>
      <w:r w:rsidR="0078279C" w:rsidRPr="00A43E5D">
        <w:t>.</w:t>
      </w:r>
      <w:r w:rsidR="00586FF7" w:rsidRPr="00A43E5D">
        <w:t xml:space="preserve"> </w:t>
      </w:r>
    </w:p>
    <w:p w:rsidRDefault="003E1330" w:rsidP="009336FC" w:rsidR="000E1AD9" w:rsidRPr="00A43E5D">
      <w:pPr>
        <w:ind w:firstLine="708"/>
        <w:jc w:val="both"/>
      </w:pPr>
      <w:r w:rsidRPr="00A43E5D">
        <w:t>Na ročištu za javnu dražbu održan</w:t>
      </w:r>
      <w:r w:rsidR="000C4392" w:rsidRPr="00A43E5D">
        <w:t>om</w:t>
      </w:r>
      <w:r w:rsidRPr="00A43E5D">
        <w:t xml:space="preserve"> dana </w:t>
      </w:r>
      <w:r w:rsidR="0078279C" w:rsidRPr="00A43E5D">
        <w:rPr>
          <w:rFonts w:eastAsia="MS Mincho"/>
        </w:rPr>
        <w:t>5. travnja 2017</w:t>
      </w:r>
      <w:r w:rsidRPr="00A43E5D">
        <w:t>. utvrđeno</w:t>
      </w:r>
      <w:r w:rsidR="00E835A0" w:rsidRPr="00A43E5D">
        <w:t xml:space="preserve"> je </w:t>
      </w:r>
      <w:r w:rsidRPr="00A43E5D">
        <w:t xml:space="preserve">da je </w:t>
      </w:r>
      <w:r w:rsidR="001046D7" w:rsidRPr="00A43E5D">
        <w:t xml:space="preserve">predmetni </w:t>
      </w:r>
      <w:r w:rsidRPr="00A43E5D">
        <w:t xml:space="preserve">zaključak o prodaji objavljen </w:t>
      </w:r>
      <w:r w:rsidR="001B3AA0" w:rsidRPr="00A43E5D">
        <w:t xml:space="preserve">na </w:t>
      </w:r>
      <w:r w:rsidR="00622963" w:rsidRPr="00A43E5D">
        <w:t xml:space="preserve">mrežnoj stranici </w:t>
      </w:r>
      <w:r w:rsidR="001B3AA0" w:rsidRPr="00A43E5D">
        <w:t>e-</w:t>
      </w:r>
      <w:r w:rsidR="00622963" w:rsidRPr="00A43E5D">
        <w:t>O</w:t>
      </w:r>
      <w:r w:rsidR="001B3AA0" w:rsidRPr="00A43E5D">
        <w:t>glasn</w:t>
      </w:r>
      <w:r w:rsidR="00622963" w:rsidRPr="00A43E5D">
        <w:t>a</w:t>
      </w:r>
      <w:r w:rsidR="001B3AA0" w:rsidRPr="00A43E5D">
        <w:t xml:space="preserve"> ploč</w:t>
      </w:r>
      <w:r w:rsidR="00622963" w:rsidRPr="00A43E5D">
        <w:t>a</w:t>
      </w:r>
      <w:r w:rsidR="001B3AA0" w:rsidRPr="00A43E5D">
        <w:t xml:space="preserve"> sud</w:t>
      </w:r>
      <w:r w:rsidR="00622963" w:rsidRPr="00A43E5D">
        <w:t>ova</w:t>
      </w:r>
      <w:r w:rsidR="001B3AA0" w:rsidRPr="00A43E5D">
        <w:t xml:space="preserve"> dana </w:t>
      </w:r>
      <w:r w:rsidR="0078279C" w:rsidRPr="00A43E5D">
        <w:rPr>
          <w:rFonts w:eastAsia="MS Mincho"/>
        </w:rPr>
        <w:t>17. veljače 2017</w:t>
      </w:r>
      <w:r w:rsidR="001B3AA0" w:rsidRPr="00A43E5D">
        <w:t xml:space="preserve">., te u Novom listu </w:t>
      </w:r>
      <w:r w:rsidR="00622963" w:rsidRPr="00A43E5D">
        <w:t>o</w:t>
      </w:r>
      <w:r w:rsidR="001B3AA0" w:rsidRPr="00A43E5D">
        <w:t xml:space="preserve">d </w:t>
      </w:r>
      <w:r w:rsidR="0078279C" w:rsidRPr="00A43E5D">
        <w:rPr>
          <w:rFonts w:eastAsia="MS Mincho"/>
        </w:rPr>
        <w:t>23. veljače 2017</w:t>
      </w:r>
      <w:r w:rsidR="001B3AA0" w:rsidRPr="00A43E5D">
        <w:rPr>
          <w:rFonts w:eastAsia="MS Mincho"/>
        </w:rPr>
        <w:t>.</w:t>
      </w:r>
      <w:r w:rsidR="005D2C9D" w:rsidRPr="00A43E5D">
        <w:t xml:space="preserve"> </w:t>
      </w:r>
    </w:p>
    <w:p w:rsidRDefault="000354A9" w:rsidP="00034639" w:rsidR="000F5054" w:rsidRPr="00A43E5D">
      <w:pPr>
        <w:ind w:firstLine="708"/>
        <w:jc w:val="both"/>
        <w:rPr>
          <w:rFonts w:eastAsia="MS Mincho"/>
        </w:rPr>
      </w:pPr>
      <w:r w:rsidRPr="00A43E5D">
        <w:t>S</w:t>
      </w:r>
      <w:r w:rsidR="009336FC" w:rsidRPr="00A43E5D">
        <w:t xml:space="preserve">tečajni sudac </w:t>
      </w:r>
      <w:r w:rsidRPr="00A43E5D">
        <w:t xml:space="preserve">je nadalje </w:t>
      </w:r>
      <w:r w:rsidR="009336FC" w:rsidRPr="00A43E5D">
        <w:t>utvr</w:t>
      </w:r>
      <w:r w:rsidR="00DD3AE1" w:rsidRPr="00A43E5D">
        <w:t xml:space="preserve">dio </w:t>
      </w:r>
      <w:r w:rsidR="009336FC" w:rsidRPr="00A43E5D">
        <w:t xml:space="preserve">da je zaključkom </w:t>
      </w:r>
      <w:r w:rsidRPr="00A43E5D">
        <w:t xml:space="preserve">o prodaji </w:t>
      </w:r>
      <w:r w:rsidR="009336FC" w:rsidRPr="00A43E5D">
        <w:rPr>
          <w:rFonts w:eastAsia="MS Mincho"/>
        </w:rPr>
        <w:t>određena vrijednost nekretnin</w:t>
      </w:r>
      <w:r w:rsidR="00622963" w:rsidRPr="00A43E5D">
        <w:rPr>
          <w:rFonts w:eastAsia="MS Mincho"/>
        </w:rPr>
        <w:t>a</w:t>
      </w:r>
      <w:r w:rsidR="009336FC" w:rsidRPr="00A43E5D">
        <w:rPr>
          <w:rFonts w:eastAsia="MS Mincho"/>
        </w:rPr>
        <w:t xml:space="preserve"> koj</w:t>
      </w:r>
      <w:r w:rsidR="00E63ECD">
        <w:rPr>
          <w:rFonts w:eastAsia="MS Mincho"/>
        </w:rPr>
        <w:t>a je</w:t>
      </w:r>
      <w:r w:rsidR="000F5054" w:rsidRPr="00A43E5D">
        <w:rPr>
          <w:rFonts w:eastAsia="MS Mincho"/>
        </w:rPr>
        <w:t xml:space="preserve"> </w:t>
      </w:r>
      <w:r w:rsidR="009336FC" w:rsidRPr="00A43E5D">
        <w:rPr>
          <w:rFonts w:eastAsia="MS Mincho"/>
        </w:rPr>
        <w:t>izložen</w:t>
      </w:r>
      <w:r w:rsidR="00E63ECD">
        <w:rPr>
          <w:rFonts w:eastAsia="MS Mincho"/>
        </w:rPr>
        <w:t>a</w:t>
      </w:r>
      <w:r w:rsidR="009336FC" w:rsidRPr="00A43E5D">
        <w:rPr>
          <w:rFonts w:eastAsia="MS Mincho"/>
        </w:rPr>
        <w:t xml:space="preserve"> prodaji, da početn</w:t>
      </w:r>
      <w:r w:rsidR="00CC2BEB" w:rsidRPr="00A43E5D">
        <w:rPr>
          <w:rFonts w:eastAsia="MS Mincho"/>
        </w:rPr>
        <w:t>a</w:t>
      </w:r>
      <w:r w:rsidR="009336FC" w:rsidRPr="00A43E5D">
        <w:rPr>
          <w:rFonts w:eastAsia="MS Mincho"/>
        </w:rPr>
        <w:t xml:space="preserve"> prodajn</w:t>
      </w:r>
      <w:r w:rsidR="00CC2BEB" w:rsidRPr="00A43E5D">
        <w:rPr>
          <w:rFonts w:eastAsia="MS Mincho"/>
        </w:rPr>
        <w:t>a</w:t>
      </w:r>
      <w:r w:rsidR="009336FC" w:rsidRPr="00A43E5D">
        <w:rPr>
          <w:rFonts w:eastAsia="MS Mincho"/>
        </w:rPr>
        <w:t xml:space="preserve"> cijene ne </w:t>
      </w:r>
      <w:r w:rsidR="0049760C">
        <w:rPr>
          <w:rFonts w:eastAsia="MS Mincho"/>
        </w:rPr>
        <w:t>može</w:t>
      </w:r>
      <w:r w:rsidR="00586FF7" w:rsidRPr="00A43E5D">
        <w:rPr>
          <w:rFonts w:eastAsia="MS Mincho"/>
        </w:rPr>
        <w:t xml:space="preserve"> </w:t>
      </w:r>
      <w:r w:rsidR="00CC2BEB" w:rsidRPr="00A43E5D">
        <w:rPr>
          <w:rFonts w:eastAsia="MS Mincho"/>
        </w:rPr>
        <w:t xml:space="preserve">biti </w:t>
      </w:r>
      <w:r w:rsidR="009336FC" w:rsidRPr="00A43E5D">
        <w:rPr>
          <w:rFonts w:eastAsia="MS Mincho"/>
        </w:rPr>
        <w:t>niž</w:t>
      </w:r>
      <w:r w:rsidR="0049760C">
        <w:rPr>
          <w:rFonts w:eastAsia="MS Mincho"/>
        </w:rPr>
        <w:t>a</w:t>
      </w:r>
      <w:r w:rsidR="009336FC" w:rsidRPr="00A43E5D">
        <w:rPr>
          <w:rFonts w:eastAsia="MS Mincho"/>
        </w:rPr>
        <w:t xml:space="preserve"> od utvrđen</w:t>
      </w:r>
      <w:r w:rsidR="00CC2BEB" w:rsidRPr="00A43E5D">
        <w:rPr>
          <w:rFonts w:eastAsia="MS Mincho"/>
        </w:rPr>
        <w:t>e</w:t>
      </w:r>
      <w:r w:rsidR="009336FC" w:rsidRPr="00A43E5D">
        <w:rPr>
          <w:rFonts w:eastAsia="MS Mincho"/>
        </w:rPr>
        <w:t xml:space="preserve"> vrijednosti</w:t>
      </w:r>
      <w:r w:rsidR="0049760C">
        <w:rPr>
          <w:rFonts w:eastAsia="MS Mincho"/>
        </w:rPr>
        <w:t xml:space="preserve"> nekretnine</w:t>
      </w:r>
      <w:r w:rsidR="000F5054" w:rsidRPr="00A43E5D">
        <w:rPr>
          <w:rFonts w:eastAsia="MS Mincho"/>
        </w:rPr>
        <w:t xml:space="preserve">, </w:t>
      </w:r>
      <w:r w:rsidR="00622963" w:rsidRPr="00A43E5D">
        <w:t xml:space="preserve">da </w:t>
      </w:r>
      <w:r w:rsidR="00622963" w:rsidRPr="00A43E5D">
        <w:rPr>
          <w:bCs/>
        </w:rPr>
        <w:t xml:space="preserve">na javnoj dražbi, kao kupci, mogu sudjelovati samo osobe koje </w:t>
      </w:r>
      <w:r w:rsidR="0049760C">
        <w:rPr>
          <w:bCs/>
        </w:rPr>
        <w:t>su prethodno dale jamčevinu, te</w:t>
      </w:r>
      <w:r w:rsidR="00586FF7" w:rsidRPr="00A43E5D">
        <w:rPr>
          <w:bCs/>
        </w:rPr>
        <w:t xml:space="preserve"> </w:t>
      </w:r>
      <w:r w:rsidR="00622963" w:rsidRPr="00A43E5D">
        <w:rPr>
          <w:bCs/>
        </w:rPr>
        <w:t>kako</w:t>
      </w:r>
      <w:r w:rsidR="0049760C">
        <w:rPr>
          <w:bCs/>
        </w:rPr>
        <w:t xml:space="preserve"> se</w:t>
      </w:r>
      <w:r w:rsidR="00622963" w:rsidRPr="00A43E5D">
        <w:rPr>
          <w:bCs/>
        </w:rPr>
        <w:t xml:space="preserve"> p</w:t>
      </w:r>
      <w:r w:rsidR="008520AB" w:rsidRPr="00A43E5D">
        <w:rPr>
          <w:bCs/>
        </w:rPr>
        <w:t>unom</w:t>
      </w:r>
      <w:r w:rsidR="00622963" w:rsidRPr="00A43E5D">
        <w:rPr>
          <w:bCs/>
        </w:rPr>
        <w:t>o</w:t>
      </w:r>
      <w:r w:rsidR="007E69B5" w:rsidRPr="00A43E5D">
        <w:rPr>
          <w:bCs/>
        </w:rPr>
        <w:t>ć</w:t>
      </w:r>
      <w:r w:rsidR="008520AB" w:rsidRPr="00A43E5D">
        <w:rPr>
          <w:bCs/>
        </w:rPr>
        <w:t xml:space="preserve">nik razlučnog vjerovnika izjasnio da razlučni vjerovnik neće sudjelovati na dražbi, utvrđeno je da će se </w:t>
      </w:r>
      <w:r w:rsidR="000F5054" w:rsidRPr="00A43E5D">
        <w:rPr>
          <w:rFonts w:eastAsia="MS Mincho"/>
        </w:rPr>
        <w:t>dražba održati iako je prisutan samo jedan ponuditelj.</w:t>
      </w:r>
    </w:p>
    <w:p w:rsidRDefault="009336FC" w:rsidP="009336FC" w:rsidR="00B91E21" w:rsidRPr="00A43E5D">
      <w:pPr>
        <w:ind w:firstLine="708"/>
        <w:jc w:val="both"/>
        <w:rPr>
          <w:bCs/>
        </w:rPr>
      </w:pPr>
      <w:r w:rsidRPr="00A43E5D">
        <w:rPr>
          <w:bCs/>
        </w:rPr>
        <w:t xml:space="preserve">Pošto je utvrđeno da </w:t>
      </w:r>
      <w:r w:rsidR="00622963" w:rsidRPr="00A43E5D">
        <w:rPr>
          <w:bCs/>
        </w:rPr>
        <w:t xml:space="preserve">je </w:t>
      </w:r>
      <w:r w:rsidR="00F8780E" w:rsidRPr="00A43E5D">
        <w:rPr>
          <w:bCs/>
        </w:rPr>
        <w:t>ponuditelj</w:t>
      </w:r>
      <w:r w:rsidR="000F5054" w:rsidRPr="00A43E5D">
        <w:rPr>
          <w:bCs/>
        </w:rPr>
        <w:t xml:space="preserve"> </w:t>
      </w:r>
      <w:r w:rsidR="001B3AA0" w:rsidRPr="00A43E5D">
        <w:t xml:space="preserve">MANŠPED d.o.o. Rijeka, Spinčićeva 2 </w:t>
      </w:r>
      <w:r w:rsidR="00F8780E" w:rsidRPr="00A43E5D">
        <w:rPr>
          <w:bCs/>
        </w:rPr>
        <w:t>pravovremeno da</w:t>
      </w:r>
      <w:r w:rsidR="000F5054" w:rsidRPr="00A43E5D">
        <w:rPr>
          <w:bCs/>
        </w:rPr>
        <w:t>o</w:t>
      </w:r>
      <w:r w:rsidR="00F8780E" w:rsidRPr="00A43E5D">
        <w:rPr>
          <w:bCs/>
        </w:rPr>
        <w:t xml:space="preserve"> jamčevinu</w:t>
      </w:r>
      <w:r w:rsidR="00622963" w:rsidRPr="00A43E5D">
        <w:rPr>
          <w:bCs/>
        </w:rPr>
        <w:t xml:space="preserve"> u iznosu od 3</w:t>
      </w:r>
      <w:r w:rsidR="0078279C" w:rsidRPr="00A43E5D">
        <w:rPr>
          <w:bCs/>
        </w:rPr>
        <w:t>0</w:t>
      </w:r>
      <w:r w:rsidR="00586FF7" w:rsidRPr="00A43E5D">
        <w:rPr>
          <w:bCs/>
        </w:rPr>
        <w:t>0</w:t>
      </w:r>
      <w:r w:rsidR="00622963" w:rsidRPr="00A43E5D">
        <w:rPr>
          <w:bCs/>
        </w:rPr>
        <w:t xml:space="preserve">.000,00 kn za kupnju </w:t>
      </w:r>
      <w:r w:rsidR="0078279C" w:rsidRPr="00A43E5D">
        <w:rPr>
          <w:bCs/>
        </w:rPr>
        <w:t xml:space="preserve">predmetne </w:t>
      </w:r>
      <w:r w:rsidR="00850B6A" w:rsidRPr="00A43E5D">
        <w:t xml:space="preserve">nekretnine utvrđeno je da je </w:t>
      </w:r>
      <w:r w:rsidR="00850B6A" w:rsidRPr="00A43E5D">
        <w:rPr>
          <w:bCs/>
        </w:rPr>
        <w:t>udovoljeno uvjetima za održavanje ročišta za dražbu</w:t>
      </w:r>
      <w:r w:rsidR="00F8780E" w:rsidRPr="00A43E5D">
        <w:rPr>
          <w:bCs/>
        </w:rPr>
        <w:t xml:space="preserve">, </w:t>
      </w:r>
      <w:r w:rsidR="00850B6A" w:rsidRPr="00A43E5D">
        <w:rPr>
          <w:bCs/>
        </w:rPr>
        <w:t xml:space="preserve">pa je </w:t>
      </w:r>
      <w:r w:rsidRPr="00A43E5D">
        <w:rPr>
          <w:bCs/>
        </w:rPr>
        <w:t>stečajni sudac objavio da se pristupa dražbi</w:t>
      </w:r>
      <w:r w:rsidR="00B91E21" w:rsidRPr="00A43E5D">
        <w:rPr>
          <w:bCs/>
        </w:rPr>
        <w:t>.</w:t>
      </w:r>
    </w:p>
    <w:p w:rsidRDefault="000E1AD9" w:rsidP="00AD01ED" w:rsidR="001B3AA0" w:rsidRPr="00A43E5D">
      <w:pPr>
        <w:ind w:firstLine="708"/>
        <w:jc w:val="both"/>
      </w:pPr>
      <w:r w:rsidRPr="00A43E5D">
        <w:rPr>
          <w:bCs/>
          <w:color w:val="000000"/>
        </w:rPr>
        <w:t xml:space="preserve">Dražba je zaključena nakon proteka deset minuta neposredno poslije stavljanja najpovoljnije </w:t>
      </w:r>
      <w:r w:rsidR="000F5054" w:rsidRPr="00A43E5D">
        <w:rPr>
          <w:bCs/>
          <w:color w:val="000000"/>
        </w:rPr>
        <w:t xml:space="preserve">ponude koju je stavio </w:t>
      </w:r>
      <w:r w:rsidR="001B3AA0" w:rsidRPr="00A43E5D">
        <w:t>MANŠPED d.o.o. Rijeka, Spinčićeva 2</w:t>
      </w:r>
      <w:r w:rsidR="00622963" w:rsidRPr="00A43E5D">
        <w:t xml:space="preserve"> na iznos od 3.</w:t>
      </w:r>
      <w:r w:rsidR="0078279C" w:rsidRPr="00A43E5D">
        <w:t>0</w:t>
      </w:r>
      <w:r w:rsidR="00622963" w:rsidRPr="00A43E5D">
        <w:t>00.000,00 kn</w:t>
      </w:r>
      <w:r w:rsidR="001B3AA0" w:rsidRPr="00A43E5D">
        <w:t>.</w:t>
      </w:r>
    </w:p>
    <w:p w:rsidRDefault="00850B6A" w:rsidP="00622963" w:rsidR="00C667C9" w:rsidRPr="00A43E5D">
      <w:pPr>
        <w:ind w:firstLine="708"/>
        <w:jc w:val="both"/>
        <w:rPr>
          <w:rFonts w:eastAsia="MS Mincho"/>
        </w:rPr>
      </w:pPr>
      <w:r w:rsidRPr="00A43E5D">
        <w:t>Budući je p</w:t>
      </w:r>
      <w:r w:rsidR="00BA0CBF">
        <w:t>onuditelj</w:t>
      </w:r>
      <w:r w:rsidR="00622963" w:rsidRPr="00A43E5D">
        <w:t xml:space="preserve"> MANŠPED d.o.o. Rijeka, Spinčićeva 2 ponudio cijenu od 3.</w:t>
      </w:r>
      <w:r w:rsidR="0078279C" w:rsidRPr="00A43E5D">
        <w:t>0</w:t>
      </w:r>
      <w:r w:rsidR="00622963" w:rsidRPr="00A43E5D">
        <w:t xml:space="preserve">00.000,00 kn, te ispunio ostale uvjete da mu se dosudi predmetna nekretnina, valjalo </w:t>
      </w:r>
      <w:r w:rsidRPr="00A43E5D">
        <w:t>je t</w:t>
      </w:r>
      <w:r w:rsidR="00C667C9" w:rsidRPr="00A43E5D">
        <w:rPr>
          <w:rFonts w:eastAsia="MS Mincho"/>
        </w:rPr>
        <w:t xml:space="preserve">emeljem </w:t>
      </w:r>
      <w:r w:rsidR="004C040D" w:rsidRPr="00A43E5D">
        <w:rPr>
          <w:rFonts w:eastAsia="MS Mincho"/>
        </w:rPr>
        <w:t>odredbe č</w:t>
      </w:r>
      <w:r w:rsidR="00C667C9" w:rsidRPr="00A43E5D">
        <w:rPr>
          <w:rFonts w:eastAsia="MS Mincho"/>
        </w:rPr>
        <w:t xml:space="preserve">lanka </w:t>
      </w:r>
      <w:r w:rsidRPr="00A43E5D">
        <w:rPr>
          <w:rFonts w:eastAsia="MS Mincho"/>
        </w:rPr>
        <w:t>103</w:t>
      </w:r>
      <w:r w:rsidR="00C667C9" w:rsidRPr="00A43E5D">
        <w:rPr>
          <w:rFonts w:eastAsia="MS Mincho"/>
        </w:rPr>
        <w:t>. stavak 4</w:t>
      </w:r>
      <w:r w:rsidR="004F07B7" w:rsidRPr="00A43E5D">
        <w:rPr>
          <w:rFonts w:eastAsia="MS Mincho"/>
        </w:rPr>
        <w:t>.</w:t>
      </w:r>
      <w:r w:rsidR="004F07B7" w:rsidRPr="00A43E5D">
        <w:t xml:space="preserve"> </w:t>
      </w:r>
      <w:r w:rsidRPr="00A43E5D">
        <w:t xml:space="preserve">Ovršnog zakona ( „Narodne novine“ broj 112/12, 25/13, 93/14;  </w:t>
      </w:r>
      <w:r w:rsidR="004F07B7" w:rsidRPr="00A43E5D">
        <w:t>u daljnjem tekstu OZ )</w:t>
      </w:r>
      <w:r w:rsidR="00C667C9" w:rsidRPr="00A43E5D">
        <w:rPr>
          <w:rFonts w:eastAsia="MS Mincho"/>
        </w:rPr>
        <w:t xml:space="preserve"> u vezi s člankom 164. stavak 1. SZ  odlučiti kao </w:t>
      </w:r>
      <w:r w:rsidR="004F07B7" w:rsidRPr="00A43E5D">
        <w:rPr>
          <w:rFonts w:eastAsia="MS Mincho"/>
        </w:rPr>
        <w:t xml:space="preserve">pod </w:t>
      </w:r>
      <w:r w:rsidR="00C667C9" w:rsidRPr="00A43E5D">
        <w:rPr>
          <w:rFonts w:eastAsia="MS Mincho"/>
        </w:rPr>
        <w:t>točk</w:t>
      </w:r>
      <w:r w:rsidR="004F07B7" w:rsidRPr="00A43E5D">
        <w:rPr>
          <w:rFonts w:eastAsia="MS Mincho"/>
        </w:rPr>
        <w:t>om</w:t>
      </w:r>
      <w:r w:rsidR="00C667C9" w:rsidRPr="00A43E5D">
        <w:rPr>
          <w:rFonts w:eastAsia="MS Mincho"/>
        </w:rPr>
        <w:t xml:space="preserve"> I. izreke ovog rješenja.</w:t>
      </w:r>
    </w:p>
    <w:p w:rsidRDefault="00622963" w:rsidP="00850B6A" w:rsidR="00622963" w:rsidRPr="00A43E5D">
      <w:pPr>
        <w:ind w:firstLine="708"/>
        <w:jc w:val="both"/>
        <w:rPr>
          <w:lang w:eastAsia="en-US"/>
        </w:rPr>
      </w:pPr>
      <w:r w:rsidRPr="00A43E5D">
        <w:rPr>
          <w:lang w:eastAsia="en-US"/>
        </w:rPr>
        <w:t>Nadalje je kupac pozvan temeljem odredbe članka 10</w:t>
      </w:r>
      <w:r w:rsidR="00850B6A" w:rsidRPr="00A43E5D">
        <w:rPr>
          <w:lang w:eastAsia="en-US"/>
        </w:rPr>
        <w:t>6</w:t>
      </w:r>
      <w:r w:rsidRPr="00A43E5D">
        <w:rPr>
          <w:lang w:eastAsia="en-US"/>
        </w:rPr>
        <w:t xml:space="preserve">. stavak 1. OZ u vezi s člankom 164. stavak 1. SZ da uplati kupovnu cijenu najkasnije u roku od 30 dana od dana pravomoćnosti rješenja o dosudi, sukladno objavljenim uvjetima prodaje, na prolazni depozit ovoga suda, </w:t>
      </w:r>
      <w:r w:rsidR="00850B6A" w:rsidRPr="00A43E5D">
        <w:rPr>
          <w:lang w:eastAsia="en-US"/>
        </w:rPr>
        <w:t xml:space="preserve">time da se uplaćena jamčevina </w:t>
      </w:r>
      <w:r w:rsidRPr="00A43E5D">
        <w:rPr>
          <w:lang w:eastAsia="en-US"/>
        </w:rPr>
        <w:t>ima uračunati u kupovninu, stoga je odlučeno  kao pod točkom II. izreke ovog rješenja.</w:t>
      </w:r>
    </w:p>
    <w:p w:rsidRDefault="00622963" w:rsidP="00850B6A" w:rsidR="00622963" w:rsidRPr="00A43E5D">
      <w:pPr>
        <w:ind w:firstLine="708"/>
        <w:jc w:val="both"/>
        <w:rPr>
          <w:lang w:eastAsia="en-US"/>
        </w:rPr>
      </w:pPr>
      <w:r w:rsidRPr="00A43E5D">
        <w:rPr>
          <w:lang w:eastAsia="en-US"/>
        </w:rPr>
        <w:t xml:space="preserve">Pod točkom III. izreke ovog rješenja određeno je da će sud, ukoliko kupac iz točke I. izreke ovog rješenja ne uplati puni iznos kupovne cijene, oglasiti nevažećom dosudu kupcu, </w:t>
      </w:r>
      <w:r w:rsidR="00915016" w:rsidRPr="00A43E5D">
        <w:rPr>
          <w:lang w:eastAsia="en-US"/>
        </w:rPr>
        <w:t xml:space="preserve">te </w:t>
      </w:r>
      <w:r w:rsidRPr="00A43E5D">
        <w:rPr>
          <w:lang w:eastAsia="en-US"/>
        </w:rPr>
        <w:t>da će se odrediti nova prodaja, uz uvjete određene za prodaju koja je oglašena nevažećom, a iz položene jamčevine će se namiriti troškovi nove prodaje i naknaditi razlika između kupovnine postignute na prijašnjoj i novoj prodaji temeljem odredbe članka 10</w:t>
      </w:r>
      <w:r w:rsidR="00850B6A" w:rsidRPr="00A43E5D">
        <w:rPr>
          <w:lang w:eastAsia="en-US"/>
        </w:rPr>
        <w:t>6</w:t>
      </w:r>
      <w:r w:rsidRPr="00A43E5D">
        <w:rPr>
          <w:lang w:eastAsia="en-US"/>
        </w:rPr>
        <w:t>. stavka 2. i stavka 3. OZ u vezi s člankom 164. stavak 1. SZ</w:t>
      </w:r>
    </w:p>
    <w:p w:rsidRDefault="00622963" w:rsidP="00622963" w:rsidR="00622963" w:rsidRPr="00A43E5D">
      <w:pPr>
        <w:jc w:val="both"/>
        <w:rPr>
          <w:lang w:eastAsia="en-US"/>
        </w:rPr>
      </w:pPr>
    </w:p>
    <w:p w:rsidRDefault="00622963" w:rsidP="00850B6A" w:rsidR="00622963" w:rsidRPr="00A43E5D">
      <w:pPr>
        <w:ind w:firstLine="708"/>
        <w:jc w:val="both"/>
        <w:rPr>
          <w:lang w:eastAsia="en-US"/>
        </w:rPr>
      </w:pPr>
      <w:r w:rsidRPr="00A43E5D">
        <w:rPr>
          <w:lang w:eastAsia="en-US"/>
        </w:rPr>
        <w:lastRenderedPageBreak/>
        <w:t>Temeljem odredbe članka 10</w:t>
      </w:r>
      <w:r w:rsidR="00850B6A" w:rsidRPr="00A43E5D">
        <w:rPr>
          <w:lang w:eastAsia="en-US"/>
        </w:rPr>
        <w:t>8</w:t>
      </w:r>
      <w:r w:rsidRPr="00A43E5D">
        <w:rPr>
          <w:lang w:eastAsia="en-US"/>
        </w:rPr>
        <w:t xml:space="preserve">. stavak 1. OZ u vezi s člankom 164. stavak 1. SZ  određeno je da će se po pravomoćnosti ovog rješenja, nakon što kupac položi puni iznos kupovne cijene, u zemljišnu knjigu upisati u njegovu korist pravo vlasništva na nekretnini </w:t>
      </w:r>
      <w:r w:rsidR="007066DA" w:rsidRPr="00A43E5D">
        <w:rPr>
          <w:lang w:eastAsia="en-US"/>
        </w:rPr>
        <w:t xml:space="preserve">pobliže opisanoj </w:t>
      </w:r>
      <w:r w:rsidRPr="00A43E5D">
        <w:rPr>
          <w:lang w:eastAsia="en-US"/>
        </w:rPr>
        <w:t>pod točkom I. izreke ovog rj</w:t>
      </w:r>
      <w:r w:rsidR="007066DA" w:rsidRPr="00A43E5D">
        <w:rPr>
          <w:lang w:eastAsia="en-US"/>
        </w:rPr>
        <w:t>ešenja, te će se brisati upisano</w:t>
      </w:r>
      <w:r w:rsidRPr="00A43E5D">
        <w:rPr>
          <w:lang w:eastAsia="en-US"/>
        </w:rPr>
        <w:t xml:space="preserve"> prava zaloga i teret na toj nekretnini, kao pod točkom IV. izreke ovog rješenja.</w:t>
      </w:r>
    </w:p>
    <w:p w:rsidRDefault="00EB0D65" w:rsidP="00622963" w:rsidR="00EB0D65" w:rsidRPr="00A43E5D">
      <w:pPr>
        <w:jc w:val="both"/>
        <w:rPr>
          <w:rFonts w:eastAsia="MS Mincho"/>
        </w:rPr>
      </w:pPr>
    </w:p>
    <w:p w:rsidRDefault="00B316AA" w:rsidP="00622963" w:rsidR="00B316AA" w:rsidRPr="00A43E5D">
      <w:pPr>
        <w:jc w:val="both"/>
        <w:rPr>
          <w:rFonts w:eastAsia="MS Mincho"/>
        </w:rPr>
      </w:pPr>
    </w:p>
    <w:p w:rsidRDefault="00C667C9" w:rsidP="00850B6A" w:rsidR="00C667C9" w:rsidRPr="00A43E5D">
      <w:pPr>
        <w:jc w:val="center"/>
        <w:rPr>
          <w:rFonts w:eastAsia="MS Mincho"/>
        </w:rPr>
      </w:pPr>
      <w:r w:rsidRPr="00A43E5D">
        <w:rPr>
          <w:rFonts w:eastAsia="MS Mincho"/>
        </w:rPr>
        <w:t xml:space="preserve">U Rijeci, </w:t>
      </w:r>
      <w:r w:rsidR="0078279C" w:rsidRPr="00A43E5D">
        <w:rPr>
          <w:rFonts w:eastAsia="MS Mincho"/>
        </w:rPr>
        <w:t>5. travnja 2017</w:t>
      </w:r>
      <w:r w:rsidR="00615190" w:rsidRPr="00A43E5D">
        <w:rPr>
          <w:rFonts w:eastAsia="MS Mincho"/>
        </w:rPr>
        <w:t>.</w:t>
      </w:r>
    </w:p>
    <w:p w:rsidRDefault="0079051A" w:rsidP="00143BD5" w:rsidR="0079051A" w:rsidRPr="00A43E5D">
      <w:pPr>
        <w:jc w:val="center"/>
        <w:rPr>
          <w:rFonts w:eastAsia="MS Mincho"/>
        </w:rPr>
      </w:pPr>
    </w:p>
    <w:p w:rsidRDefault="00C667C9" w:rsidP="00C667C9" w:rsidR="00C667C9" w:rsidRPr="00A43E5D">
      <w:pPr>
        <w:ind w:left="7080"/>
        <w:jc w:val="both"/>
        <w:rPr>
          <w:rFonts w:eastAsia="MS Mincho"/>
        </w:rPr>
      </w:pPr>
      <w:r w:rsidRPr="00A43E5D">
        <w:rPr>
          <w:rFonts w:eastAsia="MS Mincho"/>
        </w:rPr>
        <w:t>Stečajni sudac</w:t>
      </w:r>
    </w:p>
    <w:p w:rsidRDefault="00A43E5D" w:rsidP="00C667C9" w:rsidR="00C667C9" w:rsidRPr="00A43E5D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C667C9" w:rsidRPr="00A43E5D">
        <w:rPr>
          <w:rFonts w:eastAsia="MS Mincho"/>
        </w:rPr>
        <w:t>Liljana Ugrin</w:t>
      </w:r>
    </w:p>
    <w:p w:rsidRDefault="00C667C9" w:rsidP="00C667C9" w:rsidR="00C667C9" w:rsidRPr="00A43E5D">
      <w:pPr>
        <w:jc w:val="both"/>
        <w:rPr>
          <w:rFonts w:eastAsia="MS Mincho"/>
        </w:rPr>
      </w:pPr>
    </w:p>
    <w:p w:rsidRDefault="0002088D" w:rsidP="00C667C9" w:rsidR="0002088D" w:rsidRPr="00A43E5D">
      <w:pPr>
        <w:jc w:val="both"/>
        <w:rPr>
          <w:rFonts w:eastAsia="MS Mincho"/>
        </w:rPr>
      </w:pPr>
    </w:p>
    <w:p w:rsidRDefault="000869F5" w:rsidP="00C667C9" w:rsidR="000869F5" w:rsidRPr="00A43E5D">
      <w:pPr>
        <w:jc w:val="both"/>
        <w:rPr>
          <w:rFonts w:eastAsia="MS Mincho"/>
        </w:rPr>
      </w:pPr>
    </w:p>
    <w:p w:rsidRDefault="000869F5" w:rsidP="00C667C9" w:rsidR="000869F5" w:rsidRPr="00A43E5D">
      <w:pPr>
        <w:jc w:val="both"/>
        <w:rPr>
          <w:rFonts w:eastAsia="MS Mincho"/>
        </w:rPr>
      </w:pPr>
    </w:p>
    <w:p w:rsidRDefault="000869F5" w:rsidP="00C667C9" w:rsidR="000869F5" w:rsidRPr="00A43E5D">
      <w:pPr>
        <w:jc w:val="both"/>
        <w:rPr>
          <w:rFonts w:eastAsia="MS Mincho"/>
        </w:rPr>
      </w:pPr>
    </w:p>
    <w:p w:rsidRDefault="000869F5" w:rsidP="00C667C9" w:rsidR="00C667C9" w:rsidRPr="00A43E5D">
      <w:pPr>
        <w:jc w:val="both"/>
        <w:rPr>
          <w:rFonts w:eastAsia="MS Mincho"/>
        </w:rPr>
      </w:pPr>
      <w:r w:rsidRPr="00A43E5D">
        <w:rPr>
          <w:rFonts w:eastAsia="MS Mincho"/>
        </w:rPr>
        <w:t>P</w:t>
      </w:r>
      <w:r w:rsidR="00C667C9" w:rsidRPr="00A43E5D">
        <w:rPr>
          <w:rFonts w:eastAsia="MS Mincho"/>
        </w:rPr>
        <w:t>RAVNA POUKA</w:t>
      </w:r>
    </w:p>
    <w:p w:rsidRDefault="000869F5" w:rsidP="000869F5" w:rsidR="000869F5" w:rsidRPr="00A43E5D">
      <w:pPr>
        <w:ind w:firstLine="708"/>
        <w:jc w:val="both"/>
        <w:rPr>
          <w:rFonts w:eastAsia="MS Mincho"/>
        </w:rPr>
      </w:pPr>
      <w:r w:rsidRPr="00A43E5D">
        <w:t>Ovo r</w:t>
      </w:r>
      <w:r w:rsidRPr="00A43E5D">
        <w:rPr>
          <w:bCs/>
        </w:rPr>
        <w:t xml:space="preserve">ješenje o dosudi će se objaviti na </w:t>
      </w:r>
      <w:r w:rsidR="00F8780E" w:rsidRPr="00A43E5D">
        <w:rPr>
          <w:bCs/>
        </w:rPr>
        <w:t>mrežnoj stranici e-oglasne ploče suda,</w:t>
      </w:r>
      <w:r w:rsidRPr="00A43E5D">
        <w:rPr>
          <w:bCs/>
        </w:rPr>
        <w:t xml:space="preserve"> time da se smatra da je dostavljeno svim osobama kojima se dostavlja zaključak o prodaji, te svim sudionicima u dražbi istekom trećega dana od dana njegova isticanja na oglasnoj ploči, te osobe imaju pravo tražiti da im se u sudskoj pisarnici neposredno preda otpravak rješenja.</w:t>
      </w:r>
    </w:p>
    <w:p w:rsidRDefault="00C667C9" w:rsidP="0078279C" w:rsidR="00C667C9" w:rsidRPr="00A43E5D">
      <w:pPr>
        <w:jc w:val="both"/>
        <w:rPr>
          <w:rFonts w:eastAsia="MS Mincho"/>
        </w:rPr>
      </w:pPr>
      <w:r w:rsidRPr="00A43E5D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 w:rsidRPr="00A43E5D">
      <w:pPr>
        <w:jc w:val="both"/>
      </w:pPr>
    </w:p>
    <w:p w:rsidRDefault="00A257F8" w:rsidP="006314A2" w:rsidR="00034639" w:rsidRPr="00A43E5D">
      <w:pPr>
        <w:jc w:val="both"/>
      </w:pPr>
      <w:r w:rsidRPr="00A43E5D">
        <w:tab/>
      </w:r>
    </w:p>
    <w:p w:rsidRDefault="003C1ECE" w:rsidP="006314A2" w:rsidR="003C1ECE" w:rsidRPr="00A43E5D">
      <w:pPr>
        <w:jc w:val="both"/>
        <w:rPr>
          <w:rFonts w:eastAsia="MS Mincho"/>
        </w:rPr>
      </w:pPr>
      <w:r w:rsidRPr="00A43E5D">
        <w:rPr>
          <w:rFonts w:eastAsia="MS Mincho"/>
        </w:rPr>
        <w:t>DNA</w:t>
      </w:r>
    </w:p>
    <w:p w:rsidRDefault="00E824BC" w:rsidP="00440644" w:rsidR="00E824BC" w:rsidRPr="00A43E5D">
      <w:pPr>
        <w:jc w:val="both"/>
        <w:rPr>
          <w:rFonts w:eastAsia="MS Mincho"/>
        </w:rPr>
      </w:pPr>
    </w:p>
    <w:p w:rsidRDefault="00215C3D" w:rsidP="00440644" w:rsidR="00215C3D" w:rsidRPr="00A43E5D">
      <w:pPr>
        <w:jc w:val="both"/>
        <w:rPr>
          <w:rFonts w:eastAsia="MS Mincho"/>
        </w:rPr>
      </w:pPr>
      <w:r w:rsidRPr="00A43E5D">
        <w:rPr>
          <w:rFonts w:eastAsia="MS Mincho"/>
        </w:rPr>
        <w:t>I.</w:t>
      </w:r>
      <w:r w:rsidRPr="00A43E5D">
        <w:rPr>
          <w:rFonts w:eastAsia="MS Mincho"/>
        </w:rPr>
        <w:tab/>
        <w:t xml:space="preserve">Rješenje </w:t>
      </w:r>
      <w:r w:rsidR="001D37B4" w:rsidRPr="00A43E5D">
        <w:rPr>
          <w:rFonts w:eastAsia="MS Mincho"/>
        </w:rPr>
        <w:t xml:space="preserve">o dosudi </w:t>
      </w:r>
      <w:r w:rsidRPr="00A43E5D">
        <w:rPr>
          <w:rFonts w:eastAsia="MS Mincho"/>
        </w:rPr>
        <w:t>objaviti na</w:t>
      </w:r>
      <w:r w:rsidR="00E824BC" w:rsidRPr="00A43E5D">
        <w:rPr>
          <w:rFonts w:eastAsia="MS Mincho"/>
        </w:rPr>
        <w:t xml:space="preserve"> mrežnoj stranici e-oglasne ploče suda </w:t>
      </w:r>
    </w:p>
    <w:p w:rsidRDefault="00E824BC" w:rsidP="00143BD5" w:rsidR="00E824BC" w:rsidRPr="00A43E5D">
      <w:pPr>
        <w:jc w:val="both"/>
        <w:rPr>
          <w:rFonts w:eastAsia="MS Mincho"/>
        </w:rPr>
      </w:pPr>
    </w:p>
    <w:p w:rsidRDefault="00FE066B" w:rsidP="003B3157" w:rsidR="00D954AA" w:rsidRPr="00A43E5D">
      <w:pPr>
        <w:jc w:val="both"/>
        <w:rPr>
          <w:rFonts w:eastAsia="MS Mincho"/>
        </w:rPr>
      </w:pPr>
      <w:r w:rsidRPr="00A43E5D">
        <w:rPr>
          <w:rFonts w:eastAsia="MS Mincho"/>
        </w:rPr>
        <w:t xml:space="preserve">U Rijeci, </w:t>
      </w:r>
      <w:r w:rsidR="001B3AA0" w:rsidRPr="00A43E5D">
        <w:rPr>
          <w:rFonts w:eastAsia="MS Mincho"/>
        </w:rPr>
        <w:t xml:space="preserve"> </w:t>
      </w:r>
      <w:r w:rsidR="0078279C" w:rsidRPr="00A43E5D">
        <w:rPr>
          <w:rFonts w:eastAsia="MS Mincho"/>
        </w:rPr>
        <w:t>5. travnja 2017</w:t>
      </w:r>
      <w:r w:rsidR="00915016" w:rsidRPr="00A43E5D">
        <w:rPr>
          <w:rFonts w:eastAsia="MS Mincho"/>
        </w:rPr>
        <w:t>.</w:t>
      </w:r>
      <w:r w:rsidRPr="00A43E5D">
        <w:rPr>
          <w:rFonts w:eastAsia="MS Mincho"/>
        </w:rPr>
        <w:t xml:space="preserve">  </w:t>
      </w:r>
      <w:r w:rsidR="0079051A" w:rsidRPr="00A43E5D">
        <w:rPr>
          <w:rFonts w:eastAsia="MS Mincho"/>
        </w:rPr>
        <w:t xml:space="preserve">                                        Sudac </w:t>
      </w:r>
    </w:p>
    <w:sectPr w:rsidR="00D954AA" w:rsidRPr="00A43E5D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659" w:rsidR="00944659">
      <w:r>
        <w:separator/>
      </w:r>
    </w:p>
  </w:endnote>
  <w:endnote w:id="0" w:type="continuationSeparator">
    <w:p w:rsidRDefault="00944659" w:rsidR="0094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B34671">
    <w:pPr>
      <w:pStyle w:val="Podnoje"/>
      <w:ind w:right="360"/>
      <w:jc w:val="center"/>
    </w:pPr>
    <w:r w:rsidRPr="00B34671">
      <w:rPr>
        <w:rStyle w:val="Brojstranice"/>
      </w:rPr>
      <w:fldChar w:fldCharType="begin"/>
    </w:r>
    <w:r w:rsidRPr="00B34671">
      <w:rPr>
        <w:rStyle w:val="Brojstranice"/>
      </w:rPr>
      <w:instrText xml:space="preserve"> PAGE </w:instrText>
    </w:r>
    <w:r w:rsidRPr="00B34671">
      <w:rPr>
        <w:rStyle w:val="Brojstranice"/>
      </w:rPr>
      <w:fldChar w:fldCharType="separate"/>
    </w:r>
    <w:r w:rsidR="00B132F1">
      <w:rPr>
        <w:rStyle w:val="Brojstranice"/>
        <w:noProof/>
      </w:rPr>
      <w:t>1</w:t>
    </w:r>
    <w:r w:rsidRPr="00B3467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659" w:rsidR="00944659">
      <w:r>
        <w:separator/>
      </w:r>
    </w:p>
  </w:footnote>
  <w:footnote w:id="0" w:type="continuationSeparator">
    <w:p w:rsidRDefault="00944659" w:rsidR="00944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r w:rsidRPr="003632A3">
      <w:t>Posl.</w:t>
    </w:r>
    <w:r w:rsidR="00941A52">
      <w:t xml:space="preserve"> </w:t>
    </w:r>
    <w:r w:rsidRPr="003632A3">
      <w:t>br. 7 St-</w:t>
    </w:r>
    <w:r w:rsidR="00191AFD">
      <w:t>64</w:t>
    </w:r>
    <w:r w:rsidRPr="003632A3">
      <w:t>/</w:t>
    </w:r>
    <w:r w:rsidR="00191AFD">
      <w:t>99</w:t>
    </w:r>
    <w:r w:rsidRPr="003632A3">
      <w:t>-</w:t>
    </w:r>
    <w:r w:rsidR="00B92735">
      <w:rPr>
        <w:rFonts w:eastAsia="MS Mincho"/>
      </w:rPr>
      <w:t>2562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04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7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8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869F5"/>
    <w:rsid w:val="00096CC9"/>
    <w:rsid w:val="000B105D"/>
    <w:rsid w:val="000C4392"/>
    <w:rsid w:val="000E1AD9"/>
    <w:rsid w:val="000E26CB"/>
    <w:rsid w:val="000E6256"/>
    <w:rsid w:val="000E7A1E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91AFD"/>
    <w:rsid w:val="001B3AA0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972"/>
    <w:rsid w:val="002C50BE"/>
    <w:rsid w:val="002C5497"/>
    <w:rsid w:val="002E50CC"/>
    <w:rsid w:val="00306CC2"/>
    <w:rsid w:val="00306FA7"/>
    <w:rsid w:val="00312303"/>
    <w:rsid w:val="00314161"/>
    <w:rsid w:val="00320A17"/>
    <w:rsid w:val="00332E69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4AB3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4BE1"/>
    <w:rsid w:val="00465154"/>
    <w:rsid w:val="00466475"/>
    <w:rsid w:val="00470285"/>
    <w:rsid w:val="004772A5"/>
    <w:rsid w:val="00480229"/>
    <w:rsid w:val="0048429E"/>
    <w:rsid w:val="0049760C"/>
    <w:rsid w:val="004A1983"/>
    <w:rsid w:val="004A1BE4"/>
    <w:rsid w:val="004B1373"/>
    <w:rsid w:val="004B1C9C"/>
    <w:rsid w:val="004B39FC"/>
    <w:rsid w:val="004B6F9D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86FF7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22963"/>
    <w:rsid w:val="006314A2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D3BA6"/>
    <w:rsid w:val="006D5BED"/>
    <w:rsid w:val="006D6216"/>
    <w:rsid w:val="006E049A"/>
    <w:rsid w:val="006E28F4"/>
    <w:rsid w:val="006E2F0B"/>
    <w:rsid w:val="007066DA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279C"/>
    <w:rsid w:val="007841AE"/>
    <w:rsid w:val="0079051A"/>
    <w:rsid w:val="00792C1F"/>
    <w:rsid w:val="0079377B"/>
    <w:rsid w:val="007A5639"/>
    <w:rsid w:val="007A5A94"/>
    <w:rsid w:val="007C0E54"/>
    <w:rsid w:val="007C3990"/>
    <w:rsid w:val="007E69B5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4D51"/>
    <w:rsid w:val="00845C1C"/>
    <w:rsid w:val="00850B6A"/>
    <w:rsid w:val="008520AB"/>
    <w:rsid w:val="00854116"/>
    <w:rsid w:val="008556E1"/>
    <w:rsid w:val="008A3581"/>
    <w:rsid w:val="008A472A"/>
    <w:rsid w:val="008B07C7"/>
    <w:rsid w:val="008B0997"/>
    <w:rsid w:val="008B4CEB"/>
    <w:rsid w:val="008B7C14"/>
    <w:rsid w:val="008F5D52"/>
    <w:rsid w:val="008F5F99"/>
    <w:rsid w:val="008F7746"/>
    <w:rsid w:val="00910B82"/>
    <w:rsid w:val="00915016"/>
    <w:rsid w:val="00931CA2"/>
    <w:rsid w:val="00932992"/>
    <w:rsid w:val="009336FC"/>
    <w:rsid w:val="009346F6"/>
    <w:rsid w:val="0093765B"/>
    <w:rsid w:val="00941A52"/>
    <w:rsid w:val="00944659"/>
    <w:rsid w:val="009551C6"/>
    <w:rsid w:val="0095698C"/>
    <w:rsid w:val="00967B86"/>
    <w:rsid w:val="00972132"/>
    <w:rsid w:val="009905B3"/>
    <w:rsid w:val="00992A59"/>
    <w:rsid w:val="00996C60"/>
    <w:rsid w:val="009B2C69"/>
    <w:rsid w:val="009C1CC3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43E5D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32F1"/>
    <w:rsid w:val="00B1585B"/>
    <w:rsid w:val="00B15D88"/>
    <w:rsid w:val="00B23E83"/>
    <w:rsid w:val="00B266F6"/>
    <w:rsid w:val="00B316AA"/>
    <w:rsid w:val="00B34671"/>
    <w:rsid w:val="00B37DAF"/>
    <w:rsid w:val="00B50A69"/>
    <w:rsid w:val="00B50ABF"/>
    <w:rsid w:val="00B530AB"/>
    <w:rsid w:val="00B83015"/>
    <w:rsid w:val="00B91E21"/>
    <w:rsid w:val="00B92735"/>
    <w:rsid w:val="00BA0CBF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C153B"/>
    <w:rsid w:val="00CC1908"/>
    <w:rsid w:val="00CC2BEB"/>
    <w:rsid w:val="00CC39A9"/>
    <w:rsid w:val="00CC5536"/>
    <w:rsid w:val="00CD1A75"/>
    <w:rsid w:val="00CE4D92"/>
    <w:rsid w:val="00CE70F7"/>
    <w:rsid w:val="00CF0C42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63ECD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1363C"/>
    <w:rsid w:val="00F23C4C"/>
    <w:rsid w:val="00F33D33"/>
    <w:rsid w:val="00F42C37"/>
    <w:rsid w:val="00F54E30"/>
    <w:rsid w:val="00F5529E"/>
    <w:rsid w:val="00F757F8"/>
    <w:rsid w:val="00F80886"/>
    <w:rsid w:val="00F8780E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1B3AA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4D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4D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CC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CC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CC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CC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1B3AA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4D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4D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CC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CC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CC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CC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71139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MANŠPED d.o.o.</izvorni_sadrzaj>
    <derivirana_varijabla naziv="DomainObject.Primjedba_1">MANŠPED d.o.o.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978</properties:Words>
  <properties:Characters>5040</properties:Characters>
  <properties:Lines>122</properties:Lines>
  <properties:Paragraphs>30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2017-04-05T09:21:00Z</dcterms:created>
  <dc:creator>ministarstvo pravosuđa rh</dc:creator>
  <cp:lastModifiedBy>Dajana Jurković</cp:lastModifiedBy>
  <cp:lastPrinted>2015-04-26T11:55:00Z</cp:lastPrinted>
  <dcterms:modified xmlns:xsi="http://www.w3.org/2001/XMLSchema-instance" xsi:type="dcterms:W3CDTF">2017-04-05T11:41:00Z</dcterms:modified>
  <cp:revision>12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