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d6ce3f" w14:paraId="fd6ce3f" w:rsidRDefault="009D3CD2" w:rsidP="00E34EFC" w:rsidR="009D3CD2">
      <w:pPr>
        <w:jc w:val="both"/>
        <w15:collapsed w:val="false"/>
      </w:pPr>
    </w:p>
    <w:p w:rsidRDefault="00420F9A" w:rsidP="00E34EFC" w:rsidR="00420F9A">
      <w:pPr>
        <w:jc w:val="both"/>
      </w:pPr>
    </w:p>
    <w:p w:rsidRDefault="00633F39" w:rsidP="00633F39" w:rsidR="00633F39">
      <w:pPr>
        <w:pStyle w:val="Bezproreda"/>
      </w:pPr>
      <w:r>
        <w:rPr>
          <w:noProof/>
          <w:lang w:eastAsia="hr-HR"/>
        </w:rPr>
        <w:drawing>
          <wp:anchor allowOverlap="false" layoutInCell="true" locked="false" behindDoc="false" relativeHeight="251659264" simplePos="false" distR="114300" distL="114300" distB="0" distT="0">
            <wp:simplePos y="0" x="0"/>
            <wp:positionH relativeFrom="column">
              <wp:posOffset>1028700</wp:posOffset>
            </wp:positionH>
            <wp:positionV relativeFrom="paragraph">
              <wp:posOffset>-228600</wp:posOffset>
            </wp:positionV>
            <wp:extent cy="666750" cx="523875"/>
            <wp:effectExtent b="0" r="9525" t="0" l="0"/>
            <wp:wrapSquare wrapText="bothSides"/>
            <wp:docPr descr="grb-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-rh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66750" cx="5238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633F39" w:rsidP="00633F39" w:rsidR="00633F39">
      <w:pPr>
        <w:pStyle w:val="Bezproreda"/>
      </w:pPr>
    </w:p>
    <w:p w:rsidRDefault="00633F39" w:rsidP="00633F39" w:rsidR="00633F39">
      <w:pPr>
        <w:pStyle w:val="Bezproreda"/>
      </w:pPr>
    </w:p>
    <w:p w:rsidRDefault="00633F39" w:rsidP="00633F39" w:rsidR="00633F39">
      <w:pPr>
        <w:pStyle w:val="Bezproreda"/>
      </w:pPr>
      <w:r>
        <w:t xml:space="preserve">               REPUBLIKA HRVATSKA</w:t>
      </w:r>
    </w:p>
    <w:p w:rsidRDefault="00633F39" w:rsidP="00633F39" w:rsidR="00633F39">
      <w:pPr>
        <w:pStyle w:val="Bezproreda"/>
        <w:rPr>
          <w:b/>
        </w:rPr>
      </w:pPr>
      <w:r>
        <w:rPr>
          <w:b/>
        </w:rPr>
        <w:t>OPĆINSKI GRAĐANSKI SUD U ZAGREBU</w:t>
      </w:r>
    </w:p>
    <w:p w:rsidRDefault="00633F39" w:rsidP="00633F39" w:rsidR="00633F39">
      <w:pPr>
        <w:pStyle w:val="Bezproreda"/>
      </w:pPr>
      <w:r>
        <w:rPr>
          <w:b/>
        </w:rPr>
        <w:tab/>
        <w:t xml:space="preserve">     </w:t>
      </w:r>
      <w:r>
        <w:t>Ulica grada Vukovara 84</w:t>
      </w:r>
    </w:p>
    <w:p w:rsidRDefault="00420F9A" w:rsidP="00E34EFC" w:rsidR="00420F9A">
      <w:pPr>
        <w:jc w:val="both"/>
      </w:pPr>
    </w:p>
    <w:p w:rsidRDefault="00420F9A" w:rsidP="00420F9A" w:rsidR="00420F9A">
      <w:pPr>
        <w:jc w:val="center"/>
      </w:pPr>
      <w:r>
        <w:t>U   I M E   R E P U B L I K E   H R V A T S K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center"/>
      </w:pPr>
      <w:r>
        <w:t>R J E Š E NJ E</w:t>
      </w:r>
    </w:p>
    <w:p w:rsidRDefault="00C9293C" w:rsidP="00C9293C" w:rsidR="00C9293C">
      <w:pPr>
        <w:jc w:val="center"/>
      </w:pPr>
    </w:p>
    <w:p w:rsidRDefault="00C9293C" w:rsidP="00C9293C" w:rsidR="00420F9A">
      <w:pPr>
        <w:jc w:val="both"/>
      </w:pPr>
      <w:r>
        <w:tab/>
        <w:t>Općinski</w:t>
      </w:r>
      <w:r w:rsidR="00C25DA4">
        <w:t xml:space="preserve"> građanski</w:t>
      </w:r>
      <w:r>
        <w:t xml:space="preserve"> sud u </w:t>
      </w:r>
      <w:r w:rsidR="00C25DA4">
        <w:t>Zagrebu</w:t>
      </w:r>
      <w:r>
        <w:t xml:space="preserve"> po sucu </w:t>
      </w:r>
      <w:r w:rsidR="00C25DA4">
        <w:t>Jasni Gažić Ferenčina</w:t>
      </w:r>
      <w:r>
        <w:t xml:space="preserve"> kao sucu pojedincu, </w:t>
      </w:r>
      <w:r w:rsidR="009D3CD2">
        <w:t xml:space="preserve">povodom prijedloga potrošača </w:t>
      </w:r>
      <w:r w:rsidR="00C25DA4">
        <w:t xml:space="preserve">Vesne </w:t>
      </w:r>
      <w:proofErr w:type="spellStart"/>
      <w:r w:rsidR="00C25DA4">
        <w:t>Pažin</w:t>
      </w:r>
      <w:proofErr w:type="spellEnd"/>
      <w:r w:rsidR="00C25DA4">
        <w:t xml:space="preserve"> iz Zagreba, Domagojeva 14</w:t>
      </w:r>
      <w:r w:rsidR="009D3CD2">
        <w:t xml:space="preserve">, </w:t>
      </w:r>
      <w:r w:rsidR="00C25DA4">
        <w:t>OIB:55830507744</w:t>
      </w:r>
      <w:r w:rsidR="009D3CD2">
        <w:t xml:space="preserve">, za otvaranje postupka stečaja potrošača, </w:t>
      </w:r>
      <w:r w:rsidR="00C25DA4">
        <w:t>nakon pripremnog ročišta</w:t>
      </w:r>
      <w:r w:rsidR="00420F9A">
        <w:t xml:space="preserve"> odr</w:t>
      </w:r>
      <w:r w:rsidR="00C25DA4">
        <w:t>žanog 13. siječnja 2017</w:t>
      </w:r>
      <w:r w:rsidR="000177C0">
        <w:t xml:space="preserve"> u prisutnosti potrošač</w:t>
      </w:r>
      <w:r w:rsidR="00C25DA4">
        <w:t>a</w:t>
      </w:r>
      <w:r w:rsidR="000177C0">
        <w:t xml:space="preserve"> </w:t>
      </w:r>
      <w:r w:rsidR="00C25DA4">
        <w:t>i  punomoćnika vjerovnika Erste&amp;</w:t>
      </w:r>
      <w:proofErr w:type="spellStart"/>
      <w:r w:rsidR="00C25DA4">
        <w:t>Steiermarkische</w:t>
      </w:r>
      <w:proofErr w:type="spellEnd"/>
      <w:r w:rsidR="00C25DA4">
        <w:t xml:space="preserve"> </w:t>
      </w:r>
      <w:proofErr w:type="spellStart"/>
      <w:r w:rsidR="00C25DA4">
        <w:t>bank</w:t>
      </w:r>
      <w:proofErr w:type="spellEnd"/>
      <w:r w:rsidR="00C25DA4">
        <w:t xml:space="preserve"> d.d., </w:t>
      </w:r>
      <w:proofErr w:type="spellStart"/>
      <w:r w:rsidR="00C25DA4">
        <w:t>odvj</w:t>
      </w:r>
      <w:proofErr w:type="spellEnd"/>
      <w:r w:rsidR="00C25DA4">
        <w:t>. vježbenice Lane Marinac,</w:t>
      </w:r>
      <w:r w:rsidR="00420F9A">
        <w:t xml:space="preserve"> </w:t>
      </w:r>
      <w:r w:rsidR="00835EA0">
        <w:t>22</w:t>
      </w:r>
      <w:r w:rsidR="00C25DA4">
        <w:t>. veljače 2017.</w:t>
      </w:r>
      <w:r w:rsidR="00420F9A">
        <w:t xml:space="preserve"> godine </w:t>
      </w:r>
    </w:p>
    <w:p w:rsidRDefault="00420F9A" w:rsidP="00C9293C" w:rsidR="00420F9A">
      <w:pPr>
        <w:jc w:val="both"/>
      </w:pPr>
    </w:p>
    <w:p w:rsidRDefault="00420F9A" w:rsidP="00420F9A" w:rsidR="00420F9A">
      <w:pPr>
        <w:jc w:val="center"/>
      </w:pPr>
      <w:r>
        <w:t>r i j e š i o   j e</w:t>
      </w:r>
    </w:p>
    <w:p w:rsidRDefault="00420F9A" w:rsidP="00420F9A" w:rsidR="00420F9A">
      <w:pPr>
        <w:jc w:val="center"/>
      </w:pPr>
    </w:p>
    <w:p w:rsidRDefault="00420F9A" w:rsidP="00420F9A" w:rsidR="00420F9A">
      <w:pPr>
        <w:jc w:val="both"/>
      </w:pPr>
      <w:r>
        <w:tab/>
        <w:t xml:space="preserve">I. O t v a r a  s e  postupak stečaja potrošača nad potrošačem </w:t>
      </w:r>
      <w:r w:rsidR="00C25DA4">
        <w:t>Ve</w:t>
      </w:r>
      <w:r w:rsidR="008604A3">
        <w:t xml:space="preserve">snom </w:t>
      </w:r>
      <w:proofErr w:type="spellStart"/>
      <w:r w:rsidR="008604A3">
        <w:t>Pažin</w:t>
      </w:r>
      <w:proofErr w:type="spellEnd"/>
      <w:r w:rsidR="008604A3">
        <w:t>, iz Zagreba, Domagojeva</w:t>
      </w:r>
      <w:r w:rsidR="00C25DA4">
        <w:t xml:space="preserve"> 14, OIB:55830507744</w:t>
      </w:r>
      <w:r>
        <w:t xml:space="preserve">. </w:t>
      </w:r>
    </w:p>
    <w:p w:rsidRDefault="00420F9A" w:rsidP="00420F9A" w:rsidR="00420F9A">
      <w:pPr>
        <w:ind w:firstLine="708"/>
        <w:jc w:val="both"/>
      </w:pPr>
      <w:r>
        <w:t xml:space="preserve">Postupak stečaja </w:t>
      </w:r>
      <w:r w:rsidR="00691CFC">
        <w:t xml:space="preserve">potrošača </w:t>
      </w:r>
      <w:r w:rsidR="008604A3">
        <w:t xml:space="preserve">otvoren je 22. veljače 2017. </w:t>
      </w:r>
      <w:r>
        <w:t xml:space="preserve"> godine u 1</w:t>
      </w:r>
      <w:r w:rsidR="008604A3">
        <w:t>5</w:t>
      </w:r>
      <w:r>
        <w:t>,00 sati kada je ovo rješenje objavljeno na mrežnoj stranici e–oglasna ploča sudova.</w:t>
      </w:r>
    </w:p>
    <w:p w:rsidRDefault="00420F9A" w:rsidP="00420F9A" w:rsidR="00420F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 xml:space="preserve">II. Z a k </w:t>
      </w:r>
      <w:proofErr w:type="spellStart"/>
      <w:r>
        <w:t>lj</w:t>
      </w:r>
      <w:proofErr w:type="spellEnd"/>
      <w:r>
        <w:t xml:space="preserve"> u č u j e  s e  postupak stečaja potrošača nad potrošačem </w:t>
      </w:r>
      <w:r w:rsidR="00C25DA4">
        <w:t xml:space="preserve">Vesnom </w:t>
      </w:r>
      <w:proofErr w:type="spellStart"/>
      <w:r w:rsidR="00C25DA4">
        <w:t>Pažin</w:t>
      </w:r>
      <w:proofErr w:type="spellEnd"/>
      <w:r>
        <w:t xml:space="preserve">, </w:t>
      </w:r>
      <w:r w:rsidR="008604A3">
        <w:t>iz Zagreba, Domagojeva</w:t>
      </w:r>
      <w:r w:rsidR="00C25DA4">
        <w:t xml:space="preserve"> 14, OIB:55830507744.</w:t>
      </w:r>
      <w:r>
        <w:t>.</w:t>
      </w:r>
    </w:p>
    <w:p w:rsidRDefault="00420F9A" w:rsidP="00420F9A" w:rsidR="00420F9A">
      <w:pPr>
        <w:ind w:firstLine="708"/>
        <w:jc w:val="both"/>
      </w:pPr>
    </w:p>
    <w:p w:rsidRDefault="00420F9A" w:rsidP="00420F9A" w:rsidR="00420F9A">
      <w:pPr>
        <w:ind w:firstLine="708"/>
        <w:jc w:val="both"/>
      </w:pPr>
      <w:r>
        <w:t>I</w:t>
      </w:r>
      <w:r w:rsidR="00C00C76">
        <w:t>II</w:t>
      </w:r>
      <w:r>
        <w:t>. Određuje se razdoblje provjere ponašanja u trajanju od 5 (pet) godina.</w:t>
      </w:r>
    </w:p>
    <w:p w:rsidRDefault="00C00C76" w:rsidP="00420F9A" w:rsidR="00C00C76">
      <w:pPr>
        <w:ind w:firstLine="708"/>
        <w:jc w:val="both"/>
      </w:pPr>
    </w:p>
    <w:p w:rsidRDefault="00C00C76" w:rsidP="00C00C76" w:rsidR="00C00C76">
      <w:pPr>
        <w:ind w:firstLine="708"/>
        <w:jc w:val="both"/>
      </w:pPr>
      <w:r>
        <w:t>IV.</w:t>
      </w:r>
      <w:r w:rsidRPr="00C00C76">
        <w:t xml:space="preserve"> </w:t>
      </w:r>
      <w:r w:rsidR="00073604">
        <w:t xml:space="preserve">Povjerenikom se imenuje Bože </w:t>
      </w:r>
      <w:proofErr w:type="spellStart"/>
      <w:r w:rsidR="00073604">
        <w:t>Guvo</w:t>
      </w:r>
      <w:proofErr w:type="spellEnd"/>
      <w:r w:rsidR="00073604">
        <w:t xml:space="preserve">, dr. sc. oec. iz Splita, </w:t>
      </w:r>
      <w:proofErr w:type="spellStart"/>
      <w:r w:rsidR="00073604">
        <w:t>Smiljanićeva</w:t>
      </w:r>
      <w:proofErr w:type="spellEnd"/>
      <w:r w:rsidR="00073604">
        <w:t xml:space="preserve"> 2, OIB: 55368811100.</w:t>
      </w:r>
    </w:p>
    <w:p w:rsidRDefault="00C00C76" w:rsidP="00C00C76" w:rsidR="00C00C76">
      <w:pPr>
        <w:ind w:firstLine="708"/>
        <w:jc w:val="both"/>
      </w:pPr>
    </w:p>
    <w:p w:rsidRDefault="00AB7C63" w:rsidP="00E75BAD" w:rsidR="00AB7C63">
      <w:pPr>
        <w:ind w:firstLine="708"/>
        <w:jc w:val="both"/>
      </w:pPr>
      <w:r>
        <w:t>Prije prihvaćanja dužnosti povjerenik će pred sudom dati izjavu da će savjesno, držeći se Ustava, zakona i pravnog poretka Republike Hrvatske, obavljati svoju dužnost.</w:t>
      </w:r>
    </w:p>
    <w:p w:rsidRDefault="00AB7C63" w:rsidP="00E75BAD" w:rsidR="00AB7C63">
      <w:pPr>
        <w:ind w:firstLine="708"/>
        <w:jc w:val="both"/>
      </w:pPr>
      <w:r>
        <w:t xml:space="preserve">Nakon davanja izjave sud će </w:t>
      </w:r>
      <w:r w:rsidR="00C25DA4">
        <w:t>povjereniku</w:t>
      </w:r>
      <w:r>
        <w:t xml:space="preserve"> predati potvrdu o </w:t>
      </w:r>
      <w:r w:rsidR="00C25DA4">
        <w:t>imenovanju</w:t>
      </w:r>
      <w:r>
        <w:t xml:space="preserve"> u kojoj je navedeno da je rješenjem o otvaranju postupka stečaja potrošača imenovan za povjerenika u ovom postupku.</w:t>
      </w:r>
    </w:p>
    <w:p w:rsidRDefault="00420F9A" w:rsidP="00E75BAD" w:rsidR="00420F9A">
      <w:pPr>
        <w:ind w:firstLine="708"/>
        <w:jc w:val="both"/>
      </w:pPr>
      <w:r>
        <w:t>Povjerenik će nakon zaključenja postupka, u razdoblju provjere ponašanja, u ime i za račun potrošača unovčavati imovinu potrošača i prikupljenim sredstvima namiriti nastale troškove postupka. O obavljenim radnjama povjerenik je dužan podnositi izviješća sudu.</w:t>
      </w:r>
    </w:p>
    <w:p w:rsidRDefault="00420F9A" w:rsidP="00E75BAD" w:rsidR="00420F9A">
      <w:pPr>
        <w:ind w:firstLine="708"/>
        <w:jc w:val="both"/>
      </w:pPr>
      <w:r>
        <w:t>A</w:t>
      </w:r>
      <w:r w:rsidR="00691CFC">
        <w:t>ko potrošač</w:t>
      </w:r>
      <w:r>
        <w:t xml:space="preserve"> u razdoblju provjere ponašanje stekne imovinu iz koje se mogu namiriti vjerovnici, na </w:t>
      </w:r>
      <w:r w:rsidR="00C25DA4">
        <w:t>odgovarajući</w:t>
      </w:r>
      <w:r>
        <w:t xml:space="preserve"> će se način primijeniti odredbe Stečajnog zakona o nastavljanju postupka radi naknade diobe u slučajevima u kojima se stečajni postupak ne provodi.</w:t>
      </w:r>
    </w:p>
    <w:p w:rsidRDefault="00420F9A" w:rsidP="00E75BAD" w:rsidR="00420F9A">
      <w:pPr>
        <w:jc w:val="both"/>
      </w:pPr>
    </w:p>
    <w:p w:rsidRDefault="00420F9A" w:rsidP="00420F9A" w:rsidR="00420F9A">
      <w:pPr>
        <w:jc w:val="center"/>
      </w:pPr>
      <w:r>
        <w:t>Obrazloženje</w:t>
      </w:r>
    </w:p>
    <w:p w:rsidRDefault="00420F9A" w:rsidP="00420F9A" w:rsidR="00420F9A">
      <w:pPr>
        <w:jc w:val="center"/>
      </w:pPr>
    </w:p>
    <w:p w:rsidRDefault="00691CFC" w:rsidP="009D23CE" w:rsidR="00420F9A">
      <w:pPr>
        <w:jc w:val="both"/>
      </w:pPr>
      <w:r>
        <w:tab/>
        <w:t>Potrošač</w:t>
      </w:r>
      <w:r w:rsidR="009D23CE">
        <w:t xml:space="preserve"> </w:t>
      </w:r>
      <w:r w:rsidR="00C25DA4">
        <w:t xml:space="preserve">Vesna </w:t>
      </w:r>
      <w:proofErr w:type="spellStart"/>
      <w:r w:rsidR="00C25DA4">
        <w:t>Pažin</w:t>
      </w:r>
      <w:proofErr w:type="spellEnd"/>
      <w:r w:rsidR="009D23CE">
        <w:t xml:space="preserve"> podnijela je prijedlog za otvaranje postupka stečaja potrošača te istome priložila popis imovine i obveza te plan ispunjenja obveza.</w:t>
      </w:r>
    </w:p>
    <w:p w:rsidRDefault="0070592B" w:rsidP="009D23CE" w:rsidR="0070592B">
      <w:pPr>
        <w:jc w:val="both"/>
      </w:pPr>
    </w:p>
    <w:p w:rsidRDefault="009D23CE" w:rsidP="009D23CE" w:rsidR="009D23CE">
      <w:pPr>
        <w:jc w:val="both"/>
      </w:pPr>
      <w:r>
        <w:tab/>
        <w:t xml:space="preserve">Poziv za pripremno ročište u postupku stečaja potrošača za dan </w:t>
      </w:r>
      <w:r w:rsidR="00C25DA4">
        <w:t>13. siječnja 2017</w:t>
      </w:r>
      <w:r>
        <w:t xml:space="preserve">. godine objavljen je na e-oglasnoj ploči sudova </w:t>
      </w:r>
      <w:r w:rsidR="00C25DA4">
        <w:t>10. studenog 2016.</w:t>
      </w:r>
      <w:r>
        <w:t>. godine zajedno s popisom imovine i obveza te planom ispunjenja obveza.</w:t>
      </w:r>
    </w:p>
    <w:p w:rsidRDefault="009D23CE" w:rsidP="009D23CE" w:rsidR="009D23CE">
      <w:pPr>
        <w:jc w:val="both"/>
      </w:pPr>
      <w:r>
        <w:tab/>
        <w:t xml:space="preserve">Vjerovnik </w:t>
      </w:r>
      <w:r w:rsidR="00C25DA4">
        <w:t>Erste&amp;</w:t>
      </w:r>
      <w:proofErr w:type="spellStart"/>
      <w:r w:rsidR="00C25DA4">
        <w:t>Steiermarkische</w:t>
      </w:r>
      <w:proofErr w:type="spellEnd"/>
      <w:r w:rsidR="00C25DA4">
        <w:t xml:space="preserve"> </w:t>
      </w:r>
      <w:proofErr w:type="spellStart"/>
      <w:r w:rsidR="00C25DA4">
        <w:t>bank</w:t>
      </w:r>
      <w:proofErr w:type="spellEnd"/>
      <w:r w:rsidR="00C25DA4">
        <w:t xml:space="preserve"> d.d.</w:t>
      </w:r>
      <w:r>
        <w:t xml:space="preserve"> se podneskom od </w:t>
      </w:r>
      <w:r w:rsidR="00C25DA4">
        <w:t>08. prosinca 2016</w:t>
      </w:r>
      <w:r>
        <w:t>. godine očitovao da ne prihvaća predloženi plan ispunjenja obveza.</w:t>
      </w:r>
    </w:p>
    <w:p w:rsidRDefault="009D23CE" w:rsidP="00C25DA4" w:rsidR="009D23CE">
      <w:pPr>
        <w:jc w:val="both"/>
      </w:pPr>
      <w:r>
        <w:tab/>
      </w:r>
      <w:r>
        <w:tab/>
      </w:r>
    </w:p>
    <w:p w:rsidRDefault="006B19D5" w:rsidP="009D23CE" w:rsidR="00E75BAD">
      <w:pPr>
        <w:jc w:val="both"/>
      </w:pPr>
      <w:r>
        <w:tab/>
        <w:t>Iz popisa imovine i obveza proizlazi da</w:t>
      </w:r>
      <w:r w:rsidR="00691CFC">
        <w:t xml:space="preserve"> potrošač</w:t>
      </w:r>
      <w:r>
        <w:t xml:space="preserve"> </w:t>
      </w:r>
      <w:r w:rsidR="00E75BAD">
        <w:t>nema redovnih prihoda ni ikakve imovine, a uzdržava se povremenim honorarnim poslovima. Ostvarila je pravo na minimalnu zajamčenu naknadu za vrijeme nezaposlenosti kroz razdoblje od tri godine koja je iznosila između 500,00 i 800,00 kn, te je dobila jednokratnu socijalnu pomoć u iznosu od 2.000,00 kn. Ove su okolnosti potvrđene i temeljem iskaza potrošač</w:t>
      </w:r>
      <w:r w:rsidR="008604A3">
        <w:t xml:space="preserve">a danog na pripremnom ročištu, a proizlazi i iz rješenja o odobravanju besplatne pravne pomoći. </w:t>
      </w:r>
    </w:p>
    <w:p w:rsidRDefault="00FC0FD8" w:rsidP="00E75BAD" w:rsidR="00FC0FD8">
      <w:pPr>
        <w:ind w:firstLine="708"/>
        <w:jc w:val="both"/>
      </w:pPr>
      <w:r>
        <w:t xml:space="preserve">Iz plana ispunjenja obveza vidljivo je da potrošač prema vjerovnicima ima dugovanja </w:t>
      </w:r>
      <w:r w:rsidR="00E75BAD">
        <w:t xml:space="preserve">u ukupnom iznosu od 212.278,38 </w:t>
      </w:r>
      <w:r>
        <w:t xml:space="preserve"> kuna, samo po osnovi glavnica, dakle, bez kamata te predlaže da se prema </w:t>
      </w:r>
      <w:r w:rsidR="00E75BAD">
        <w:t>svim vjerovnicima</w:t>
      </w:r>
      <w:r>
        <w:t xml:space="preserve"> umanji ob</w:t>
      </w:r>
      <w:r w:rsidR="00E75BAD">
        <w:t xml:space="preserve">veza za 100 %. </w:t>
      </w:r>
    </w:p>
    <w:p w:rsidRDefault="00FC0FD8" w:rsidP="00FC0FD8" w:rsidR="005B1E85">
      <w:pPr>
        <w:jc w:val="both"/>
      </w:pPr>
      <w:r>
        <w:tab/>
        <w:t xml:space="preserve">S obzirom na navedeno, sasvim </w:t>
      </w:r>
      <w:r w:rsidR="00691CFC">
        <w:t>je jasno da je</w:t>
      </w:r>
      <w:r w:rsidR="000177C0">
        <w:t xml:space="preserve"> potrošač nesposoban za plaćanje čime je ispunjen stečajni razlog u smislu odredbi </w:t>
      </w:r>
      <w:proofErr w:type="spellStart"/>
      <w:r w:rsidR="000177C0">
        <w:t>čl</w:t>
      </w:r>
      <w:proofErr w:type="spellEnd"/>
      <w:r w:rsidR="000177C0">
        <w:t xml:space="preserve"> 5. Zakona o stečaju potrošača, Narodne novine, br. 100/15, dalje: ZSP), a da je </w:t>
      </w:r>
      <w:r w:rsidR="00691CFC">
        <w:t>imovina pot</w:t>
      </w:r>
      <w:r w:rsidR="008604A3">
        <w:t>r</w:t>
      </w:r>
      <w:r w:rsidR="00691CFC">
        <w:t>ošača</w:t>
      </w:r>
      <w:r>
        <w:t xml:space="preserve"> koja bi ušla u stečajnu masu neznatne vrijednosti te nije dovoljna niti za namirenje troškova postupka pa je valjalo, temeljem odredbi čl. 58. </w:t>
      </w:r>
      <w:r w:rsidR="000177C0">
        <w:t>ZSP-a</w:t>
      </w:r>
      <w:r>
        <w:t>, riješiti kao u izreci.</w:t>
      </w:r>
    </w:p>
    <w:p w:rsidRDefault="00C00C76" w:rsidP="00FC0FD8" w:rsidR="00C00C76">
      <w:pPr>
        <w:jc w:val="both"/>
      </w:pPr>
      <w:r>
        <w:tab/>
        <w:t xml:space="preserve">Povjerenik je izabran i imenovan temeljem odredbi čl. 37. </w:t>
      </w:r>
      <w:r w:rsidR="00AB7C63">
        <w:t xml:space="preserve">i 38. </w:t>
      </w:r>
      <w:r>
        <w:t>ZSP-a, metodom slučajnog odabira u skladu s odredbama čl. 6. i 7. Pravilnika o pretpostavkama i načinu izbora povjerenika metodom slučajnog odabira (Narodne novine, br. 7/16).</w:t>
      </w:r>
    </w:p>
    <w:p w:rsidRDefault="009566A2" w:rsidP="009566A2" w:rsidR="009566A2">
      <w:pPr>
        <w:jc w:val="both"/>
      </w:pPr>
    </w:p>
    <w:p w:rsidRDefault="00FD6492" w:rsidP="008604A3" w:rsidR="008604A3">
      <w:pPr>
        <w:jc w:val="center"/>
      </w:pPr>
      <w:r>
        <w:t xml:space="preserve">U </w:t>
      </w:r>
      <w:r w:rsidR="008604A3">
        <w:t xml:space="preserve">Zagrebu, 22. veljače 2017. </w:t>
      </w:r>
    </w:p>
    <w:p w:rsidRDefault="00AB7C63" w:rsidP="009566A2" w:rsidR="00AB7C63">
      <w:pPr>
        <w:jc w:val="right"/>
      </w:pPr>
    </w:p>
    <w:p w:rsidRDefault="009566A2" w:rsidP="009566A2" w:rsidR="009566A2">
      <w:pPr>
        <w:jc w:val="right"/>
      </w:pPr>
      <w:r>
        <w:t>S u d a c:</w:t>
      </w:r>
    </w:p>
    <w:p w:rsidRDefault="009566A2" w:rsidP="009566A2" w:rsidR="009566A2">
      <w:pPr>
        <w:jc w:val="right"/>
      </w:pPr>
    </w:p>
    <w:p w:rsidRDefault="008604A3" w:rsidP="009566A2" w:rsidR="009566A2">
      <w:pPr>
        <w:jc w:val="right"/>
      </w:pPr>
      <w:r>
        <w:t>Jasna Gažić Ferenčina</w:t>
      </w:r>
      <w:r w:rsidR="00633F39">
        <w:t xml:space="preserve">,v.r. </w:t>
      </w:r>
    </w:p>
    <w:p w:rsidRDefault="00AB7C63" w:rsidP="009566A2" w:rsidR="00AB7C63">
      <w:pPr>
        <w:jc w:val="right"/>
      </w:pPr>
    </w:p>
    <w:p w:rsidRDefault="00AB7C63" w:rsidP="00AB7C63" w:rsidR="00AB7C63">
      <w:pPr>
        <w:jc w:val="both"/>
      </w:pPr>
      <w:r>
        <w:t>UPUTA O PRAVNOM LIJEKU:</w:t>
      </w:r>
    </w:p>
    <w:p w:rsidRDefault="009D083C" w:rsidP="00AB7C63" w:rsidR="009D083C">
      <w:pPr>
        <w:jc w:val="both"/>
      </w:pPr>
    </w:p>
    <w:p w:rsidRDefault="009D083C" w:rsidP="00AB7C63" w:rsidR="009D083C">
      <w:pPr>
        <w:jc w:val="both"/>
      </w:pPr>
      <w:r>
        <w:tab/>
        <w:t>Protiv ovog je rješenja dopuštena žalba županijskom sudu u roku od 15 dana.</w:t>
      </w:r>
    </w:p>
    <w:p w:rsidRDefault="009D083C" w:rsidP="00AB7C63" w:rsidR="0070592B">
      <w:pPr>
        <w:jc w:val="both"/>
      </w:pPr>
      <w:r>
        <w:tab/>
        <w:t>Žalba ne odgađa provedbu rješenja (čl. 27. st. 2. ZSP-a).</w:t>
      </w:r>
    </w:p>
    <w:p w:rsidRDefault="009566A2" w:rsidP="009566A2" w:rsidR="009566A2">
      <w:pPr>
        <w:jc w:val="both"/>
      </w:pPr>
      <w:r>
        <w:t>DNA:</w:t>
      </w:r>
    </w:p>
    <w:p w:rsidRDefault="009566A2" w:rsidP="009566A2" w:rsidR="009566A2">
      <w:pPr>
        <w:jc w:val="both"/>
      </w:pPr>
    </w:p>
    <w:p w:rsidRDefault="00B40156" w:rsidP="00B40156" w:rsidR="00B40156">
      <w:pPr>
        <w:ind w:firstLine="708"/>
        <w:jc w:val="both"/>
      </w:pPr>
      <w:r>
        <w:t>Svim sudionicima putem mrežne stranice e-oglasna ploča sudova</w:t>
      </w:r>
      <w:r w:rsidR="00FC0FD8">
        <w:t>.</w:t>
      </w:r>
    </w:p>
    <w:p w:rsidRDefault="00B40156" w:rsidP="00B40156" w:rsidR="00B40156">
      <w:pPr>
        <w:ind w:firstLine="708"/>
        <w:jc w:val="both"/>
      </w:pPr>
      <w:r>
        <w:t xml:space="preserve">Smatra se da je dostava pismena obavljena istekom osmog dana od dana objave pismena na mrežnoj stranici e-oglasna ploča sudova (čl. 25. st. </w:t>
      </w:r>
      <w:r w:rsidR="00FC0FD8">
        <w:t xml:space="preserve">1. i st. </w:t>
      </w:r>
      <w:r>
        <w:t>2. ZSP-a).</w:t>
      </w:r>
    </w:p>
    <w:p w:rsidRDefault="000177C0" w:rsidP="000177C0" w:rsidR="000177C0">
      <w:pPr>
        <w:jc w:val="both"/>
      </w:pPr>
    </w:p>
    <w:p w:rsidRDefault="000177C0" w:rsidP="000177C0" w:rsidR="000177C0">
      <w:pPr>
        <w:jc w:val="both"/>
      </w:pPr>
      <w:r>
        <w:t>Poštom (čl. 56. ZSP-a):</w:t>
      </w:r>
    </w:p>
    <w:p w:rsidRDefault="00FC0FD8" w:rsidP="00FC0FD8" w:rsidR="00FC0FD8">
      <w:pPr>
        <w:jc w:val="both"/>
      </w:pPr>
    </w:p>
    <w:p w:rsidRDefault="00C00C76" w:rsidP="008604A3" w:rsidR="00C00C76">
      <w:pPr>
        <w:pStyle w:val="Odlomakpopisa"/>
        <w:numPr>
          <w:ilvl w:val="0"/>
          <w:numId w:val="9"/>
        </w:numPr>
        <w:jc w:val="both"/>
      </w:pPr>
      <w:r>
        <w:t>potroša</w:t>
      </w:r>
      <w:r w:rsidR="008604A3">
        <w:t xml:space="preserve">ču Vesni </w:t>
      </w:r>
      <w:proofErr w:type="spellStart"/>
      <w:r w:rsidR="008604A3">
        <w:t>Pažin</w:t>
      </w:r>
      <w:proofErr w:type="spellEnd"/>
    </w:p>
    <w:p w:rsidRDefault="008604A3" w:rsidP="00C00C76" w:rsidR="00C00C76">
      <w:pPr>
        <w:pStyle w:val="Odlomakpopisa"/>
        <w:numPr>
          <w:ilvl w:val="0"/>
          <w:numId w:val="9"/>
        </w:numPr>
        <w:jc w:val="both"/>
      </w:pPr>
      <w:r>
        <w:t>Poreznoj upravi, Zagreb</w:t>
      </w:r>
    </w:p>
    <w:p w:rsidRDefault="00C00C76" w:rsidP="00C00C76" w:rsidR="00C00C76">
      <w:pPr>
        <w:pStyle w:val="Odlomakpopisa"/>
        <w:numPr>
          <w:ilvl w:val="0"/>
          <w:numId w:val="9"/>
        </w:numPr>
        <w:jc w:val="both"/>
      </w:pPr>
      <w:r>
        <w:t>Općinskom</w:t>
      </w:r>
      <w:r w:rsidR="008604A3">
        <w:t xml:space="preserve"> državnom odvjetništvu u Zagrebu</w:t>
      </w:r>
    </w:p>
    <w:p w:rsidRDefault="00691CFC" w:rsidP="00633F39" w:rsidR="00633F39">
      <w:pPr>
        <w:pStyle w:val="Odlomakpopisa"/>
        <w:numPr>
          <w:ilvl w:val="0"/>
          <w:numId w:val="9"/>
        </w:numPr>
        <w:jc w:val="both"/>
      </w:pPr>
      <w:r>
        <w:t>povjereniku</w:t>
      </w:r>
      <w:r w:rsidR="00073604" w:rsidRPr="00073604">
        <w:t xml:space="preserve"> </w:t>
      </w:r>
      <w:r w:rsidR="00073604">
        <w:t xml:space="preserve">Bože </w:t>
      </w:r>
      <w:proofErr w:type="spellStart"/>
      <w:r w:rsidR="00073604">
        <w:t>Guvo</w:t>
      </w:r>
      <w:proofErr w:type="spellEnd"/>
      <w:r w:rsidR="00073604">
        <w:t xml:space="preserve">, dr. sc. oec., Split, </w:t>
      </w:r>
      <w:proofErr w:type="spellStart"/>
      <w:r w:rsidR="00073604">
        <w:t>Smiljanićeva</w:t>
      </w:r>
      <w:proofErr w:type="spellEnd"/>
      <w:r w:rsidR="00073604">
        <w:t xml:space="preserve"> 2</w:t>
      </w:r>
    </w:p>
    <w:p w:rsidRDefault="00633F39" w:rsidP="00590FB7" w:rsidR="00633F39" w:rsidRPr="00590FB7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</w:p>
    <w:p w:rsidRDefault="00633F39" w:rsidP="00590FB7" w:rsidR="00633F39" w:rsidRPr="00590FB7">
      <w:pPr>
        <w:ind w:firstLine="720" w:left="2880"/>
        <w:jc w:val="both"/>
      </w:pPr>
      <w:r w:rsidRPr="00590FB7">
        <w:t xml:space="preserve">Za točnost </w:t>
      </w:r>
      <w:proofErr w:type="spellStart"/>
      <w:r w:rsidRPr="00590FB7">
        <w:t>otpravka</w:t>
      </w:r>
      <w:proofErr w:type="spellEnd"/>
      <w:r w:rsidRPr="00590FB7">
        <w:t xml:space="preserve"> – ovlašteni službenik</w:t>
      </w:r>
      <w:bookmarkStart w:name="_GoBack" w:id="0"/>
      <w:bookmarkEnd w:id="0"/>
    </w:p>
    <w:p w:rsidRDefault="00633F39" w:rsidP="00633F39" w:rsidR="00C00C76" w:rsidRPr="00633F39">
      <w:pPr>
        <w:jc w:val="both"/>
      </w:pP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</w:r>
      <w:r w:rsidRPr="00590FB7">
        <w:tab/>
        <w:t xml:space="preserve">Jelena Pavić </w:t>
      </w:r>
      <w:r>
        <w:t xml:space="preserve"> </w:t>
      </w:r>
    </w:p>
    <w:sectPr w:rsidSect="00E42AC2" w:rsidR="00C00C76" w:rsidRPr="00633F39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30C29" w:rsidR="00330C29">
      <w:r>
        <w:separator/>
      </w:r>
    </w:p>
  </w:endnote>
  <w:endnote w:id="0" w:type="continuationSeparator">
    <w:p w:rsidRDefault="00330C29" w:rsidR="00330C2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30C29" w:rsidR="00330C29">
      <w:r>
        <w:separator/>
      </w:r>
    </w:p>
  </w:footnote>
  <w:footnote w:id="0" w:type="continuationSeparator">
    <w:p w:rsidRDefault="00330C29" w:rsidR="00330C2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5F3BEA" w:rsidR="005F3BEA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3BEA" w:rsidP="00E42AC2" w:rsidR="005F3BEA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633F39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633F39" w:rsidP="00633F39" w:rsidR="00633F39">
    <w:pPr>
      <w:jc w:val="right"/>
    </w:pPr>
    <w:proofErr w:type="spellStart"/>
    <w:r>
      <w:t>Posl</w:t>
    </w:r>
    <w:proofErr w:type="spellEnd"/>
    <w:r>
      <w:t xml:space="preserve">. broj: 40 </w:t>
    </w:r>
    <w:proofErr w:type="spellStart"/>
    <w:r>
      <w:t>Sp</w:t>
    </w:r>
    <w:proofErr w:type="spellEnd"/>
    <w:r>
      <w:t>-30/16-13</w:t>
    </w:r>
  </w:p>
  <w:p w:rsidRDefault="005F3BEA" w:rsidP="00633F39" w:rsidR="005F3BEA">
    <w:pPr>
      <w:pStyle w:val="Zaglavlje"/>
      <w:jc w:val="right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33F39" w:rsidP="00633F39" w:rsidR="00633F39">
    <w:pPr>
      <w:jc w:val="right"/>
    </w:pPr>
    <w:proofErr w:type="spellStart"/>
    <w:r>
      <w:t>Posl</w:t>
    </w:r>
    <w:proofErr w:type="spellEnd"/>
    <w:r>
      <w:t xml:space="preserve">. broj: 40 </w:t>
    </w:r>
    <w:proofErr w:type="spellStart"/>
    <w:r>
      <w:t>Sp</w:t>
    </w:r>
    <w:proofErr w:type="spellEnd"/>
    <w:r>
      <w:t>-30/16-13</w:t>
    </w:r>
  </w:p>
  <w:p w:rsidRDefault="00633F39" w:rsidP="00633F39" w:rsidR="00633F39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806D65"/>
    <w:multiLevelType w:val="hybridMultilevel"/>
    <w:tmpl w:val="F7C294C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17B7701F"/>
    <w:multiLevelType w:val="hybridMultilevel"/>
    <w:tmpl w:val="AD9E0DC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3C096FD0"/>
    <w:multiLevelType w:val="hybridMultilevel"/>
    <w:tmpl w:val="1EF864B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453E16B9"/>
    <w:multiLevelType w:val="hybridMultilevel"/>
    <w:tmpl w:val="803E5ACE"/>
    <w:lvl w:tplc="1744D8D8" w:ilvl="0">
      <w:start w:val="1"/>
      <w:numFmt w:val="decimal"/>
      <w:lvlText w:val="%1-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48A23FAD"/>
    <w:multiLevelType w:val="hybridMultilevel"/>
    <w:tmpl w:val="36A24CE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518528D2"/>
    <w:multiLevelType w:val="hybridMultilevel"/>
    <w:tmpl w:val="097AF7A2"/>
    <w:lvl w:tplc="BBE2829C" w:ilvl="0">
      <w:start w:val="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  <w:b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6F53BB7"/>
    <w:multiLevelType w:val="hybridMultilevel"/>
    <w:tmpl w:val="3620D888"/>
    <w:lvl w:tplc="16BEDB1A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7">
    <w:nsid w:val="5CF44107"/>
    <w:multiLevelType w:val="hybridMultilevel"/>
    <w:tmpl w:val="13EE036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8">
    <w:nsid w:val="6D53569A"/>
    <w:multiLevelType w:val="hybridMultilevel"/>
    <w:tmpl w:val="E8F0D0C6"/>
    <w:lvl w:tplc="B3E606E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5"/>
  </w:num>
  <w:num w:numId="2">
    <w:abstractNumId w:val="4"/>
  </w:num>
  <w:num w:numId="3">
    <w:abstractNumId w:val="3"/>
  </w:num>
  <w:num w:numId="4">
    <w:abstractNumId w:val="6"/>
  </w:num>
  <w:num w:numId="5">
    <w:abstractNumId w:val="1"/>
  </w:num>
  <w:num w:numId="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2"/>
  </w:num>
  <w:num w:numId="8">
    <w:abstractNumId w:val="8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D17BA"/>
    <w:rsid w:val="000177C0"/>
    <w:rsid w:val="00073604"/>
    <w:rsid w:val="0009557A"/>
    <w:rsid w:val="001178EC"/>
    <w:rsid w:val="001329AB"/>
    <w:rsid w:val="00136DCF"/>
    <w:rsid w:val="00151023"/>
    <w:rsid w:val="00154EDB"/>
    <w:rsid w:val="001B7C3B"/>
    <w:rsid w:val="00220664"/>
    <w:rsid w:val="002C7D7F"/>
    <w:rsid w:val="002D74B3"/>
    <w:rsid w:val="00305CA6"/>
    <w:rsid w:val="00330C29"/>
    <w:rsid w:val="00344D8F"/>
    <w:rsid w:val="003841B1"/>
    <w:rsid w:val="003D17BA"/>
    <w:rsid w:val="003D6E32"/>
    <w:rsid w:val="00420F9A"/>
    <w:rsid w:val="0042288A"/>
    <w:rsid w:val="00453C35"/>
    <w:rsid w:val="004734CC"/>
    <w:rsid w:val="004E28E6"/>
    <w:rsid w:val="00557463"/>
    <w:rsid w:val="005624E7"/>
    <w:rsid w:val="005B1E85"/>
    <w:rsid w:val="005F3BEA"/>
    <w:rsid w:val="00633F39"/>
    <w:rsid w:val="00655471"/>
    <w:rsid w:val="006626FF"/>
    <w:rsid w:val="00691CFC"/>
    <w:rsid w:val="00695EDE"/>
    <w:rsid w:val="006B19D5"/>
    <w:rsid w:val="006D15E9"/>
    <w:rsid w:val="0070592B"/>
    <w:rsid w:val="00712752"/>
    <w:rsid w:val="00752920"/>
    <w:rsid w:val="00773FC7"/>
    <w:rsid w:val="007B0FEE"/>
    <w:rsid w:val="007E41D5"/>
    <w:rsid w:val="00835EA0"/>
    <w:rsid w:val="00855D28"/>
    <w:rsid w:val="008604A3"/>
    <w:rsid w:val="00913843"/>
    <w:rsid w:val="009566A2"/>
    <w:rsid w:val="00966B9D"/>
    <w:rsid w:val="009D083C"/>
    <w:rsid w:val="009D23CE"/>
    <w:rsid w:val="009D3CD2"/>
    <w:rsid w:val="00A318D5"/>
    <w:rsid w:val="00A36766"/>
    <w:rsid w:val="00A538B5"/>
    <w:rsid w:val="00AB7C63"/>
    <w:rsid w:val="00AF6AE0"/>
    <w:rsid w:val="00B40156"/>
    <w:rsid w:val="00B45140"/>
    <w:rsid w:val="00B453B8"/>
    <w:rsid w:val="00B53E13"/>
    <w:rsid w:val="00BD018A"/>
    <w:rsid w:val="00C00C76"/>
    <w:rsid w:val="00C202C7"/>
    <w:rsid w:val="00C25DA4"/>
    <w:rsid w:val="00C6192A"/>
    <w:rsid w:val="00C9293C"/>
    <w:rsid w:val="00CD5CC4"/>
    <w:rsid w:val="00D07016"/>
    <w:rsid w:val="00D25B55"/>
    <w:rsid w:val="00D92CA8"/>
    <w:rsid w:val="00E34EFC"/>
    <w:rsid w:val="00E42AC2"/>
    <w:rsid w:val="00E46C32"/>
    <w:rsid w:val="00E735C8"/>
    <w:rsid w:val="00E75BAD"/>
    <w:rsid w:val="00F45669"/>
    <w:rsid w:val="00F5159D"/>
    <w:rsid w:val="00F540E1"/>
    <w:rsid w:val="00F5649F"/>
    <w:rsid w:val="00FC0FD8"/>
    <w:rsid w:val="00FD6492"/>
    <w:rsid w:val="00FF5B2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true" w:styleId="t-9-8" w:type="paragraph">
    <w:name w:val="t-9-8"/>
    <w:basedOn w:val="Normal"/>
    <w:rsid w:val="00B40156"/>
    <w:pPr>
      <w:spacing w:afterAutospacing="true" w:after="100" w:beforeAutospacing="true" w:before="100"/>
    </w:pPr>
  </w:style>
  <w:style w:styleId="Tekstbalonia" w:type="paragraph">
    <w:name w:val="Balloon Text"/>
    <w:basedOn w:val="Normal"/>
    <w:link w:val="TekstbaloniaChar"/>
    <w:rsid w:val="00A3676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3676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557463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7463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7463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Bezproreda" w:type="paragraph">
    <w:name w:val="No Spacing"/>
    <w:uiPriority w:val="1"/>
    <w:qFormat/>
    <w:rsid w:val="00633F39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33F3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633F39"/>
    <w:rPr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E42AC2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42AC2"/>
  </w:style>
  <w:style w:styleId="Odlomakpopisa" w:type="paragraph">
    <w:name w:val="List Paragraph"/>
    <w:basedOn w:val="Normal"/>
    <w:uiPriority w:val="34"/>
    <w:qFormat/>
    <w:rsid w:val="009D3CD2"/>
    <w:pPr>
      <w:ind w:left="720"/>
      <w:contextualSpacing/>
    </w:pPr>
  </w:style>
  <w:style w:customStyle="1" w:styleId="t-9-8" w:type="paragraph">
    <w:name w:val="t-9-8"/>
    <w:basedOn w:val="Normal"/>
    <w:rsid w:val="00B40156"/>
    <w:pPr>
      <w:spacing w:after="100" w:afterAutospacing="1" w:before="100" w:beforeAutospacing="1"/>
    </w:pPr>
  </w:style>
  <w:style w:styleId="Tekstbalonia" w:type="paragraph">
    <w:name w:val="Balloon Text"/>
    <w:basedOn w:val="Normal"/>
    <w:link w:val="TekstbaloniaChar"/>
    <w:rsid w:val="00A3676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3676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557463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57463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7463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7463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Bezproreda" w:type="paragraph">
    <w:name w:val="No Spacing"/>
    <w:uiPriority w:val="1"/>
    <w:qFormat/>
    <w:rsid w:val="00633F39"/>
    <w:rPr>
      <w:rFonts w:cstheme="minorBidi" w:eastAsiaTheme="minorHAnsi"/>
      <w:sz w:val="24"/>
      <w:szCs w:val="24"/>
      <w:lang w:eastAsia="en-US"/>
    </w:rPr>
  </w:style>
  <w:style w:styleId="Podnoje" w:type="paragraph">
    <w:name w:val="footer"/>
    <w:basedOn w:val="Normal"/>
    <w:link w:val="PodnojeChar"/>
    <w:rsid w:val="00633F3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633F39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57102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6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978572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55562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936257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334396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593324886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161387526">
              <w:marLeft w:val="0"/>
              <w:marRight w:val="0"/>
              <w:marTop w:val="300"/>
              <w:marBottom w:val="45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veljače 2017.</izvorni_sadrzaj>
    <derivirana_varijabla naziv="DomainObject.DatumDonosenjaOdluke_1">22.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Jasna</izvorni_sadrzaj>
    <derivirana_varijabla naziv="DomainObject.DonositeljOdluke.Ime_1">Jasna</derivirana_varijabla>
  </DomainObject.DonositeljOdluke.Ime>
  <DomainObject.DonositeljOdluke.Prezime>
    <izvorni_sadrzaj>Gažić Ferenčina</izvorni_sadrzaj>
    <derivirana_varijabla naziv="DomainObject.DonositeljOdluke.Prezime_1">Gažić Ferenčina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30</izvorni_sadrzaj>
    <derivirana_varijabla naziv="DomainObject.Predmet.Broj_1">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22. kolovoza 2016.</izvorni_sadrzaj>
    <derivirana_varijabla naziv="DomainObject.Predmet.DatumOsnivanja_1">22. kolovoza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Sp-30/2016</izvorni_sadrzaj>
    <derivirana_varijabla naziv="DomainObject.Predmet.OznakaBroj_1">Sp-30/2016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40 - Izvanparnična i stečajna</izvorni_sadrzaj>
    <derivirana_varijabla naziv="DomainObject.Predmet.Referada.Naziv_1">Referada 40 - Izvanparnična i stečajna</derivirana_varijabla>
  </DomainObject.Predmet.Referada.Naziv>
  <DomainObject.Predmet.Referada.Oznaka>
    <izvorni_sadrzaj>40</izvorni_sadrzaj>
    <derivirana_varijabla naziv="DomainObject.Predmet.Referada.Oznaka_1">40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Općinski građanski sud u Zagrebu</izvorni_sadrzaj>
    <derivirana_varijabla naziv="DomainObject.Predmet.Referada.Sud.Naziv_1">Općinski građanski sud u Zagrebu</derivirana_varijabla>
  </DomainObject.Predmet.Referada.Sud.Naziv>
  <DomainObject.Predmet.Referada.Sudac>
    <izvorni_sadrzaj>Jasna Gažić Ferenčina</izvorni_sadrzaj>
    <derivirana_varijabla naziv="DomainObject.Predmet.Referada.Sudac_1">Jasna Gažić Ferenčina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Vesna Pažin</izvorni_sadrzaj>
    <derivirana_varijabla naziv="DomainObject.Predmet.StrankaFormated_1">  Vesna Pažin</derivirana_varijabla>
  </DomainObject.Predmet.StrankaFormated>
  <DomainObject.Predmet.StrankaFormatedOIB>
    <izvorni_sadrzaj>  Vesna Pažin, OIB 55830507744</izvorni_sadrzaj>
    <derivirana_varijabla naziv="DomainObject.Predmet.StrankaFormatedOIB_1">  Vesna Pažin, OIB 55830507744</derivirana_varijabla>
  </DomainObject.Predmet.StrankaFormatedOIB>
  <DomainObject.Predmet.StrankaFormatedWithAdress>
    <izvorni_sadrzaj> Vesna Pažin, Domagojeva 14, 10000 Zagreb</izvorni_sadrzaj>
    <derivirana_varijabla naziv="DomainObject.Predmet.StrankaFormatedWithAdress_1"> Vesna Pažin, Domagojeva 14, 10000 Zagreb</derivirana_varijabla>
  </DomainObject.Predmet.StrankaFormatedWithAdress>
  <DomainObject.Predmet.StrankaFormatedWithAdressOIB>
    <izvorni_sadrzaj> Vesna Pažin, OIB 55830507744, Domagojeva 14, 10000 Zagreb</izvorni_sadrzaj>
    <derivirana_varijabla naziv="DomainObject.Predmet.StrankaFormatedWithAdressOIB_1"> Vesna Pažin, OIB 55830507744, Domagojeva 14, 10000 Zagreb</derivirana_varijabla>
  </DomainObject.Predmet.StrankaFormatedWithAdressOIB>
  <DomainObject.Predmet.StrankaWithAdress>
    <izvorni_sadrzaj>Vesna Pažin Domagojeva 14,10000 Zagreb</izvorni_sadrzaj>
    <derivirana_varijabla naziv="DomainObject.Predmet.StrankaWithAdress_1">Vesna Pažin Domagojeva 14,10000 Zagreb</derivirana_varijabla>
  </DomainObject.Predmet.StrankaWithAdress>
  <DomainObject.Predmet.StrankaWithAdressOIB>
    <izvorni_sadrzaj>Vesna Pažin, OIB 55830507744, Domagojeva 14,10000 Zagreb</izvorni_sadrzaj>
    <derivirana_varijabla naziv="DomainObject.Predmet.StrankaWithAdressOIB_1">Vesna Pažin, OIB 55830507744, Domagojeva 14,10000 Zagreb</derivirana_varijabla>
  </DomainObject.Predmet.StrankaWithAdressOIB>
  <DomainObject.Predmet.StrankaNazivFormated>
    <izvorni_sadrzaj>Vesna Pažin</izvorni_sadrzaj>
    <derivirana_varijabla naziv="DomainObject.Predmet.StrankaNazivFormated_1">Vesna Pažin</derivirana_varijabla>
  </DomainObject.Predmet.StrankaNazivFormated>
  <DomainObject.Predmet.StrankaNazivFormatedOIB>
    <izvorni_sadrzaj>Vesna Pažin, OIB 55830507744</izvorni_sadrzaj>
    <derivirana_varijabla naziv="DomainObject.Predmet.StrankaNazivFormatedOIB_1">Vesna Pažin, OIB 55830507744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Ulica grada Vukovara 84</izvorni_sadrzaj>
    <derivirana_varijabla naziv="DomainObject.Predmet.Sud.Adresa.UlicaIKBR_1">Ulica grada Vukovara 84</derivirana_varijabla>
  </DomainObject.Predmet.Sud.Adresa.UlicaIKBR>
  <DomainObject.Predmet.Sud.Naziv>
    <izvorni_sadrzaj>Općinski građanski sud u Zagrebu</izvorni_sadrzaj>
    <derivirana_varijabla naziv="DomainObject.Predmet.Sud.Naziv_1">Općinski građanski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40 - Izvanparnična i stečajna</izvorni_sadrzaj>
    <derivirana_varijabla naziv="DomainObject.Predmet.TrenutnaLokacijaSpisa.Naziv_1">Referada 40 - Izvanparnična i stečajna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građanski sud u Zagrebu</izvorni_sadrzaj>
    <derivirana_varijabla naziv="DomainObject.Predmet.TrenutnaLokacijaSpisa.Sud.Naziv_1">Općinski građanski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Pisarnica R1, R2 i Pom</izvorni_sadrzaj>
    <derivirana_varijabla naziv="DomainObject.Predmet.UstrojstvenaJedinicaVodi.Naziv_1">Pisarnica R1, R2 i Pom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građanski sud u Zagrebu</izvorni_sadrzaj>
    <derivirana_varijabla naziv="DomainObject.Predmet.UstrojstvenaJedinicaVodi.Sud.Naziv_1">Općinski građanski sud u Zagrebu</derivirana_varijabla>
  </DomainObject.Predmet.UstrojstvenaJedinicaVodi.Sud.Naziv>
  <DomainObject.Predmet.VrstaSpora.Naziv>
    <izvorni_sadrzaj>Stečaj potrošača</izvorni_sadrzaj>
    <derivirana_varijabla naziv="DomainObject.Predmet.VrstaSpora.Naziv_1">Stečaj potrošača</derivirana_varijabla>
  </DomainObject.Predmet.VrstaSpora.Naziv>
  <DomainObject.Predmet.Zapisnicar>
    <izvorni_sadrzaj>Jelena  Pavić</izvorni_sadrzaj>
    <derivirana_varijabla naziv="DomainObject.Predmet.Zapisnicar_1">Jelena  Pavić</derivirana_varijabla>
  </DomainObject.Predmet.Zapisnicar>
  <DomainObject.Predmet.StrankaListFormated>
    <izvorni_sadrzaj>
      <item>Vesna Pažin</item>
    </izvorni_sadrzaj>
    <derivirana_varijabla naziv="DomainObject.Predmet.StrankaListFormated_1">
      <item>Vesna Pažin</item>
    </derivirana_varijabla>
  </DomainObject.Predmet.StrankaListFormated>
  <DomainObject.Predmet.StrankaListFormatedOIB>
    <izvorni_sadrzaj>
      <item>Vesna Pažin, OIB 55830507744</item>
    </izvorni_sadrzaj>
    <derivirana_varijabla naziv="DomainObject.Predmet.StrankaListFormatedOIB_1">
      <item>Vesna Pažin, OIB 55830507744</item>
    </derivirana_varijabla>
  </DomainObject.Predmet.StrankaListFormatedOIB>
  <DomainObject.Predmet.StrankaListFormatedWithAdress>
    <izvorni_sadrzaj>
      <item>Vesna Pažin, Domagojeva 14, 10000 Zagreb</item>
    </izvorni_sadrzaj>
    <derivirana_varijabla naziv="DomainObject.Predmet.StrankaListFormatedWithAdress_1">
      <item>Vesna Pažin, Domagojeva 14, 10000 Zagreb</item>
    </derivirana_varijabla>
  </DomainObject.Predmet.StrankaListFormatedWithAdress>
  <DomainObject.Predmet.StrankaListFormatedWithAdressOIB>
    <izvorni_sadrzaj>
      <item>Vesna Pažin, OIB 55830507744, Domagojeva 14, 10000 Zagreb</item>
    </izvorni_sadrzaj>
    <derivirana_varijabla naziv="DomainObject.Predmet.StrankaListFormatedWithAdressOIB_1">
      <item>Vesna Pažin, OIB 55830507744, Domagojeva 14, 10000 Zagreb</item>
    </derivirana_varijabla>
  </DomainObject.Predmet.StrankaListFormatedWithAdressOIB>
  <DomainObject.Predmet.StrankaListNazivFormated>
    <izvorni_sadrzaj>
      <item>Vesna Pažin</item>
    </izvorni_sadrzaj>
    <derivirana_varijabla naziv="DomainObject.Predmet.StrankaListNazivFormated_1">
      <item>Vesna Pažin</item>
    </derivirana_varijabla>
  </DomainObject.Predmet.StrankaListNazivFormated>
  <DomainObject.Predmet.StrankaListNazivFormatedOIB>
    <izvorni_sadrzaj>
      <item>Vesna Pažin, OIB 55830507744</item>
    </izvorni_sadrzaj>
    <derivirana_varijabla naziv="DomainObject.Predmet.StrankaListNazivFormatedOIB_1">
      <item>Vesna Pažin, OIB 55830507744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ERSTE&amp;STEIERMÄRKISCHE BANKA dioničko društvo</item>
      <item>Neven Cirkveni</item>
    </izvorni_sadrzaj>
    <derivirana_varijabla naziv="DomainObject.Predmet.OstaliListFormated_1">
      <item>ERSTE&amp;STEIERMÄRKISCHE BANKA dioničko društvo</item>
      <item>Neven Cirkveni</item>
    </derivirana_varijabla>
  </DomainObject.Predmet.OstaliListFormated>
  <DomainObject.Predmet.OstaliListFormatedOIB>
    <izvorni_sadrzaj>
      <item>ERSTE&amp;STEIERMÄRKISCHE BANKA dioničko društvo, OIB 23057039320</item>
      <item>Neven Cirkveni</item>
    </izvorni_sadrzaj>
    <derivirana_varijabla naziv="DomainObject.Predmet.OstaliListFormatedOIB_1">
      <item>ERSTE&amp;STEIERMÄRKISCHE BANKA dioničko društvo, OIB 23057039320</item>
      <item>Neven Cirkveni</item>
    </derivirana_varijabla>
  </DomainObject.Predmet.OstaliListFormatedOIB>
  <DomainObject.Predmet.OstaliListFormatedWithAdress>
    <izvorni_sadrzaj>
      <item>ERSTE&amp;STEIERMÄRKISCHE BANKA dioničko društvo, Jadranski Trg 3/a, 51000 Rijeka</item>
      <item>Neven Cirkveni, Radićeva 27, 10000 Zagreb</item>
    </izvorni_sadrzaj>
    <derivirana_varijabla naziv="DomainObject.Predmet.OstaliListFormatedWithAdress_1">
      <item>ERSTE&amp;STEIERMÄRKISCHE BANKA dioničko društvo, Jadranski Trg 3/a, 51000 Rijeka</item>
      <item>Neven Cirkveni, Radićeva 27, 10000 Zagreb</item>
    </derivirana_varijabla>
  </DomainObject.Predmet.OstaliListFormatedWithAdress>
  <DomainObject.Predmet.OstaliListFormatedWithAdressOIB>
    <izvorni_sadrzaj>
      <item>ERSTE&amp;STEIERMÄRKISCHE BANKA dioničko društvo, OIB 23057039320, Jadranski Trg 3/a, 51000 Rijeka</item>
      <item>Neven Cirkveni, Radićeva 27, 10000 Zagreb</item>
    </izvorni_sadrzaj>
    <derivirana_varijabla naziv="DomainObject.Predmet.OstaliListFormatedWithAdressOIB_1">
      <item>ERSTE&amp;STEIERMÄRKISCHE BANKA dioničko društvo, OIB 23057039320, Jadranski Trg 3/a, 51000 Rijeka</item>
      <item>Neven Cirkveni, Radićeva 27, 10000 Zagreb</item>
    </derivirana_varijabla>
  </DomainObject.Predmet.OstaliListFormatedWithAdressOIB>
  <DomainObject.Predmet.OstaliListNazivFormated>
    <izvorni_sadrzaj>
      <item>ERSTE&amp;STEIERMÄRKISCHE BANKA dioničko društvo</item>
      <item>Neven Cirkveni</item>
    </izvorni_sadrzaj>
    <derivirana_varijabla naziv="DomainObject.Predmet.OstaliListNazivFormated_1">
      <item>ERSTE&amp;STEIERMÄRKISCHE BANKA dioničko društvo</item>
      <item>Neven Cirkveni</item>
    </derivirana_varijabla>
  </DomainObject.Predmet.OstaliListNazivFormated>
  <DomainObject.Predmet.OstaliListNazivFormatedOIB>
    <izvorni_sadrzaj>
      <item>ERSTE&amp;STEIERMÄRKISCHE BANKA dioničko društvo, OIB 23057039320</item>
      <item>Neven Cirkveni</item>
    </izvorni_sadrzaj>
    <derivirana_varijabla naziv="DomainObject.Predmet.OstaliListNazivFormatedOIB_1">
      <item>ERSTE&amp;STEIERMÄRKISCHE BANKA dioničko društvo, OIB 23057039320</item>
      <item>Neven Cirkveni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Županijski sud u Zagrebu</izvorni_sadrzaj>
    <derivirana_varijabla naziv="DomainObject.Predmet.Sud.Parent.Naziv_1">Županijski sud u Zagrebu</derivirana_varijabla>
  </DomainObject.Predmet.Sud.Parent.Naziv>
  <DomainObject.Datum>
    <izvorni_sadrzaj>22. veljače 2017.</izvorni_sadrzaj>
    <derivirana_varijabla naziv="DomainObject.Datum_1">22.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Vesna Pažin</izvorni_sadrzaj>
    <derivirana_varijabla naziv="DomainObject.Predmet.StrankaIDrugi_1">Vesna Pažin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Vesna Pažin, OIB 55830507744, Domagojeva 14, 10000 Zagreb</izvorni_sadrzaj>
    <derivirana_varijabla naziv="DomainObject.Predmet.StrankaIDrugiAdressOIB_1">Vesna Pažin, OIB 55830507744, Domagojeva 14, 10000 Zagreb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Vesna Pažin</item>
      <item>ERSTE&amp;STEIERMÄRKISCHE BANKA dioničko društvo</item>
      <item>Neven Cirkveni</item>
    </izvorni_sadrzaj>
    <derivirana_varijabla naziv="DomainObject.Predmet.SudioniciListNaziv_1">
      <item>Vesna Pažin</item>
      <item>ERSTE&amp;STEIERMÄRKISCHE BANKA dioničko društvo</item>
      <item>Neven Cirkveni</item>
    </derivirana_varijabla>
  </DomainObject.Predmet.SudioniciListNaziv>
  <DomainObject.Predmet.SudioniciListAdressOIB>
    <izvorni_sadrzaj>
      <item>Vesna Pažin, OIB 55830507744, Domagojeva 14,10000 Zagreb</item>
      <item>ERSTE&amp;STEIERMÄRKISCHE BANKA dioničko društvo, OIB 23057039320, Jadranski Trg 3/a,51000 Rijeka</item>
      <item>Neven Cirkveni, Radićeva 27,10000 Zagreb</item>
    </izvorni_sadrzaj>
    <derivirana_varijabla naziv="DomainObject.Predmet.SudioniciListAdressOIB_1">
      <item>Vesna Pažin, OIB 55830507744, Domagojeva 14,10000 Zagreb</item>
      <item>ERSTE&amp;STEIERMÄRKISCHE BANKA dioničko društvo, OIB 23057039320, Jadranski Trg 3/a,51000 Rijeka</item>
      <item>Neven Cirkveni, Radićeva 27,10000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55830507744</item>
      <item>, OIB 23057039320</item>
      <item>, OIB null</item>
    </izvorni_sadrzaj>
    <derivirana_varijabla naziv="DomainObject.Predmet.SudioniciListNazivOIB_1">
      <item>, OIB 55830507744</item>
      <item>, OIB 23057039320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Bože Guvo, OIB 55368811100, Smiljanićeva 2 Split</item>
    </izvorni_sadrzaj>
    <derivirana_varijabla naziv="DomainObject.Predmet.StecajniUpraviteljiListAddressOIB_1">
      <item>Bože Guvo, OIB 55368811100, Smiljanićeva 2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42EB67F-14DB-4DF3-B9F8-7E22BFCBCE0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RH-TDU</properties:Company>
  <properties:Pages>2</properties:Pages>
  <properties:Words>724</properties:Words>
  <properties:Characters>3864</properties:Characters>
  <properties:Lines>100</properties:Lines>
  <properties:Paragraphs>40</properties:Paragraphs>
  <properties:TotalTime>50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4619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2017-02-21T13:22:00Z</dcterms:created>
  <dc:creator>RH - TDU</dc:creator>
  <cp:lastModifiedBy>Jelena Pavić</cp:lastModifiedBy>
  <cp:lastPrinted>2017-02-22T13:28:00Z</cp:lastPrinted>
  <dcterms:modified xmlns:xsi="http://www.w3.org/2001/XMLSchema-instance" xsi:type="dcterms:W3CDTF">2017-02-22T13:28:00Z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