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ad38" w14:paraId="0c9ad3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AA2F8A">
        <w:rPr>
          <w:color w:themeColor="text1" w:val="000000"/>
        </w:rPr>
        <w:t>CICIBAN ŠPORT, d.o.o., OIB: 62698788695, Split, Šibenska 59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</w:t>
      </w:r>
      <w:r w:rsidR="00ED2AD7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AA2F8A">
        <w:rPr>
          <w:color w:themeColor="text1" w:val="000000"/>
        </w:rPr>
        <w:t>CICIBAN ŠPORT, d.o.o., OIB: 62698788695, Split, Šibenska 59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C403A5">
        <w:rPr>
          <w:color w:themeColor="text1" w:val="000000"/>
        </w:rPr>
        <w:t>20</w:t>
      </w:r>
      <w:r w:rsidR="005C1B69">
        <w:rPr>
          <w:color w:themeColor="text1" w:val="000000"/>
        </w:rPr>
        <w:t>.03.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E356D0">
        <w:rPr>
          <w:color w:themeColor="text1" w:val="000000"/>
        </w:rPr>
        <w:t>6</w:t>
      </w:r>
      <w:r w:rsidR="005C1B69">
        <w:rPr>
          <w:color w:themeColor="text1" w:val="000000"/>
        </w:rPr>
        <w:t>.</w:t>
      </w:r>
      <w:r w:rsidR="00AA2F8A">
        <w:rPr>
          <w:color w:themeColor="text1" w:val="000000"/>
        </w:rPr>
        <w:t>787</w:t>
      </w:r>
      <w:r w:rsidR="00FE54DB">
        <w:rPr>
          <w:color w:themeColor="text1" w:val="000000"/>
        </w:rPr>
        <w:t>,</w:t>
      </w:r>
      <w:r w:rsidR="00AA2F8A">
        <w:rPr>
          <w:color w:themeColor="text1" w:val="000000"/>
        </w:rPr>
        <w:t>52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</w:t>
      </w:r>
      <w:r w:rsidR="00ED2AD7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90710E">
      <w:rPr>
        <w:color w:themeColor="text1" w:val="000000"/>
      </w:rPr>
      <w:t>4</w:t>
    </w:r>
    <w:r w:rsidR="00E356D0">
      <w:rPr>
        <w:color w:themeColor="text1" w:val="000000"/>
      </w:rPr>
      <w:t>1</w:t>
    </w:r>
    <w:r w:rsidR="00AA2F8A">
      <w:rPr>
        <w:color w:themeColor="text1" w:val="000000"/>
      </w:rPr>
      <w:t>9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36119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0CC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5D88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614F4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3DD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0710E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6588B"/>
    <w:rsid w:val="00A92467"/>
    <w:rsid w:val="00AA2730"/>
    <w:rsid w:val="00AA2F8A"/>
    <w:rsid w:val="00AA5FA1"/>
    <w:rsid w:val="00AC6AD9"/>
    <w:rsid w:val="00AD1476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03A5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356D0"/>
    <w:rsid w:val="00E41B08"/>
    <w:rsid w:val="00E634A0"/>
    <w:rsid w:val="00E871B0"/>
    <w:rsid w:val="00E90CC2"/>
    <w:rsid w:val="00EA213A"/>
    <w:rsid w:val="00EA7F0E"/>
    <w:rsid w:val="00EB7A0E"/>
    <w:rsid w:val="00ED2A8D"/>
    <w:rsid w:val="00ED2AD7"/>
    <w:rsid w:val="00F139C9"/>
    <w:rsid w:val="00F16DDE"/>
    <w:rsid w:val="00F21228"/>
    <w:rsid w:val="00F31B91"/>
    <w:rsid w:val="00F3600C"/>
    <w:rsid w:val="00F555EE"/>
    <w:rsid w:val="00F576EC"/>
    <w:rsid w:val="00F61726"/>
    <w:rsid w:val="00F769BB"/>
    <w:rsid w:val="00F945BC"/>
    <w:rsid w:val="00F96BD1"/>
    <w:rsid w:val="00FA60C8"/>
    <w:rsid w:val="00FB0739"/>
    <w:rsid w:val="00FD16BD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St-419/2017</izvorni_sadrzaj>
    <derivirana_varijabla naziv="DomainObject.Predmet.OznakaBroj_1">St-419/2017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CICIBAN ŠPORT, društvo s ograničenom odgovornošću za organiziranje športsko-rekreacijskih aktivnosti, trgovinu i usluge</izvorni_sadrzaj>
    <derivirana_varijabla naziv="DomainObject.Predmet.ProtustrankaFormated_1">  CICIBAN ŠPORT, društvo s ograničenom odgovornošću za organiziranje športsko-rekreacijskih aktivnosti, trgovinu i usluge</derivirana_varijabla>
  </DomainObject.Predmet.ProtustrankaFormated>
  <DomainObject.Predmet.ProtustrankaFormatedOIB>
    <izvorni_sadrzaj>  CICIBAN ŠPORT, društvo s ograničenom odgovornošću za organiziranje športsko-rekreacijskih aktivnosti, trgovinu i usluge, OIB 62698788695</izvorni_sadrzaj>
    <derivirana_varijabla naziv="DomainObject.Predmet.ProtustrankaFormatedOIB_1">  CICIBAN ŠPORT, društvo s ograničenom odgovornošću za organiziranje športsko-rekreacijskih aktivnosti, trgovinu i usluge, OIB 62698788695</derivirana_varijabla>
  </DomainObject.Predmet.ProtustrankaFormatedOIB>
  <DomainObject.Predmet.ProtustrankaFormatedWithAdress>
    <izvorni_sadrzaj> CICIBAN ŠPORT, društvo s ograničenom odgovornošću za organiziranje športsko-rekreacijskih aktivnosti, trgovinu i usluge, Šibenska 59, 21000 Split</izvorni_sadrzaj>
    <derivirana_varijabla naziv="DomainObject.Predmet.ProtustrankaFormatedWithAdress_1"> CICIBAN ŠPORT, društvo s ograničenom odgovornošću za organiziranje športsko-rekreacijskih aktivnosti, trgovinu i usluge, Šibenska 59, 21000 Split</derivirana_varijabla>
  </DomainObject.Predmet.ProtustrankaFormatedWithAdress>
  <DomainObject.Predmet.ProtustrankaFormatedWithAdressOIB>
    <izvorni_sadrzaj> CICIBAN ŠPORT, društvo s ograničenom odgovornošću za organiziranje športsko-rekreacijskih aktivnosti, trgovinu i usluge, OIB 62698788695, Šibenska 59, 21000 Split</izvorni_sadrzaj>
    <derivirana_varijabla naziv="DomainObject.Predmet.ProtustrankaFormatedWithAdressOIB_1"> CICIBAN ŠPORT, društvo s ograničenom odgovornošću za organiziranje športsko-rekreacijskih aktivnosti, trgovinu i usluge, OIB 62698788695, Šibenska 59, 21000 Split</derivirana_varijabla>
  </DomainObject.Predmet.ProtustrankaFormatedWithAdressOIB>
  <DomainObject.Predmet.ProtustrankaWithAdress>
    <izvorni_sadrzaj>CICIBAN ŠPORT, društvo s ograničenom odgovornošću za organiziranje športsko-rekreacijskih aktivnosti, trgovinu i usluge Šibenska 59, 21000 Split</izvorni_sadrzaj>
    <derivirana_varijabla naziv="DomainObject.Predmet.ProtustrankaWithAdress_1">CICIBAN ŠPORT, društvo s ograničenom odgovornošću za organiziranje športsko-rekreacijskih aktivnosti, trgovinu i usluge Šibenska 59, 21000 Split</derivirana_varijabla>
  </DomainObject.Predmet.ProtustrankaWithAdress>
  <DomainObject.Predmet.ProtustrankaWithAdressOIB>
    <izvorni_sadrzaj>CICIBAN ŠPORT, društvo s ograničenom odgovornošću za organiziranje športsko-rekreacijskih aktivnosti, trgovinu i usluge, OIB 62698788695, Šibenska 59, 21000 Split</izvorni_sadrzaj>
    <derivirana_varijabla naziv="DomainObject.Predmet.ProtustrankaWithAdressOIB_1">CICIBAN ŠPORT, društvo s ograničenom odgovornošću za organiziranje športsko-rekreacijskih aktivnosti, trgovinu i usluge, OIB 62698788695, Šibenska 59, 21000 Split</derivirana_varijabla>
  </DomainObject.Predmet.ProtustrankaWithAdressOIB>
  <DomainObject.Predmet.ProtustrankaNazivFormated>
    <izvorni_sadrzaj>CICIBAN ŠPORT, društvo s ograničenom odgovornošću za organiziranje športsko-rekreacijskih aktivnosti, trgovinu i usluge</izvorni_sadrzaj>
    <derivirana_varijabla naziv="DomainObject.Predmet.ProtustrankaNazivFormated_1">CICIBAN ŠPORT, društvo s ograničenom odgovornošću za organiziranje športsko-rekreacijskih aktivnosti, trgovinu i usluge</derivirana_varijabla>
  </DomainObject.Predmet.ProtustrankaNazivFormated>
  <DomainObject.Predmet.ProtustrankaNazivFormatedOIB>
    <izvorni_sadrzaj>CICIBAN ŠPORT, društvo s ograničenom odgovornošću za organiziranje športsko-rekreacijskih aktivnosti, trgovinu i usluge, OIB 62698788695</izvorni_sadrzaj>
    <derivirana_varijabla naziv="DomainObject.Predmet.ProtustrankaNazivFormatedOIB_1">CICIBAN ŠPORT, društvo s ograničenom odgovornošću za organiziranje športsko-rekreacijskih aktivnosti, trgovinu i usluge, OIB 62698788695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6787.52</izvorni_sadrzaj>
    <derivirana_varijabla naziv="DomainObject.Predmet.TrenutnaVrijednost_1">6787.52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CICIBAN ŠPORT, društvo s ograničenom odgovornošću za organiziranje športsko-rekreacijskih aktivnosti, trgovinu i usluge</item>
    </izvorni_sadrzaj>
    <derivirana_varijabla naziv="DomainObject.Predmet.ProtuStrankaListFormated_1">
      <item>CICIBAN ŠPORT, društvo s ograničenom odgovornošću za organiziranje športsko-rekreacijskih aktivnosti, trgovinu i usluge</item>
    </derivirana_varijabla>
  </DomainObject.Predmet.ProtuStrankaListFormated>
  <DomainObject.Predmet.ProtuStrankaListFormatedOIB>
    <izvorni_sadrzaj>
      <item>CICIBAN ŠPORT, društvo s ograničenom odgovornošću za organiziranje športsko-rekreacijskih aktivnosti, trgovinu i usluge, OIB 62698788695</item>
    </izvorni_sadrzaj>
    <derivirana_varijabla naziv="DomainObject.Predmet.ProtuStrankaListFormatedOIB_1">
      <item>CICIBAN ŠPORT, društvo s ograničenom odgovornošću za organiziranje športsko-rekreacijskih aktivnosti, trgovinu i usluge, OIB 62698788695</item>
    </derivirana_varijabla>
  </DomainObject.Predmet.ProtuStrankaListFormatedOIB>
  <DomainObject.Predmet.ProtuStrankaListFormatedWithAdress>
    <izvorni_sadrzaj>
      <item>CICIBAN ŠPORT, društvo s ograničenom odgovornošću za organiziranje športsko-rekreacijskih aktivnosti, trgovinu i usluge, Šibenska 59, 21000 Split</item>
    </izvorni_sadrzaj>
    <derivirana_varijabla naziv="DomainObject.Predmet.ProtuStrankaListFormatedWithAdress_1">
      <item>CICIBAN ŠPORT, društvo s ograničenom odgovornošću za organiziranje športsko-rekreacijskih aktivnosti, trgovinu i usluge, Šibenska 59, 21000 Split</item>
    </derivirana_varijabla>
  </DomainObject.Predmet.ProtuStrankaListFormatedWithAdress>
  <DomainObject.Predmet.ProtuStrankaListFormatedWithAdressOIB>
    <izvorni_sadrzaj>
      <item>CICIBAN ŠPORT, društvo s ograničenom odgovornošću za organiziranje športsko-rekreacijskih aktivnosti, trgovinu i usluge, OIB 62698788695, Šibenska 59, 21000 Split</item>
    </izvorni_sadrzaj>
    <derivirana_varijabla naziv="DomainObject.Predmet.ProtuStrankaListFormatedWithAdressOIB_1">
      <item>CICIBAN ŠPORT, društvo s ograničenom odgovornošću za organiziranje športsko-rekreacijskih aktivnosti, trgovinu i usluge, OIB 62698788695, Šibenska 59, 21000 Split</item>
    </derivirana_varijabla>
  </DomainObject.Predmet.ProtuStrankaListFormatedWithAdressOIB>
  <DomainObject.Predmet.ProtuStrankaListNazivFormated>
    <izvorni_sadrzaj>
      <item>CICIBAN ŠPORT, društvo s ograničenom odgovornošću za organiziranje športsko-rekreacijskih aktivnosti, trgovinu i usluge</item>
    </izvorni_sadrzaj>
    <derivirana_varijabla naziv="DomainObject.Predmet.ProtuStrankaListNazivFormated_1">
      <item>CICIBAN ŠPORT, društvo s ograničenom odgovornošću za organiziranje športsko-rekreacijskih aktivnosti, trgovinu i usluge</item>
    </derivirana_varijabla>
  </DomainObject.Predmet.ProtuStrankaListNazivFormated>
  <DomainObject.Predmet.ProtuStrankaListNazivFormatedOIB>
    <izvorni_sadrzaj>
      <item>CICIBAN ŠPORT, društvo s ograničenom odgovornošću za organiziranje športsko-rekreacijskih aktivnosti, trgovinu i usluge, OIB 62698788695</item>
    </izvorni_sadrzaj>
    <derivirana_varijabla naziv="DomainObject.Predmet.ProtuStrankaListNazivFormatedOIB_1">
      <item>CICIBAN ŠPORT, društvo s ograničenom odgovornošću za organiziranje športsko-rekreacijskih aktivnosti, trgovinu i usluge, OIB 62698788695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CICIBAN ŠPORT, društvo s ograničenom odgovornošću za organiziranje športsko-rekreacijskih aktivnosti, trgovinu i usluge</izvorni_sadrzaj>
    <derivirana_varijabla naziv="DomainObject.Predmet.ProtustrankaIDrugi_1">CICIBAN ŠPORT, društvo s ograničenom odgovornošću za organiziranje športsko-rekreacijskih aktivnosti,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CICIBAN ŠPORT, društvo s ograničenom odgovornošću za organiziranje športsko-rekreacijskih aktivnosti, trgovinu i usluge, OIB 62698788695, Šibenska 59, 21000 Split</izvorni_sadrzaj>
    <derivirana_varijabla naziv="DomainObject.Predmet.ProtustrankaIDrugiAdressOIB_1">CICIBAN ŠPORT, društvo s ograničenom odgovornošću za organiziranje športsko-rekreacijskih aktivnosti, trgovinu i usluge, OIB 62698788695, Šibenska 59,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CICIBAN ŠPORT, društvo s ograničenom odgovornošću za organiziranje športsko-rekreacijskih aktivnosti, trgovinu i usluge</item>
      <item>FINANCIJSKA AGENCIJA, RC SPLIT</item>
    </izvorni_sadrzaj>
    <derivirana_varijabla naziv="DomainObject.Predmet.SudioniciListNaziv_1">
      <item>CICIBAN ŠPORT, društvo s ograničenom odgovornošću za organiziranje športsko-rekreacijskih aktivnosti, trgovinu i usluge</item>
      <item>FINANCIJSKA AGENCIJA, RC SPLIT</item>
    </derivirana_varijabla>
  </DomainObject.Predmet.SudioniciListNaziv>
  <DomainObject.Predmet.SudioniciListAdressOIB>
    <izvorni_sadrzaj>
      <item>CICIBAN ŠPORT, društvo s ograničenom odgovornošću za organiziranje športsko-rekreacijskih aktivnosti, trgovinu i usluge, OIB 62698788695, Šibenska 59,21000 Split</item>
      <item>FINANCIJSKA AGENCIJA, RC SPLIT, OIB 85821130368, Mažuranićevo šetalište 24 b,21000 Split</item>
    </izvorni_sadrzaj>
    <derivirana_varijabla naziv="DomainObject.Predmet.SudioniciListAdressOIB_1">
      <item>CICIBAN ŠPORT, društvo s ograničenom odgovornošću za organiziranje športsko-rekreacijskih aktivnosti, trgovinu i usluge, OIB 62698788695, Šibenska 59,21000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62698788695</item>
      <item>, OIB 85821130368</item>
    </izvorni_sadrzaj>
    <derivirana_varijabla naziv="DomainObject.Predmet.SudioniciListNazivOIB_1">
      <item>, OIB 62698788695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DA06A-B60F-494E-89D1-4BA74604A8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1747</properties:Characters>
  <properties:Lines>44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2017-10-18T06:13:00Z</cp:lastPrinted>
  <dcterms:modified xmlns:xsi="http://www.w3.org/2001/XMLSchema-instance" xsi:type="dcterms:W3CDTF">2017-10-18T11:47:00Z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