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ffbc" w14:paraId="1c3ffbc" w:rsidRDefault="005738B3" w:rsidP="005738B3" w:rsidR="005738B3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38B3" w:rsidP="005738B3" w:rsidR="005738B3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5738B3" w:rsidP="005738B3" w:rsidR="005738B3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5738B3" w:rsidP="005738B3" w:rsidR="005738B3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5738B3" w:rsidP="005738B3" w:rsidR="005738B3"/>
    <w:p w:rsidRDefault="005738B3" w:rsidP="005738B3" w:rsidR="005738B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5738B3" w:rsidP="005738B3" w:rsidR="005738B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5738B3" w:rsidP="005738B3" w:rsidR="005738B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5738B3" w:rsidP="005738B3" w:rsidR="005738B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738B3" w:rsidP="005738B3" w:rsidR="005738B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8311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>UDRUGA ZA PROMICANJE ZAŠTITE ZDRAVLJA, Pula, Dobrilina 4, OIB 70120402986,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5738B3" w:rsidP="005738B3" w:rsidR="005738B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738B3" w:rsidP="005738B3" w:rsidR="005738B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5738B3" w:rsidP="005738B3" w:rsidR="005738B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738B3" w:rsidP="005738B3" w:rsidR="005738B3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UDRUGA ZA PROMICANJE ZAŠTITE ZDRAVLJA, Pula, Dobrilina 4, OIB 70120402986.</w:t>
      </w:r>
    </w:p>
    <w:p w:rsidRDefault="005738B3" w:rsidP="005738B3" w:rsidR="005738B3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738B3" w:rsidP="005738B3" w:rsidR="005738B3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5738B3" w:rsidP="005738B3" w:rsidR="005738B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738B3" w:rsidP="005738B3" w:rsidR="005738B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84054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UDRUGA ZA PROMICANJE ZAŠTITE ZDRAVLJA,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dan 1. rujna 2015.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1751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12.418,90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5738B3" w:rsidP="005738B3" w:rsidR="005738B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registra.</w:t>
      </w:r>
    </w:p>
    <w:p w:rsidRDefault="005738B3" w:rsidP="005738B3" w:rsidR="005738B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zahtjev </w:t>
      </w:r>
      <w:r w:rsidRPr="00D05CA9">
        <w:rPr>
          <w:rFonts w:cs="Times New Roman" w:eastAsia="Times New Roman"/>
          <w:szCs w:val="24"/>
          <w:lang w:eastAsia="hr-HR"/>
        </w:rPr>
        <w:t xml:space="preserve">za provedbu skraćenog stečajnog postupka </w:t>
      </w:r>
      <w:r>
        <w:rPr>
          <w:rFonts w:cs="Times New Roman" w:eastAsia="Times New Roman"/>
          <w:szCs w:val="24"/>
          <w:lang w:eastAsia="hr-HR"/>
        </w:rPr>
        <w:t xml:space="preserve">sadrži sve potrebne podatke predviđene odredbom čl. 429. Stečajnog zakona, a iz kojih proizlazi kako su ispunjene sve pretpostavke za provedbu skraćenog stečajnog postupka nad predloženim dužnikom, </w:t>
      </w:r>
      <w:r w:rsidRPr="00D05CA9">
        <w:rPr>
          <w:rFonts w:cs="Times New Roman" w:eastAsia="Times New Roman"/>
          <w:szCs w:val="24"/>
          <w:lang w:eastAsia="hr-HR"/>
        </w:rPr>
        <w:t>na temelju čl. 428. Stečajnog zakona, odlučeno je kao izreci.</w:t>
      </w:r>
    </w:p>
    <w:p w:rsidRDefault="005738B3" w:rsidP="005738B3" w:rsidR="005738B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738B3" w:rsidP="005738B3" w:rsidR="005738B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5738B3" w:rsidP="005738B3" w:rsidR="005738B3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5738B3" w:rsidP="005738B3" w:rsidR="005738B3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Mihaela Kaligari</w:t>
      </w:r>
      <w:r>
        <w:rPr>
          <w:rFonts w:cs="Times New Roman" w:eastAsia="Times New Roman"/>
          <w:szCs w:val="24"/>
          <w:lang w:eastAsia="hr-HR"/>
        </w:rPr>
        <w:t>, v. r.</w:t>
      </w:r>
    </w:p>
    <w:p w:rsidRDefault="005738B3" w:rsidP="005738B3" w:rsidR="005738B3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5738B3" w:rsidP="005738B3" w:rsidR="005738B3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5738B3" w:rsidP="005738B3" w:rsidR="005738B3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5738B3" w:rsidP="005738B3" w:rsidR="005738B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5738B3" w:rsidP="005738B3" w:rsidR="005738B3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5738B3" w:rsidP="005738B3" w:rsidR="005738B3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1. e-Oglasna ploča sudova, </w:t>
      </w:r>
    </w:p>
    <w:p w:rsidRDefault="005738B3" w:rsidP="005738B3" w:rsidR="005738B3" w:rsidRPr="00FD638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registar udruga (UDUŽ, prema sjedištu dužnika).</w:t>
      </w:r>
    </w:p>
    <w:p w:rsidRDefault="005738B3" w:rsidP="005738B3" w:rsidR="005738B3"/>
    <w:p w:rsidRDefault="005738B3" w:rsidP="005738B3" w:rsidR="005738B3"/>
    <w:p w:rsidRDefault="005738B3" w:rsidP="005738B3" w:rsidR="005738B3"/>
    <w:p w:rsidRDefault="005738B3" w:rsidP="005738B3" w:rsidR="005738B3"/>
    <w:p w:rsidRDefault="005738B3" w:rsidP="005738B3" w:rsidR="005738B3"/>
    <w:p w:rsidRDefault="005738B3" w:rsidP="005738B3" w:rsidR="005738B3"/>
    <w:p w:rsidRDefault="005738B3" w:rsidP="005738B3" w:rsidR="005738B3"/>
    <w:p w:rsidRDefault="005738B3" w:rsidP="005738B3" w:rsidR="005738B3"/>
    <w:p w:rsidRDefault="00CA6953" w:rsidR="00BB10E7"/>
    <w:sectPr w:rsidSect="007B623F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2E97" w:rsidP="005738B3" w:rsidR="009A2E97">
      <w:r>
        <w:separator/>
      </w:r>
    </w:p>
  </w:endnote>
  <w:endnote w:id="0" w:type="continuationSeparator">
    <w:p w:rsidRDefault="009A2E97" w:rsidP="005738B3" w:rsidR="009A2E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2E97" w:rsidP="005738B3" w:rsidR="009A2E97">
      <w:r>
        <w:separator/>
      </w:r>
    </w:p>
  </w:footnote>
  <w:footnote w:id="0" w:type="continuationSeparator">
    <w:p w:rsidRDefault="009A2E97" w:rsidP="005738B3" w:rsidR="009A2E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2E97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A6953">
          <w:rPr>
            <w:noProof/>
          </w:rPr>
          <w:t>2</w:t>
        </w:r>
        <w:r>
          <w:fldChar w:fldCharType="end"/>
        </w:r>
      </w:sdtContent>
    </w:sdt>
    <w:r>
      <w:tab/>
      <w:t>11 St-3</w:t>
    </w:r>
    <w:r w:rsidR="005738B3">
      <w:t>61</w:t>
    </w:r>
    <w:r>
      <w:t>/2015-3</w:t>
    </w:r>
  </w:p>
  <w:p w:rsidRDefault="00CA6953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2E97" w:rsidP="007B623F" w:rsidR="007B623F">
    <w:pPr>
      <w:pStyle w:val="Zaglavlje"/>
      <w:jc w:val="right"/>
    </w:pPr>
    <w:r>
      <w:t>11 St-3</w:t>
    </w:r>
    <w:r w:rsidR="005738B3">
      <w:t>61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121D"/>
    <w:rsid w:val="005738B3"/>
    <w:rsid w:val="009A2E97"/>
    <w:rsid w:val="009A6044"/>
    <w:rsid w:val="00A3121D"/>
    <w:rsid w:val="00BF033F"/>
    <w:rsid w:val="00CA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8B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38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38B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38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38B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738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38B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A69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95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95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95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95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8B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38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38B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38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38B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738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38B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A69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95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95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95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95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St-361/2015</izvorni_sadrzaj>
    <derivirana_varijabla naziv="DomainObject.Predmet.OznakaBroj_1">St-361/2015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ZAŠTITE ZDRAVLJA, PULA</izvorni_sadrzaj>
    <derivirana_varijabla naziv="DomainObject.Predmet.ProtustrankaFormated_1">  UDRUGA ZA PROMICANJE ZAŠTITE ZDRAVLJA, PULA</derivirana_varijabla>
  </DomainObject.Predmet.ProtustrankaFormated>
  <DomainObject.Predmet.ProtustrankaFormatedOIB>
    <izvorni_sadrzaj>  UDRUGA ZA PROMICANJE ZAŠTITE ZDRAVLJA, PULA, OIB 70120402986</izvorni_sadrzaj>
    <derivirana_varijabla naziv="DomainObject.Predmet.ProtustrankaFormatedOIB_1">  UDRUGA ZA PROMICANJE ZAŠTITE ZDRAVLJA, PULA, OIB 70120402986</derivirana_varijabla>
  </DomainObject.Predmet.ProtustrankaFormatedOIB>
  <DomainObject.Predmet.ProtustrankaFormatedWithAdress>
    <izvorni_sadrzaj> UDRUGA ZA PROMICANJE ZAŠTITE ZDRAVLJA, PULA, Dobrilina 4, 52100 Pula</izvorni_sadrzaj>
    <derivirana_varijabla naziv="DomainObject.Predmet.ProtustrankaFormatedWithAdress_1"> UDRUGA ZA PROMICANJE ZAŠTITE ZDRAVLJA, PULA, Dobrilina 4, 52100 Pula</derivirana_varijabla>
  </DomainObject.Predmet.ProtustrankaFormatedWithAdress>
  <DomainObject.Predmet.ProtustrankaFormatedWithAdressOIB>
    <izvorni_sadrzaj> UDRUGA ZA PROMICANJE ZAŠTITE ZDRAVLJA, PULA, OIB 70120402986, Dobrilina 4, 52100 Pula</izvorni_sadrzaj>
    <derivirana_varijabla naziv="DomainObject.Predmet.ProtustrankaFormatedWithAdressOIB_1"> UDRUGA ZA PROMICANJE ZAŠTITE ZDRAVLJA, PULA, OIB 70120402986, Dobrilina 4, 52100 Pula</derivirana_varijabla>
  </DomainObject.Predmet.ProtustrankaFormatedWithAdressOIB>
  <DomainObject.Predmet.ProtustrankaWithAdress>
    <izvorni_sadrzaj>UDRUGA ZA PROMICANJE ZAŠTITE ZDRAVLJA, PULA Dobrilina 4, 52100 Pula</izvorni_sadrzaj>
    <derivirana_varijabla naziv="DomainObject.Predmet.ProtustrankaWithAdress_1">UDRUGA ZA PROMICANJE ZAŠTITE ZDRAVLJA, PULA Dobrilina 4, 52100 Pula</derivirana_varijabla>
  </DomainObject.Predmet.ProtustrankaWithAdress>
  <DomainObject.Predmet.ProtustrankaWithAdressOIB>
    <izvorni_sadrzaj>UDRUGA ZA PROMICANJE ZAŠTITE ZDRAVLJA, PULA, OIB 70120402986, Dobrilina 4, 52100 Pula</izvorni_sadrzaj>
    <derivirana_varijabla naziv="DomainObject.Predmet.ProtustrankaWithAdressOIB_1">UDRUGA ZA PROMICANJE ZAŠTITE ZDRAVLJA, PULA, OIB 70120402986, Dobrilina 4, 52100 Pula</derivirana_varijabla>
  </DomainObject.Predmet.ProtustrankaWithAdressOIB>
  <DomainObject.Predmet.ProtustrankaNazivFormated>
    <izvorni_sadrzaj>UDRUGA ZA PROMICANJE ZAŠTITE ZDRAVLJA, PULA</izvorni_sadrzaj>
    <derivirana_varijabla naziv="DomainObject.Predmet.ProtustrankaNazivFormated_1">UDRUGA ZA PROMICANJE ZAŠTITE ZDRAVLJA, PULA</derivirana_varijabla>
  </DomainObject.Predmet.ProtustrankaNazivFormated>
  <DomainObject.Predmet.ProtustrankaNazivFormatedOIB>
    <izvorni_sadrzaj>UDRUGA ZA PROMICANJE ZAŠTITE ZDRAVLJA, PULA, OIB 70120402986</izvorni_sadrzaj>
    <derivirana_varijabla naziv="DomainObject.Predmet.ProtustrankaNazivFormatedOIB_1">UDRUGA ZA PROMICANJE ZAŠTITE ZDRAVLJA, PULA, OIB 70120402986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12418.90</izvorni_sadrzaj>
    <derivirana_varijabla naziv="DomainObject.Predmet.TrenutnaVrijednost_1">12418.90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 PROMICANJE ZAŠTITE ZDRAVLJA, PULA</item>
    </izvorni_sadrzaj>
    <derivirana_varijabla naziv="DomainObject.Predmet.ProtuStrankaListFormated_1">
      <item>UDRUGA ZA PROMICANJE ZAŠTITE ZDRAVLJA, PULA</item>
    </derivirana_varijabla>
  </DomainObject.Predmet.ProtuStrankaListFormated>
  <DomainObject.Predmet.ProtuStrankaListFormatedOIB>
    <izvorni_sadrzaj>
      <item>UDRUGA ZA PROMICANJE ZAŠTITE ZDRAVLJA, PULA, OIB 70120402986</item>
    </izvorni_sadrzaj>
    <derivirana_varijabla naziv="DomainObject.Predmet.ProtuStrankaListFormatedOIB_1">
      <item>UDRUGA ZA PROMICANJE ZAŠTITE ZDRAVLJA, PULA, OIB 70120402986</item>
    </derivirana_varijabla>
  </DomainObject.Predmet.ProtuStrankaListFormatedOIB>
  <DomainObject.Predmet.ProtuStrankaListFormatedWithAdress>
    <izvorni_sadrzaj>
      <item>UDRUGA ZA PROMICANJE ZAŠTITE ZDRAVLJA, PULA, Dobrilina 4, 52100 Pula</item>
    </izvorni_sadrzaj>
    <derivirana_varijabla naziv="DomainObject.Predmet.ProtuStrankaListFormatedWithAdress_1">
      <item>UDRUGA ZA PROMICANJE ZAŠTITE ZDRAVLJA, PULA, Dobrilina 4, 52100 Pula</item>
    </derivirana_varijabla>
  </DomainObject.Predmet.ProtuStrankaListFormatedWithAdress>
  <DomainObject.Predmet.ProtuStrankaListFormatedWithAdressOIB>
    <izvorni_sadrzaj>
      <item>UDRUGA ZA PROMICANJE ZAŠTITE ZDRAVLJA, PULA, OIB 70120402986, Dobrilina 4, 52100 Pula</item>
    </izvorni_sadrzaj>
    <derivirana_varijabla naziv="DomainObject.Predmet.ProtuStrankaListFormatedWithAdressOIB_1">
      <item>UDRUGA ZA PROMICANJE ZAŠTITE ZDRAVLJA, PULA, OIB 70120402986, Dobrilina 4, 52100 Pula</item>
    </derivirana_varijabla>
  </DomainObject.Predmet.ProtuStrankaListFormatedWithAdressOIB>
  <DomainObject.Predmet.ProtuStrankaListNazivFormated>
    <izvorni_sadrzaj>
      <item>UDRUGA ZA PROMICANJE ZAŠTITE ZDRAVLJA, PULA</item>
    </izvorni_sadrzaj>
    <derivirana_varijabla naziv="DomainObject.Predmet.ProtuStrankaListNazivFormated_1">
      <item>UDRUGA ZA PROMICANJE ZAŠTITE ZDRAVLJA, PULA</item>
    </derivirana_varijabla>
  </DomainObject.Predmet.ProtuStrankaListNazivFormated>
  <DomainObject.Predmet.ProtuStrankaListNazivFormatedOIB>
    <izvorni_sadrzaj>
      <item>UDRUGA ZA PROMICANJE ZAŠTITE ZDRAVLJA, PULA, OIB 70120402986</item>
    </izvorni_sadrzaj>
    <derivirana_varijabla naziv="DomainObject.Predmet.ProtuStrankaListNazivFormatedOIB_1">
      <item>UDRUGA ZA PROMICANJE ZAŠTITE ZDRAVLJA, PULA, OIB 70120402986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 PROMICANJE ZAŠTITE ZDRAVLJA, PULA</izvorni_sadrzaj>
    <derivirana_varijabla naziv="DomainObject.Predmet.ProtustrankaIDrugi_1">UDRUGA ZA PROMICANJE ZAŠTITE ZDRAVLJA,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ZA PROMICANJE ZAŠTITE ZDRAVLJA, PULA, OIB 70120402986, Dobrilina 4, 52100 Pula</izvorni_sadrzaj>
    <derivirana_varijabla naziv="DomainObject.Predmet.ProtustrankaIDrugiAdressOIB_1">UDRUGA ZA PROMICANJE ZAŠTITE ZDRAVLJA, PULA, OIB 70120402986, Dobrilina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ZA PROMICANJE ZAŠTITE ZDRAVLJA, PULA</item>
    </izvorni_sadrzaj>
    <derivirana_varijabla naziv="DomainObject.Predmet.SudioniciListNaziv_1">
      <item>FINANCIJSKA AGENCIJA, RC RIJEKA, PODRUŽNICA PULA, PULA</item>
      <item>UDRUGA ZA PROMICANJE ZAŠTITE ZDRAVLJA,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UDRUGA ZA PROMICANJE ZAŠTITE ZDRAVLJA, PULA, OIB 70120402986, Dobrilina 4,52100 Pula</item>
    </izvorni_sadrzaj>
    <derivirana_varijabla naziv="DomainObject.Predmet.SudioniciListAdressOIB_1">
      <item>FINANCIJSKA AGENCIJA, RC RIJEKA, PODRUŽNICA PULA, PULA, OIB 85821130368, Giardini 5,52100 Pula</item>
      <item>UDRUGA ZA PROMICANJE ZAŠTITE ZDRAVLJA, PULA, OIB 70120402986, Dobrilina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70120402986</item>
    </izvorni_sadrzaj>
    <derivirana_varijabla naziv="DomainObject.Predmet.SudioniciListNazivOIB_1">
      <item>, OIB 85821130368</item>
      <item>, OIB 70120402986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345</properties:Words>
  <properties:Characters>1913</properties:Characters>
  <properties:Lines>58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2015-11-26T14:22:00Z</dcterms:created>
  <dc:creator>Mihaela Kaligari</dc:creator>
  <dc:description/>
  <cp:keywords/>
  <cp:lastModifiedBy>Mihaela Kaligari</cp:lastModifiedBy>
  <cp:lastPrinted>2015-12-09T13:35:00Z</cp:lastPrinted>
  <dcterms:modified xmlns:xsi="http://www.w3.org/2001/XMLSchema-instance" xsi:type="dcterms:W3CDTF">2015-12-09T13:35:00Z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