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8954" w14:paraId="15c895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F1400B" w:rsidRPr="00627967">
        <w:rPr>
          <w:rFonts w:hAnsi="Times New Roman" w:ascii="Times New Roman"/>
        </w:rPr>
        <w:t>UDRUGA ZA RAZVOJ AUDIO-VIZUALNE UMJETNOSTI SUBSTRUKTURNI MEDIJ, Zagreb, Trg Ivana Kukuljevića 6, OIB: 01152770045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E21DBB">
        <w:rPr>
          <w:rFonts w:hAnsi="Times New Roman" w:ascii="Times New Roman"/>
          <w:szCs w:val="24"/>
        </w:rPr>
        <w:t xml:space="preserve">21. </w:t>
      </w:r>
      <w:r w:rsidR="008158C9">
        <w:rPr>
          <w:rFonts w:hAnsi="Times New Roman" w:ascii="Times New Roman"/>
          <w:szCs w:val="24"/>
        </w:rPr>
        <w:t>srpnja</w:t>
      </w:r>
      <w:r w:rsidR="0083146F">
        <w:rPr>
          <w:rFonts w:hAnsi="Times New Roman" w:ascii="Times New Roman"/>
          <w:szCs w:val="24"/>
        </w:rPr>
        <w:t xml:space="preserve"> 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F1400B" w:rsidRPr="00627967">
        <w:rPr>
          <w:rFonts w:hAnsi="Times New Roman" w:ascii="Times New Roman"/>
        </w:rPr>
        <w:t>UDRUGA ZA RAZVOJ AUDIO-VIZUALNE UMJETNOSTI SUBSTRUKTURNI MEDIJ, Zagreb, Trg Ivana Kukuljevića 6, OIB: 01152770045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E21DBB">
        <w:rPr>
          <w:rFonts w:hAnsi="Times New Roman" w:ascii="Times New Roman"/>
          <w:szCs w:val="24"/>
        </w:rPr>
        <w:t>21.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158C9">
        <w:rPr>
          <w:rFonts w:hAnsi="Times New Roman" w:ascii="Times New Roman"/>
          <w:szCs w:val="24"/>
        </w:rPr>
        <w:t xml:space="preserve">srpnja </w:t>
      </w:r>
      <w:r w:rsidR="00082CF7" w:rsidRPr="00082CF7">
        <w:rPr>
          <w:rFonts w:hAnsi="Times New Roman" w:ascii="Times New Roman"/>
          <w:szCs w:val="24"/>
        </w:rPr>
        <w:t xml:space="preserve">2016. u </w:t>
      </w:r>
      <w:r w:rsidR="00E21DBB">
        <w:rPr>
          <w:rFonts w:hAnsi="Times New Roman" w:ascii="Times New Roman"/>
          <w:szCs w:val="24"/>
        </w:rPr>
        <w:t>14,30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E21DBB">
        <w:rPr>
          <w:rFonts w:hAnsi="Times New Roman" w:ascii="Times New Roman"/>
          <w:szCs w:val="24"/>
        </w:rPr>
        <w:t>Jelenko Lehki iz Zagreba, Pavla Hatza 10,OIB:96068307857.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1400B" w:rsidRPr="00627967">
        <w:rPr>
          <w:rFonts w:hAnsi="Times New Roman" w:ascii="Times New Roman"/>
        </w:rPr>
        <w:t>UDRUGA ZA RAZVOJ AUDIO-VIZUALNE UMJETNOSTI SUBSTRUKTURNI MEDIJ, Zagreb, Trg Ivana Kukuljevića 6, OIB: 01152770045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1400B" w:rsidRPr="00627967">
        <w:rPr>
          <w:rFonts w:hAnsi="Times New Roman" w:ascii="Times New Roman"/>
        </w:rPr>
        <w:t>UDRUGA ZA RAZVOJ AUDIO-VIZUALNE UMJETNOSTI SUBSTRUKTURNI MEDIJ, Zagreb, Trg Ivana Kukuljevića 6, OIB: 01152770045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1400B" w:rsidRPr="00627967">
        <w:rPr>
          <w:rFonts w:hAnsi="Times New Roman" w:ascii="Times New Roman"/>
        </w:rPr>
        <w:t>UDRUGA ZA RAZVOJ AUDIO-VIZUALNE UMJETNOSTI SUBSTRUKTURNI MEDIJ, Zagreb, Trg Ivana Kukuljevića 6</w:t>
      </w:r>
      <w:r w:rsidR="00F1400B" w:rsidRPr="00627967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F1400B">
        <w:rPr>
          <w:rFonts w:hAnsi="Times New Roman" w:ascii="Times New Roman"/>
          <w:szCs w:val="24"/>
          <w:lang w:val="hr-HR"/>
        </w:rPr>
        <w:t>30.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F1400B">
        <w:rPr>
          <w:rFonts w:hAnsi="Times New Roman" w:ascii="Times New Roman"/>
          <w:lang w:val="hr-HR"/>
        </w:rPr>
        <w:t>9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E21DBB">
        <w:rPr>
          <w:rFonts w:hAnsi="Times New Roman" w:ascii="Times New Roman"/>
          <w:lang w:val="hr-HR"/>
        </w:rPr>
        <w:t>21. srpnja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D11C3A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1C3A" w:rsidP="001745C1" w:rsidR="00D11C3A" w:rsidRPr="00D11C3A">
      <w:pPr>
        <w:jc w:val="right"/>
        <w:rPr>
          <w:rFonts w:hAnsi="Times New Roman" w:ascii="Times New Roman"/>
        </w:rPr>
      </w:pPr>
      <w:r w:rsidRPr="00D11C3A">
        <w:rPr>
          <w:rFonts w:hAnsi="Times New Roman" w:ascii="Times New Roman"/>
        </w:rPr>
        <w:t>Za točnost otpravka-ovlašteni službenik:</w:t>
      </w:r>
      <w:r w:rsidRPr="00D11C3A">
        <w:rPr>
          <w:rFonts w:hAnsi="Times New Roman" w:ascii="Times New Roman"/>
        </w:rPr>
        <w:br/>
        <w:t>Ivana Rogić</w:t>
      </w:r>
    </w:p>
    <w:p w:rsidRDefault="00082CF7" w:rsidP="00754231" w:rsidR="00082CF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11C3A" w:rsidRPr="00D11C3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>67. St-795</w:t>
        </w:r>
        <w:r w:rsidR="0083146F" w:rsidRPr="0083146F">
          <w:rPr>
            <w:rFonts w:hAnsi="Times New Roman" w:ascii="Times New Roman"/>
          </w:rPr>
          <w:t>/15</w:t>
        </w:r>
        <w:r w:rsidR="00D11C3A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1400B">
      <w:rPr>
        <w:rFonts w:hAnsi="Times New Roman" w:ascii="Times New Roman"/>
        <w:lang w:val="hr-HR"/>
      </w:rPr>
      <w:t>67. St-795</w:t>
    </w:r>
    <w:r w:rsidR="000D11F2">
      <w:rPr>
        <w:rFonts w:hAnsi="Times New Roman" w:ascii="Times New Roman"/>
        <w:lang w:val="hr-HR"/>
      </w:rPr>
      <w:t>/15</w:t>
    </w:r>
    <w:r w:rsidR="00D11C3A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11C3A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3C7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AUDIOVIZUALNE UMJETNOSTI SUBSTRUKTURNI MEDIJ</izvorni_sadrzaj>
    <derivirana_varijabla naziv="DomainObject.Predmet.ProtustrankaFormated_1">  UDRUGA ZA RAZVOJ AUDIOVIZUALNE UMJETNOSTI SUBSTRUKTURNI MEDIJ</derivirana_varijabla>
  </DomainObject.Predmet.ProtustrankaFormated>
  <DomainObject.Predmet.ProtustrankaFormatedOIB>
    <izvorni_sadrzaj>  UDRUGA ZA RAZVOJ AUDIOVIZUALNE UMJETNOSTI SUBSTRUKTURNI MEDIJ, OIB 01152770045</izvorni_sadrzaj>
    <derivirana_varijabla naziv="DomainObject.Predmet.ProtustrankaFormatedOIB_1">  UDRUGA ZA RAZVOJ AUDIOVIZUALNE UMJETNOSTI SUBSTRUKTURNI MEDIJ, OIB 01152770045</derivirana_varijabla>
  </DomainObject.Predmet.ProtustrankaFormatedOIB>
  <DomainObject.Predmet.ProtustrankaFormatedWithAdress>
    <izvorni_sadrzaj> UDRUGA ZA RAZVOJ AUDIOVIZUALNE UMJETNOSTI SUBSTRUKTURNI MEDIJ, Trg Ivana Kukuljevića 6, 10000 Zagreb</izvorni_sadrzaj>
    <derivirana_varijabla naziv="DomainObject.Predmet.ProtustrankaFormatedWithAdress_1"> UDRUGA ZA RAZVOJ AUDIOVIZUALNE UMJETNOSTI SUBSTRUKTURNI MEDIJ, Trg Ivana Kukuljevića 6, 10000 Zagreb</derivirana_varijabla>
  </DomainObject.Predmet.ProtustrankaFormatedWithAdress>
  <DomainObject.Predmet.ProtustrankaFormatedWithAdressOIB>
    <izvorni_sadrzaj> UDRUGA ZA RAZVOJ AUDIOVIZUALNE UMJETNOSTI SUBSTRUKTURNI MEDIJ, OIB 01152770045, Trg Ivana Kukuljevića 6, 10000 Zagreb</izvorni_sadrzaj>
    <derivirana_varijabla naziv="DomainObject.Predmet.ProtustrankaFormatedWithAdressOIB_1"> UDRUGA ZA RAZVOJ AUDIOVIZUALNE UMJETNOSTI SUBSTRUKTURNI MEDIJ, OIB 01152770045, Trg Ivana Kukuljevića 6, 10000 Zagreb</derivirana_varijabla>
  </DomainObject.Predmet.ProtustrankaFormatedWithAdressOIB>
  <DomainObject.Predmet.ProtustrankaWithAdress>
    <izvorni_sadrzaj>UDRUGA ZA RAZVOJ AUDIOVIZUALNE UMJETNOSTI SUBSTRUKTURNI MEDIJ Trg Ivana Kukuljevića 6, 10000 Zagreb</izvorni_sadrzaj>
    <derivirana_varijabla naziv="DomainObject.Predmet.ProtustrankaWithAdress_1">UDRUGA ZA RAZVOJ AUDIOVIZUALNE UMJETNOSTI SUBSTRUKTURNI MEDIJ Trg Ivana Kukuljevića 6, 10000 Zagreb</derivirana_varijabla>
  </DomainObject.Predmet.ProtustrankaWithAdress>
  <DomainObject.Predmet.ProtustrankaWithAdressOIB>
    <izvorni_sadrzaj>UDRUGA ZA RAZVOJ AUDIOVIZUALNE UMJETNOSTI SUBSTRUKTURNI MEDIJ, OIB 01152770045, Trg Ivana Kukuljevića 6, 10000 Zagreb</izvorni_sadrzaj>
    <derivirana_varijabla naziv="DomainObject.Predmet.ProtustrankaWithAdressOIB_1">UDRUGA ZA RAZVOJ AUDIOVIZUALNE UMJETNOSTI SUBSTRUKTURNI MEDIJ, OIB 01152770045, Trg Ivana Kukuljevića 6, 10000 Zagreb</derivirana_varijabla>
  </DomainObject.Predmet.ProtustrankaWithAdressOIB>
  <DomainObject.Predmet.ProtustrankaNazivFormated>
    <izvorni_sadrzaj>UDRUGA ZA RAZVOJ AUDIOVIZUALNE UMJETNOSTI SUBSTRUKTURNI MEDIJ</izvorni_sadrzaj>
    <derivirana_varijabla naziv="DomainObject.Predmet.ProtustrankaNazivFormated_1">UDRUGA ZA RAZVOJ AUDIOVIZUALNE UMJETNOSTI SUBSTRUKTURNI MEDIJ</derivirana_varijabla>
  </DomainObject.Predmet.ProtustrankaNazivFormated>
  <DomainObject.Predmet.ProtustrankaNazivFormatedOIB>
    <izvorni_sadrzaj>UDRUGA ZA RAZVOJ AUDIOVIZUALNE UMJETNOSTI SUBSTRUKTURNI MEDIJ, OIB 01152770045</izvorni_sadrzaj>
    <derivirana_varijabla naziv="DomainObject.Predmet.ProtustrankaNazivFormatedOIB_1">UDRUGA ZA RAZVOJ AUDIOVIZUALNE UMJETNOSTI SUBSTRUKTURNI MEDIJ, OIB 01152770045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AUDIOVIZUALNE UMJETNOSTI SUBSTRUKTURNI MEDIJ</item>
    </izvorni_sadrzaj>
    <derivirana_varijabla naziv="DomainObject.Predmet.ProtuStrankaListFormated_1">
      <item>UDRUGA ZA RAZVOJ AUDIOVIZUALNE UMJETNOSTI SUBSTRUKTURNI MEDIJ</item>
    </derivirana_varijabla>
  </DomainObject.Predmet.ProtuStrankaListFormated>
  <DomainObject.Predmet.ProtuStrankaListFormatedOIB>
    <izvorni_sadrzaj>
      <item>UDRUGA ZA RAZVOJ AUDIOVIZUALNE UMJETNOSTI SUBSTRUKTURNI MEDIJ, OIB 01152770045</item>
    </izvorni_sadrzaj>
    <derivirana_varijabla naziv="DomainObject.Predmet.ProtuStrankaListFormatedOIB_1">
      <item>UDRUGA ZA RAZVOJ AUDIOVIZUALNE UMJETNOSTI SUBSTRUKTURNI MEDIJ, OIB 01152770045</item>
    </derivirana_varijabla>
  </DomainObject.Predmet.ProtuStrankaListFormatedOIB>
  <DomainObject.Predmet.ProtuStrankaListFormatedWithAdress>
    <izvorni_sadrzaj>
      <item>UDRUGA ZA RAZVOJ AUDIOVIZUALNE UMJETNOSTI SUBSTRUKTURNI MEDIJ, Trg Ivana Kukuljevića 6, 10000 Zagreb</item>
    </izvorni_sadrzaj>
    <derivirana_varijabla naziv="DomainObject.Predmet.ProtuStrankaListFormatedWithAdress_1">
      <item>UDRUGA ZA RAZVOJ AUDIOVIZUALNE UMJETNOSTI SUBSTRUKTURNI MEDIJ, Trg Ivana Kukuljevića 6, 10000 Zagreb</item>
    </derivirana_varijabla>
  </DomainObject.Predmet.ProtuStrankaListFormatedWithAdress>
  <DomainObject.Predmet.ProtuStrankaListFormatedWithAdressOIB>
    <izvorni_sadrzaj>
      <item>UDRUGA ZA RAZVOJ AUDIOVIZUALNE UMJETNOSTI SUBSTRUKTURNI MEDIJ, OIB 01152770045, Trg Ivana Kukuljevića 6, 10000 Zagreb</item>
    </izvorni_sadrzaj>
    <derivirana_varijabla naziv="DomainObject.Predmet.ProtuStrankaListFormatedWithAdressOIB_1">
      <item>UDRUGA ZA RAZVOJ AUDIOVIZUALNE UMJETNOSTI SUBSTRUKTURNI MEDIJ, OIB 01152770045, Trg Ivana Kukuljevića 6, 10000 Zagreb</item>
    </derivirana_varijabla>
  </DomainObject.Predmet.ProtuStrankaListFormatedWithAdressOIB>
  <DomainObject.Predmet.ProtuStrankaListNazivFormated>
    <izvorni_sadrzaj>
      <item>UDRUGA ZA RAZVOJ AUDIOVIZUALNE UMJETNOSTI SUBSTRUKTURNI MEDIJ</item>
    </izvorni_sadrzaj>
    <derivirana_varijabla naziv="DomainObject.Predmet.ProtuStrankaListNazivFormated_1">
      <item>UDRUGA ZA RAZVOJ AUDIOVIZUALNE UMJETNOSTI SUBSTRUKTURNI MEDIJ</item>
    </derivirana_varijabla>
  </DomainObject.Predmet.ProtuStrankaListNazivFormated>
  <DomainObject.Predmet.ProtuStrankaListNazivFormatedOIB>
    <izvorni_sadrzaj>
      <item>UDRUGA ZA RAZVOJ AUDIOVIZUALNE UMJETNOSTI SUBSTRUKTURNI MEDIJ, OIB 01152770045</item>
    </izvorni_sadrzaj>
    <derivirana_varijabla naziv="DomainObject.Predmet.ProtuStrankaListNazivFormatedOIB_1">
      <item>UDRUGA ZA RAZVOJ AUDIOVIZUALNE UMJETNOSTI SUBSTRUKTURNI MEDIJ, OIB 01152770045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AUDIOVIZUALNE UMJETNOSTI SUBSTRUKTURNI MEDIJ</izvorni_sadrzaj>
    <derivirana_varijabla naziv="DomainObject.Predmet.ProtustrankaIDrugi_1">UDRUGA ZA RAZVOJ AUDIOVIZUALNE UMJETNOSTI SUBSTRUKTURNI MEDIJ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AUDIOVIZUALNE UMJETNOSTI SUBSTRUKTURNI MEDIJ, OIB 01152770045, Trg Ivana Kukuljevića 6, 10000 Zagreb</izvorni_sadrzaj>
    <derivirana_varijabla naziv="DomainObject.Predmet.ProtustrankaIDrugiAdressOIB_1">UDRUGA ZA RAZVOJ AUDIOVIZUALNE UMJETNOSTI SUBSTRUKTURNI MEDIJ, OIB 01152770045,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AUDIOVIZUALNE UMJETNOSTI SUBSTRUKTURNI MEDIJ</item>
    </izvorni_sadrzaj>
    <derivirana_varijabla naziv="DomainObject.Predmet.SudioniciListNaziv_1">
      <item>FINA Regionalni centar zagreb</item>
      <item>UDRUGA ZA RAZVOJ AUDIOVIZUALNE UMJETNOSTI SUBSTRUKTURNI MEDIJ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AUDIOVIZUALNE UMJETNOSTI SUBSTRUKTURNI MEDIJ, OIB 01152770045, Trg Ivana Kukuljevića 6,10000 Zagreb</item>
    </izvorni_sadrzaj>
    <derivirana_varijabla naziv="DomainObject.Predmet.SudioniciListAdressOIB_1">
      <item>FINA Regionalni centar zagreb, OIB 85821130368, Trg svibanjskih žrtava 1995. 1,10000 Zagreb</item>
      <item>UDRUGA ZA RAZVOJ AUDIOVIZUALNE UMJETNOSTI SUBSTRUKTURNI MEDIJ, OIB 01152770045,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01152770045</item>
    </izvorni_sadrzaj>
    <derivirana_varijabla naziv="DomainObject.Predmet.SudioniciListNazivOIB_1">
      <item>, OIB 85821130368</item>
      <item>, OIB 01152770045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6C03E-DDF8-4709-98FA-981F170D4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2307</properties:Characters>
  <properties:Lines>79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2016-07-16T20:21:00Z</dcterms:created>
  <dc:creator>Sudsko vijeæe</dc:creator>
  <cp:lastModifiedBy>Ivana Rogić</cp:lastModifiedBy>
  <cp:lastPrinted>2016-07-21T11:09:00Z</cp:lastPrinted>
  <dcterms:modified xmlns:xsi="http://www.w3.org/2001/XMLSchema-instance" xsi:type="dcterms:W3CDTF">2016-07-21T11:09:00Z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