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682e" w14:paraId="90c682e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</w:t>
            </w:r>
            <w:proofErr w:type="spellStart"/>
            <w:r>
              <w:rPr>
                <w:rFonts w:cstheme="majorBidi" w:hAnsiTheme="majorBidi" w:asciiTheme="majorBidi"/>
              </w:rPr>
              <w:t>Amruševa</w:t>
            </w:r>
            <w:proofErr w:type="spellEnd"/>
            <w:r>
              <w:rPr>
                <w:rFonts w:cstheme="majorBidi" w:hAnsiTheme="majorBidi" w:asciiTheme="majorBidi"/>
              </w:rPr>
              <w:t xml:space="preserve">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B156F2" w:rsidP="00B156F2" w:rsidR="00B156F2" w:rsidRPr="0050121B">
      <w:pPr>
        <w:jc w:val="right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>68. St-7123/15</w:t>
      </w:r>
    </w:p>
    <w:p w:rsidRDefault="00B156F2" w:rsidP="00B156F2" w:rsidR="00B156F2" w:rsidRPr="0050121B">
      <w:pPr>
        <w:jc w:val="right"/>
        <w:rPr>
          <w:rFonts w:cstheme="majorBidi" w:hAnsiTheme="majorBidi" w:asciiTheme="majorBidi"/>
        </w:rPr>
      </w:pP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>U  I M E  R E P U B L I K E   H R V A T S K E</w:t>
      </w: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>R J E Š E N J E</w:t>
      </w: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</w:p>
    <w:p w:rsidRDefault="00B156F2" w:rsidP="00B156F2" w:rsidR="00B156F2" w:rsidRPr="0050121B">
      <w:pPr>
        <w:jc w:val="both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ab/>
        <w:t xml:space="preserve">Trgovački sud u Zagrebu, po sucu Maji Hilje, u stečajnom predmetu povodom zahtjeva FINANCIJSKE AGENCIJE, za provedbu skraćenog stečajnog postupka nad dužnikom S.E.V.I.N.D. d.o.o., Hum Bistrički, Hum Bistrički 67A, MBS: </w:t>
      </w:r>
      <w:r>
        <w:rPr>
          <w:rFonts w:cstheme="majorBidi" w:hAnsiTheme="majorBidi" w:asciiTheme="majorBidi"/>
        </w:rPr>
        <w:t>080766362</w:t>
      </w:r>
      <w:r w:rsidRPr="0050121B">
        <w:rPr>
          <w:rFonts w:cstheme="majorBidi" w:hAnsiTheme="majorBidi" w:asciiTheme="majorBidi"/>
        </w:rPr>
        <w:t xml:space="preserve">, OIB: 45523616341, dana </w:t>
      </w:r>
      <w:r w:rsidR="00462F91">
        <w:rPr>
          <w:rFonts w:cstheme="majorBidi" w:hAnsiTheme="majorBidi" w:asciiTheme="majorBidi"/>
        </w:rPr>
        <w:t>16</w:t>
      </w:r>
      <w:r w:rsidRPr="0050121B">
        <w:rPr>
          <w:rFonts w:cstheme="majorBidi" w:hAnsiTheme="majorBidi" w:asciiTheme="majorBidi"/>
        </w:rPr>
        <w:t xml:space="preserve">. </w:t>
      </w:r>
      <w:r w:rsidR="00462F91">
        <w:rPr>
          <w:rFonts w:cstheme="majorBidi" w:hAnsiTheme="majorBidi" w:asciiTheme="majorBidi"/>
        </w:rPr>
        <w:t>rujna</w:t>
      </w:r>
      <w:r w:rsidRPr="0050121B">
        <w:rPr>
          <w:rFonts w:cstheme="majorBidi" w:hAnsiTheme="majorBidi" w:asciiTheme="majorBidi"/>
        </w:rPr>
        <w:t xml:space="preserve"> 2016., </w:t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B156F2" w:rsidR="00B156F2">
      <w:pPr>
        <w:ind w:firstLine="708"/>
        <w:jc w:val="both"/>
      </w:pPr>
      <w:r>
        <w:t xml:space="preserve">Ispravlja se rješenje ovog suda broj </w:t>
      </w:r>
      <w:r w:rsidR="0062798A">
        <w:t>St-</w:t>
      </w:r>
      <w:r w:rsidR="00B156F2">
        <w:t>7123/15</w:t>
      </w:r>
      <w:r w:rsidR="00DB400B">
        <w:t xml:space="preserve"> od </w:t>
      </w:r>
      <w:r w:rsidR="00B156F2">
        <w:t>11. svibnja</w:t>
      </w:r>
      <w:r w:rsidR="003D7342">
        <w:t xml:space="preserve">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B156F2">
        <w:t>uvodu, red treći, u izreci, stavak I, red drugi i stavak III, red drugi na način da umjesto "S.</w:t>
      </w:r>
      <w:r w:rsidR="00B156F2" w:rsidRPr="0050121B">
        <w:rPr>
          <w:rFonts w:cstheme="majorBidi" w:hAnsiTheme="majorBidi" w:asciiTheme="majorBidi"/>
        </w:rPr>
        <w:t>E.V.I.N.D. d.o.o., Hum Bistrički, Hum Bistrički 67A, MBS: 45523616341, OIB: 45523616341</w:t>
      </w:r>
      <w:r w:rsidR="00B156F2">
        <w:rPr>
          <w:rFonts w:cstheme="majorBidi" w:hAnsiTheme="majorBidi" w:asciiTheme="majorBidi"/>
        </w:rPr>
        <w:t>" ima pisati "</w:t>
      </w:r>
      <w:r w:rsidR="00B156F2" w:rsidRPr="00B156F2">
        <w:rPr>
          <w:rFonts w:cstheme="majorBidi" w:hAnsiTheme="majorBidi" w:asciiTheme="majorBidi"/>
        </w:rPr>
        <w:t xml:space="preserve"> </w:t>
      </w:r>
      <w:r w:rsidR="00B156F2" w:rsidRPr="0050121B">
        <w:rPr>
          <w:rFonts w:cstheme="majorBidi" w:hAnsiTheme="majorBidi" w:asciiTheme="majorBidi"/>
        </w:rPr>
        <w:t xml:space="preserve">S.E.V.I.N.D. d.o.o., Hum Bistrički, Hum Bistrički 67A, MBS: </w:t>
      </w:r>
      <w:r w:rsidR="00B156F2">
        <w:rPr>
          <w:rFonts w:cstheme="majorBidi" w:hAnsiTheme="majorBidi" w:asciiTheme="majorBidi"/>
        </w:rPr>
        <w:t>080766362</w:t>
      </w:r>
      <w:r w:rsidR="00B156F2" w:rsidRPr="0050121B">
        <w:rPr>
          <w:rFonts w:cstheme="majorBidi" w:hAnsiTheme="majorBidi" w:asciiTheme="majorBidi"/>
        </w:rPr>
        <w:t>, OIB: 45523616341</w:t>
      </w:r>
      <w:r w:rsidR="00B156F2">
        <w:rPr>
          <w:rFonts w:cstheme="majorBidi" w:hAnsiTheme="majorBidi" w:asciiTheme="majorBidi"/>
        </w:rPr>
        <w:t>".</w:t>
      </w:r>
    </w:p>
    <w:p w:rsidRDefault="00B156F2" w:rsidP="00B156F2" w:rsidR="00B156F2">
      <w:pPr>
        <w:ind w:firstLine="708"/>
        <w:jc w:val="both"/>
      </w:pPr>
    </w:p>
    <w:p w:rsidRDefault="00B156F2" w:rsidP="00B156F2" w:rsidR="00B156F2">
      <w:pPr>
        <w:ind w:firstLine="708"/>
        <w:jc w:val="both"/>
      </w:pPr>
    </w:p>
    <w:p w:rsidRDefault="009272BF" w:rsidP="00B156F2" w:rsidR="00706986" w:rsidRPr="00995CBD">
      <w:pPr>
        <w:ind w:firstLine="708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B156F2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B156F2">
        <w:t>St-7123/15 od 11. svibnja 2016</w:t>
      </w:r>
      <w:r w:rsidR="003D7342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B156F2">
        <w:t xml:space="preserve"> MBS-a dužnika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B156F2" w:rsidR="00706986">
      <w:pPr>
        <w:jc w:val="center"/>
      </w:pPr>
      <w:r w:rsidRPr="00995CBD">
        <w:t>U Zagrebu,</w:t>
      </w:r>
      <w:r w:rsidR="00FE5E52">
        <w:t xml:space="preserve"> </w:t>
      </w:r>
      <w:r w:rsidR="00B156F2">
        <w:t>16. rujna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  <w:bookmarkStart w:name="_GoBack" w:id="0"/>
      <w:bookmarkEnd w:id="0"/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p w:rsidRDefault="004A6795" w:rsidP="004A6795" w:rsidR="004A6795">
      <w:pPr>
        <w:jc w:val="both"/>
      </w:pPr>
    </w:p>
    <w:p w:rsidRDefault="00DB400B" w:rsidP="00DB400B" w:rsidR="00DB400B" w:rsidRPr="00BE2D79">
      <w:pPr>
        <w:jc w:val="both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t>DNA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1</w:t>
      </w:r>
      <w:r w:rsidRPr="00DF4B45">
        <w:rPr>
          <w:rFonts w:cstheme="majorBidi" w:hAnsiTheme="majorBidi" w:asciiTheme="majorBidi"/>
        </w:rPr>
        <w:t xml:space="preserve">.) Podnositelju zahtjeva: FINA 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>2.) Dužnik i zakonski zastupnik dužnika- preporučeno poštom</w:t>
      </w:r>
    </w:p>
    <w:p w:rsidRDefault="004A6795" w:rsidP="003D7342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 xml:space="preserve">3.) Ministarstvo pravosuđa po ŽDO </w:t>
      </w:r>
      <w:r w:rsidR="003D7342">
        <w:rPr>
          <w:rFonts w:cstheme="majorBidi" w:hAnsiTheme="majorBidi" w:asciiTheme="majorBidi"/>
        </w:rPr>
        <w:t>Zagreb</w:t>
      </w:r>
    </w:p>
    <w:p w:rsidRDefault="004A6795" w:rsidP="00ED034B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>4.) Mrežna stranica e-Oglasne ploče</w:t>
      </w:r>
    </w:p>
    <w:p w:rsidRDefault="00ED034B" w:rsidP="004A6795" w:rsidR="004A6795" w:rsidRPr="00DF4B4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5</w:t>
      </w:r>
      <w:r w:rsidR="004A6795" w:rsidRPr="00DF4B45">
        <w:rPr>
          <w:rFonts w:cstheme="majorBidi" w:hAnsiTheme="majorBidi" w:asciiTheme="majorBidi"/>
        </w:rPr>
        <w:t>.) Porezna uprava</w:t>
      </w:r>
    </w:p>
    <w:p w:rsidRDefault="00ED034B" w:rsidP="004A6795" w:rsidR="004A679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6</w:t>
      </w:r>
      <w:r w:rsidR="004A6795" w:rsidRPr="00DF4B45">
        <w:rPr>
          <w:rFonts w:cstheme="majorBidi" w:hAnsiTheme="majorBidi" w:asciiTheme="majorBidi"/>
        </w:rPr>
        <w:t>.) Stečajnom upravitelju</w:t>
      </w:r>
    </w:p>
    <w:p w:rsidRDefault="00B156F2" w:rsidP="00B156F2" w:rsidR="00B156F2" w:rsidRPr="00DF4B4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7.) Sudskom registru </w:t>
      </w:r>
      <w:r w:rsidRPr="00B156F2">
        <w:rPr>
          <w:rFonts w:cstheme="majorBidi" w:hAnsiTheme="majorBidi" w:asciiTheme="majorBidi"/>
          <w:u w:val="single"/>
        </w:rPr>
        <w:t>nakon pravomoćnosti uz rješenje od 11.05.2016</w:t>
      </w:r>
      <w:r>
        <w:rPr>
          <w:rFonts w:cstheme="majorBidi" w:hAnsiTheme="majorBidi" w:asciiTheme="majorBidi"/>
        </w:rPr>
        <w:t>.</w:t>
      </w:r>
    </w:p>
    <w:p w:rsidRDefault="00B156F2" w:rsidP="004A6795" w:rsidR="004A6795" w:rsidRPr="00DF4B4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8</w:t>
      </w:r>
      <w:r w:rsidR="004A6795" w:rsidRPr="00DF4B45">
        <w:rPr>
          <w:rFonts w:cstheme="majorBidi" w:hAnsiTheme="majorBidi" w:asciiTheme="majorBidi"/>
        </w:rPr>
        <w:t>.) kal 30 dana</w:t>
      </w:r>
    </w:p>
    <w:sectPr w:rsidSect="00284523" w:rsidR="004A6795" w:rsidRPr="00DF4B4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3B4" w:rsidR="001043B4">
      <w:r>
        <w:separator/>
      </w:r>
    </w:p>
  </w:endnote>
  <w:endnote w:id="0" w:type="continuationSeparator">
    <w:p w:rsidRDefault="001043B4" w:rsidR="00104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3B4" w:rsidR="001043B4">
      <w:r>
        <w:separator/>
      </w:r>
    </w:p>
  </w:footnote>
  <w:footnote w:id="0" w:type="continuationSeparator">
    <w:p w:rsidRDefault="001043B4" w:rsidR="00104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F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B156F2" w:rsidR="00E249BC" w:rsidRPr="00C44F33">
    <w:pPr>
      <w:jc w:val="right"/>
    </w:pPr>
    <w:r w:rsidRPr="00C44F33">
      <w:t xml:space="preserve">68. </w:t>
    </w:r>
    <w:r w:rsidR="00924500">
      <w:t>St-</w:t>
    </w:r>
    <w:r w:rsidR="00B156F2">
      <w:t>7123/15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0707"/>
    <w:rsid w:val="000B70E9"/>
    <w:rsid w:val="000B78C1"/>
    <w:rsid w:val="001043B4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3D7342"/>
    <w:rsid w:val="00424495"/>
    <w:rsid w:val="00462F91"/>
    <w:rsid w:val="00464EF1"/>
    <w:rsid w:val="004A6795"/>
    <w:rsid w:val="004C5DE2"/>
    <w:rsid w:val="0050733C"/>
    <w:rsid w:val="0053307D"/>
    <w:rsid w:val="00561407"/>
    <w:rsid w:val="0056496C"/>
    <w:rsid w:val="005C061D"/>
    <w:rsid w:val="005F412C"/>
    <w:rsid w:val="00627961"/>
    <w:rsid w:val="0062798A"/>
    <w:rsid w:val="006723C9"/>
    <w:rsid w:val="006728C3"/>
    <w:rsid w:val="00706986"/>
    <w:rsid w:val="00724517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B156F2"/>
    <w:rsid w:val="00B31C28"/>
    <w:rsid w:val="00B61341"/>
    <w:rsid w:val="00B7109D"/>
    <w:rsid w:val="00BC3B1C"/>
    <w:rsid w:val="00BC42C3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1136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9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4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96C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96C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96C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9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4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96C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96C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96C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St-7123/2015-9</izvorni_sadrzaj>
    <derivirana_varijabla naziv="DomainObject.Oznaka_1">St-7123/2015-9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7123</izvorni_sadrzaj>
    <derivirana_varijabla naziv="DomainObject.Predmet.Broj_1">7123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2016.</izvorni_sadrzaj>
    <derivirana_varijabla naziv="DomainObject.Predmet.DatumRjesavanja_1">16.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srpnja 2016.</izvorni_sadrzaj>
    <derivirana_varijabla naziv="DomainObject.Predmet.DatumZatvaranja_1">22.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St-7123/2015</izvorni_sadrzaj>
    <derivirana_varijabla naziv="DomainObject.Predmet.OznakaBroj_1">St-7123/2015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S.E.V.I.N.D. d.o.o.</izvorni_sadrzaj>
    <derivirana_varijabla naziv="DomainObject.Predmet.ProtustrankaFormated_1">  S.E.V.I.N.D. d.o.o.</derivirana_varijabla>
  </DomainObject.Predmet.ProtustrankaFormated>
  <DomainObject.Predmet.ProtustrankaFormatedOIB>
    <izvorni_sadrzaj>  S.E.V.I.N.D. d.o.o., OIB 45523616341</izvorni_sadrzaj>
    <derivirana_varijabla naziv="DomainObject.Predmet.ProtustrankaFormatedOIB_1">  S.E.V.I.N.D. d.o.o., OIB 45523616341</derivirana_varijabla>
  </DomainObject.Predmet.ProtustrankaFormatedOIB>
  <DomainObject.Predmet.ProtustrankaFormatedWithAdress>
    <izvorni_sadrzaj> S.E.V.I.N.D. d.o.o., Hum Bistrički 67/A, 49246 Hum Bistrički</izvorni_sadrzaj>
    <derivirana_varijabla naziv="DomainObject.Predmet.ProtustrankaFormatedWithAdress_1"> S.E.V.I.N.D. d.o.o., Hum Bistrički 67/A, 49246 Hum Bistrički</derivirana_varijabla>
  </DomainObject.Predmet.ProtustrankaFormatedWithAdress>
  <DomainObject.Predmet.ProtustrankaFormatedWithAdressOIB>
    <izvorni_sadrzaj> S.E.V.I.N.D. d.o.o., OIB 45523616341, Hum Bistrički 67/A, 49246 Hum Bistrički</izvorni_sadrzaj>
    <derivirana_varijabla naziv="DomainObject.Predmet.ProtustrankaFormatedWithAdressOIB_1"> S.E.V.I.N.D. d.o.o., OIB 45523616341, Hum Bistrički 67/A, 49246 Hum Bistrički</derivirana_varijabla>
  </DomainObject.Predmet.ProtustrankaFormatedWithAdressOIB>
  <DomainObject.Predmet.ProtustrankaWithAdress>
    <izvorni_sadrzaj>S.E.V.I.N.D. d.o.o. Hum Bistrički 67/A, 49246 Hum Bistrički</izvorni_sadrzaj>
    <derivirana_varijabla naziv="DomainObject.Predmet.ProtustrankaWithAdress_1">S.E.V.I.N.D. d.o.o. Hum Bistrički 67/A, 49246 Hum Bistrički</derivirana_varijabla>
  </DomainObject.Predmet.ProtustrankaWithAdress>
  <DomainObject.Predmet.ProtustrankaWithAdressOIB>
    <izvorni_sadrzaj>S.E.V.I.N.D. d.o.o., OIB 45523616341, Hum Bistrički 67/A, 49246 Hum Bistrički</izvorni_sadrzaj>
    <derivirana_varijabla naziv="DomainObject.Predmet.ProtustrankaWithAdressOIB_1">S.E.V.I.N.D. d.o.o., OIB 45523616341, Hum Bistrički 67/A, 49246 Hum Bistrički</derivirana_varijabla>
  </DomainObject.Predmet.ProtustrankaWithAdressOIB>
  <DomainObject.Predmet.ProtustrankaNazivFormated>
    <izvorni_sadrzaj>S.E.V.I.N.D. d.o.o.</izvorni_sadrzaj>
    <derivirana_varijabla naziv="DomainObject.Predmet.ProtustrankaNazivFormated_1">S.E.V.I.N.D. d.o.o.</derivirana_varijabla>
  </DomainObject.Predmet.ProtustrankaNazivFormated>
  <DomainObject.Predmet.ProtustrankaNazivFormatedOIB>
    <izvorni_sadrzaj>S.E.V.I.N.D. d.o.o., OIB 45523616341</izvorni_sadrzaj>
    <derivirana_varijabla naziv="DomainObject.Predmet.ProtustrankaNazivFormatedOIB_1">S.E.V.I.N.D. d.o.o., OIB 45523616341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S.E.V.I.N.D. d.o.o.</item>
    </izvorni_sadrzaj>
    <derivirana_varijabla naziv="DomainObject.Predmet.ProtuStrankaListFormated_1">
      <item>S.E.V.I.N.D. d.o.o.</item>
    </derivirana_varijabla>
  </DomainObject.Predmet.ProtuStrankaListFormated>
  <DomainObject.Predmet.ProtuStrankaListFormatedOIB>
    <izvorni_sadrzaj>
      <item>S.E.V.I.N.D. d.o.o., OIB 45523616341</item>
    </izvorni_sadrzaj>
    <derivirana_varijabla naziv="DomainObject.Predmet.ProtuStrankaListFormatedOIB_1">
      <item>S.E.V.I.N.D. d.o.o., OIB 45523616341</item>
    </derivirana_varijabla>
  </DomainObject.Predmet.ProtuStrankaListFormatedOIB>
  <DomainObject.Predmet.ProtuStrankaListFormatedWithAdress>
    <izvorni_sadrzaj>
      <item>S.E.V.I.N.D. d.o.o., Hum Bistrički 67/A, 49246 Hum Bistrički</item>
    </izvorni_sadrzaj>
    <derivirana_varijabla naziv="DomainObject.Predmet.ProtuStrankaListFormatedWithAdress_1">
      <item>S.E.V.I.N.D. d.o.o., Hum Bistrički 67/A, 49246 Hum Bistrički</item>
    </derivirana_varijabla>
  </DomainObject.Predmet.ProtuStrankaListFormatedWithAdress>
  <DomainObject.Predmet.ProtuStrankaListFormatedWithAdressOIB>
    <izvorni_sadrzaj>
      <item>S.E.V.I.N.D. d.o.o., OIB 45523616341, Hum Bistrički 67/A, 49246 Hum Bistrički</item>
    </izvorni_sadrzaj>
    <derivirana_varijabla naziv="DomainObject.Predmet.ProtuStrankaListFormatedWithAdressOIB_1">
      <item>S.E.V.I.N.D. d.o.o., OIB 45523616341, Hum Bistrički 67/A, 49246 Hum Bistrički</item>
    </derivirana_varijabla>
  </DomainObject.Predmet.ProtuStrankaListFormatedWithAdressOIB>
  <DomainObject.Predmet.ProtuStrankaListNazivFormated>
    <izvorni_sadrzaj>
      <item>S.E.V.I.N.D. d.o.o.</item>
    </izvorni_sadrzaj>
    <derivirana_varijabla naziv="DomainObject.Predmet.ProtuStrankaListNazivFormated_1">
      <item>S.E.V.I.N.D. d.o.o.</item>
    </derivirana_varijabla>
  </DomainObject.Predmet.ProtuStrankaListNazivFormated>
  <DomainObject.Predmet.ProtuStrankaListNazivFormatedOIB>
    <izvorni_sadrzaj>
      <item>S.E.V.I.N.D. d.o.o., OIB 45523616341</item>
    </izvorni_sadrzaj>
    <derivirana_varijabla naziv="DomainObject.Predmet.ProtuStrankaListNazivFormatedOIB_1">
      <item>S.E.V.I.N.D. d.o.o., OIB 45523616341</item>
    </derivirana_varijabla>
  </DomainObject.Predmet.ProtuStrankaListNazivFormatedOIB>
  <DomainObject.Predmet.OstaliListFormated>
    <izvorni_sadrzaj>
      <item>Ivan Čukman</item>
    </izvorni_sadrzaj>
    <derivirana_varijabla naziv="DomainObject.Predmet.OstaliListFormated_1">
      <item>Ivan Čukman</item>
    </derivirana_varijabla>
  </DomainObject.Predmet.OstaliListFormated>
  <DomainObject.Predmet.OstaliListFormatedOIB>
    <izvorni_sadrzaj>
      <item>Ivan Čukman, OIB 97057023870</item>
    </izvorni_sadrzaj>
    <derivirana_varijabla naziv="DomainObject.Predmet.OstaliListFormatedOIB_1">
      <item>Ivan Čukman, OIB 97057023870</item>
    </derivirana_varijabla>
  </DomainObject.Predmet.OstaliListFormatedOIB>
  <DomainObject.Predmet.OstaliListFormatedWithAdress>
    <izvorni_sadrzaj>
      <item>Ivan Čukman</item>
    </izvorni_sadrzaj>
    <derivirana_varijabla naziv="DomainObject.Predmet.OstaliListFormatedWithAdress_1">
      <item>Ivan Čukman</item>
    </derivirana_varijabla>
  </DomainObject.Predmet.OstaliListFormatedWithAdress>
  <DomainObject.Predmet.OstaliListFormatedWithAdressOIB>
    <izvorni_sadrzaj>
      <item>Ivan Čukman, OIB 97057023870</item>
    </izvorni_sadrzaj>
    <derivirana_varijabla naziv="DomainObject.Predmet.OstaliListFormatedWithAdressOIB_1">
      <item>Ivan Čukman, OIB 97057023870</item>
    </derivirana_varijabla>
  </DomainObject.Predmet.OstaliListFormatedWithAdressOIB>
  <DomainObject.Predmet.OstaliListNazivFormated>
    <izvorni_sadrzaj>
      <item>Ivan Čukman</item>
    </izvorni_sadrzaj>
    <derivirana_varijabla naziv="DomainObject.Predmet.OstaliListNazivFormated_1">
      <item>Ivan Čukman</item>
    </derivirana_varijabla>
  </DomainObject.Predmet.OstaliListNazivFormated>
  <DomainObject.Predmet.OstaliListNazivFormatedOIB>
    <izvorni_sadrzaj>
      <item>Ivan Čukman, OIB 97057023870</item>
    </izvorni_sadrzaj>
    <derivirana_varijabla naziv="DomainObject.Predmet.OstaliListNazivFormatedOIB_1">
      <item>Ivan Čukman, OIB 97057023870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St-7123/2015-9</izvorni_sadrzaj>
    <derivirana_varijabla naziv="DomainObject.PoslovniBrojDokumenta_1">St-7123/2015-9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S.E.V.I.N.D. d.o.o.</izvorni_sadrzaj>
    <derivirana_varijabla naziv="DomainObject.Predmet.ProtustrankaIDrugi_1">S.E.V.I.N.D.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S.E.V.I.N.D. d.o.o., OIB 45523616341, Hum Bistrički 67/A, 49246 Hum Bistrički</izvorni_sadrzaj>
    <derivirana_varijabla naziv="DomainObject.Predmet.ProtustrankaIDrugiAdressOIB_1">S.E.V.I.N.D. d.o.o., OIB 45523616341, Hum Bistrički 67/A, 49246 Hum Bistrički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3. lipnja 2016.</izvorni_sadrzaj>
    <derivirana_varijabla naziv="DomainObject.Predmet.OdlukaRjesenje.DatumPravomocnosti_1">3. lipnja 2016.</derivirana_varijabla>
  </DomainObject.Predmet.OdlukaRjesenje.DatumPravomocnosti>
  <DomainObject.Predmet.OdlukaRjesenje.Oznaka>
    <izvorni_sadrzaj>St-7123/2015-6</izvorni_sadrzaj>
    <derivirana_varijabla naziv="DomainObject.Predmet.OdlukaRjesenje.Oznaka_1">St-7123/2015-6</derivirana_varijabla>
  </DomainObject.Predmet.OdlukaRjesenje.Oznaka>
  <DomainObject.Predmet.SudioniciListNaziv>
    <izvorni_sadrzaj>
      <item>S.E.V.I.N.D. d.o.o.</item>
      <item>FINA Regionalni centar Zagreb</item>
      <item>Ivan Čukman</item>
    </izvorni_sadrzaj>
    <derivirana_varijabla naziv="DomainObject.Predmet.SudioniciListNaziv_1">
      <item>S.E.V.I.N.D. d.o.o.</item>
      <item>FINA Regionalni centar Zagreb</item>
      <item>Ivan Čukman</item>
    </derivirana_varijabla>
  </DomainObject.Predmet.SudioniciListNaziv>
  <DomainObject.Predmet.SudioniciListAdressOIB>
    <izvorni_sadrzaj>
      <item>S.E.V.I.N.D. d.o.o., OIB 45523616341, Hum Bistrički 67/A,49246 Hum Bistrički</item>
      <item>FINA Regionalni centar Zagreb, OIB 85821130368, Trg svibanjskih žrtava 1995. 1,10000 Zagreb</item>
      <item>Ivan Čukman, OIB 97057023870</item>
    </izvorni_sadrzaj>
    <derivirana_varijabla naziv="DomainObject.Predmet.SudioniciListAdressOIB_1">
      <item>S.E.V.I.N.D. d.o.o., OIB 45523616341, Hum Bistrički 67/A,49246 Hum Bistrički</item>
      <item>FINA Regionalni centar Zagreb, OIB 85821130368, Trg svibanjskih žrtava 1995. 1,10000 Zagreb</item>
      <item>Ivan Čukman, OIB 97057023870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45523616341</item>
      <item>, OIB 85821130368</item>
      <item>, OIB 97057023870</item>
    </izvorni_sadrzaj>
    <derivirana_varijabla naziv="DomainObject.Predmet.SudioniciListNazivOIB_1">
      <item>, OIB 45523616341</item>
      <item>, OIB 85821130368</item>
      <item>, OIB 97057023870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1544</properties:Characters>
  <properties:Lines>54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2016-09-16T12:41:00Z</dcterms:created>
  <dc:creator>tjakupak</dc:creator>
  <cp:lastModifiedBy>Antonija Fuš</cp:lastModifiedBy>
  <cp:lastPrinted>2016-09-26T08:28:00Z</cp:lastPrinted>
  <dcterms:modified xmlns:xsi="http://www.w3.org/2001/XMLSchema-instance" xsi:type="dcterms:W3CDTF">2016-09-26T08:28:00Z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St-7123/2015-9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