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8eb7" w14:paraId="e118eb7" w:rsidRDefault="00831DEB" w:rsidP="00831DEB" w:rsidR="00831DEB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9A232D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831DEB" w:rsidP="00831DEB" w:rsidR="00831DEB" w:rsidRPr="00831DEB">
      <w:r w:rsidRPr="00B82754"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14 St-328/16-11</w:t>
      </w:r>
      <w:r w:rsidR="00265B6F">
        <w:t>1</w:t>
      </w:r>
    </w:p>
    <w:p w:rsidRDefault="00831DEB" w:rsidP="00831DEB" w:rsidR="00831DE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53B0" w:rsidP="008B1B8F" w:rsidR="00361D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E04E4" w:rsidP="00E4716C" w:rsidR="007E04E4">
      <w:pPr>
        <w:ind w:firstLine="567"/>
        <w:jc w:val="right"/>
      </w:pPr>
    </w:p>
    <w:p w:rsidRDefault="00D70E45" w:rsidP="00D70E45" w:rsidR="00E4716C">
      <w:pPr>
        <w:ind w:firstLine="567"/>
        <w:jc w:val="center"/>
      </w:pPr>
      <w:r>
        <w:t xml:space="preserve">R E P U B L I K A  H R V A T S K A  </w:t>
      </w:r>
    </w:p>
    <w:p w:rsidRDefault="00831DEB" w:rsidP="00E4716C" w:rsidR="00E4716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E4716C">
        <w:rPr>
          <w:rFonts w:hAnsi="Times New Roman" w:ascii="Times New Roman"/>
          <w:sz w:val="24"/>
          <w:szCs w:val="24"/>
        </w:rPr>
        <w:t>R J E Š E N J E</w:t>
      </w:r>
    </w:p>
    <w:p w:rsidRDefault="00E4716C" w:rsidP="00E4716C" w:rsidR="00E4716C">
      <w:pPr>
        <w:ind w:firstLine="708"/>
        <w:jc w:val="both"/>
      </w:pPr>
    </w:p>
    <w:p w:rsidRDefault="007E04E4" w:rsidP="00E4716C" w:rsidR="007E04E4">
      <w:pPr>
        <w:ind w:firstLine="708"/>
        <w:jc w:val="both"/>
      </w:pPr>
    </w:p>
    <w:p w:rsidRDefault="00E4716C" w:rsidP="00AC5109" w:rsidR="00E4716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</w:t>
      </w:r>
      <w:r w:rsidR="009502E1">
        <w:rPr>
          <w:rFonts w:hAnsi="Times New Roman" w:ascii="Times New Roman"/>
          <w:sz w:val="24"/>
          <w:szCs w:val="24"/>
        </w:rPr>
        <w:t xml:space="preserve">ovlaštenom sudskom službeniku </w:t>
      </w:r>
      <w:r w:rsidR="00BF53B0">
        <w:rPr>
          <w:rFonts w:hAnsi="Times New Roman" w:ascii="Times New Roman"/>
          <w:sz w:val="24"/>
          <w:szCs w:val="24"/>
        </w:rPr>
        <w:t xml:space="preserve">Elizabeti Đeke, </w:t>
      </w:r>
      <w:r w:rsidR="00AC5109">
        <w:rPr>
          <w:rFonts w:hAnsi="Times New Roman" w:ascii="Times New Roman"/>
          <w:sz w:val="24"/>
          <w:szCs w:val="24"/>
        </w:rPr>
        <w:t>u stečajnom postupku nad dužnikom</w:t>
      </w:r>
      <w:r w:rsidR="00BF53B0" w:rsidRPr="00BF53B0">
        <w:rPr>
          <w:rFonts w:hAnsi="Times New Roman" w:ascii="Times New Roman"/>
          <w:sz w:val="24"/>
          <w:szCs w:val="24"/>
        </w:rPr>
        <w:t xml:space="preserve"> </w:t>
      </w:r>
      <w:r w:rsidR="00831DEB" w:rsidRPr="00831DEB">
        <w:rPr>
          <w:rFonts w:hAnsi="Times New Roman" w:ascii="Times New Roman"/>
          <w:sz w:val="24"/>
          <w:szCs w:val="24"/>
        </w:rPr>
        <w:t>VUKOVAR-BENZ d.o.o. za trgovinu naftom i naftnim derivatima u stečaju, Vukovar, Ivana Gorana Kovačića 92,  MBS 030071498, OIB 32261423889</w:t>
      </w:r>
      <w:r w:rsidR="00BF53B0" w:rsidRPr="00BF53B0">
        <w:rPr>
          <w:rFonts w:hAnsi="Times New Roman" w:ascii="Times New Roman"/>
          <w:sz w:val="24"/>
          <w:szCs w:val="24"/>
        </w:rPr>
        <w:t xml:space="preserve">, dana </w:t>
      </w:r>
      <w:r w:rsidR="005358D0">
        <w:rPr>
          <w:rFonts w:hAnsi="Times New Roman" w:ascii="Times New Roman"/>
          <w:sz w:val="24"/>
          <w:szCs w:val="24"/>
        </w:rPr>
        <w:t>31</w:t>
      </w:r>
      <w:r w:rsidR="00BF53B0" w:rsidRPr="00BF53B0">
        <w:rPr>
          <w:rFonts w:hAnsi="Times New Roman" w:ascii="Times New Roman"/>
          <w:sz w:val="24"/>
          <w:szCs w:val="24"/>
        </w:rPr>
        <w:t xml:space="preserve">. </w:t>
      </w:r>
      <w:r w:rsidR="005358D0">
        <w:rPr>
          <w:rFonts w:hAnsi="Times New Roman" w:ascii="Times New Roman"/>
          <w:sz w:val="24"/>
          <w:szCs w:val="24"/>
        </w:rPr>
        <w:t>ožujk</w:t>
      </w:r>
      <w:r w:rsidR="00BF53B0" w:rsidRPr="00BF53B0">
        <w:rPr>
          <w:rFonts w:hAnsi="Times New Roman" w:ascii="Times New Roman"/>
          <w:sz w:val="24"/>
          <w:szCs w:val="24"/>
        </w:rPr>
        <w:t>a 201</w:t>
      </w:r>
      <w:r w:rsidR="005358D0">
        <w:rPr>
          <w:rFonts w:hAnsi="Times New Roman" w:ascii="Times New Roman"/>
          <w:sz w:val="24"/>
          <w:szCs w:val="24"/>
        </w:rPr>
        <w:t>7</w:t>
      </w:r>
      <w:r w:rsidR="00BF53B0" w:rsidRPr="00BF53B0">
        <w:rPr>
          <w:rFonts w:hAnsi="Times New Roman" w:ascii="Times New Roman"/>
          <w:sz w:val="24"/>
          <w:szCs w:val="24"/>
        </w:rPr>
        <w:t xml:space="preserve">. </w:t>
      </w:r>
    </w:p>
    <w:p w:rsidRDefault="00E4716C" w:rsidP="00690754" w:rsidR="00E4716C">
      <w:pPr>
        <w:ind w:firstLine="720"/>
        <w:jc w:val="both"/>
      </w:pPr>
    </w:p>
    <w:p w:rsidRDefault="00E4716C" w:rsidP="00690754" w:rsidR="00E4716C">
      <w:pPr>
        <w:ind w:firstLine="720"/>
        <w:jc w:val="both"/>
      </w:pPr>
    </w:p>
    <w:p w:rsidRDefault="00303FA0" w:rsidP="00303FA0" w:rsidR="00303FA0" w:rsidRPr="00D70E45">
      <w:pPr>
        <w:jc w:val="center"/>
      </w:pPr>
      <w:r w:rsidRPr="00D70E45">
        <w:t>r i j e š i o  j e</w:t>
      </w:r>
    </w:p>
    <w:p w:rsidRDefault="00211D7A" w:rsidP="00303FA0" w:rsidR="00211D7A">
      <w:pPr>
        <w:jc w:val="center"/>
        <w:rPr>
          <w:b/>
        </w:rPr>
      </w:pPr>
    </w:p>
    <w:p w:rsidRDefault="00211D7A" w:rsidP="00303FA0" w:rsidR="00211D7A">
      <w:pPr>
        <w:jc w:val="center"/>
        <w:rPr>
          <w:b/>
        </w:rPr>
      </w:pPr>
    </w:p>
    <w:p w:rsidRDefault="000E1AD6" w:rsidP="008B1B8F" w:rsidR="00211D7A" w:rsidRPr="00EA1834">
      <w:pPr>
        <w:numPr>
          <w:ilvl w:val="0"/>
          <w:numId w:val="1"/>
        </w:numPr>
        <w:jc w:val="both"/>
        <w:rPr>
          <w:b/>
          <w:u w:val="single"/>
        </w:rPr>
      </w:pPr>
      <w:r>
        <w:t xml:space="preserve">Poziva se </w:t>
      </w:r>
      <w:r w:rsidR="00AC5109" w:rsidRPr="00AC5109">
        <w:rPr>
          <w:b/>
          <w:bCs/>
        </w:rPr>
        <w:t>vjerovnik</w:t>
      </w:r>
      <w:r w:rsidR="00AC5109">
        <w:t xml:space="preserve"> </w:t>
      </w:r>
      <w:r w:rsidR="00EE74B4">
        <w:rPr>
          <w:b/>
          <w:bCs/>
        </w:rPr>
        <w:t>EXCLUSIVE BUSINESS d.o.o. Zagreb, Medulićeva 4</w:t>
      </w:r>
      <w:r w:rsidR="00AC5109" w:rsidRPr="00AC5109">
        <w:rPr>
          <w:b/>
          <w:bCs/>
        </w:rPr>
        <w:t xml:space="preserve">, OIB </w:t>
      </w:r>
      <w:r w:rsidR="00EE74B4">
        <w:rPr>
          <w:b/>
          <w:bCs/>
        </w:rPr>
        <w:t>40902757334</w:t>
      </w:r>
      <w:r w:rsidR="00AC5109">
        <w:t>,</w:t>
      </w:r>
      <w:r w:rsidR="00847324">
        <w:t xml:space="preserve"> u roku od 8 dana od dana dostave ovog rješenja plati</w:t>
      </w:r>
      <w:r w:rsidR="00EF1241">
        <w:t xml:space="preserve">ti </w:t>
      </w:r>
      <w:r w:rsidR="00847324">
        <w:t>sudsku pristojbu na</w:t>
      </w:r>
      <w:r w:rsidR="00690754">
        <w:t xml:space="preserve"> </w:t>
      </w:r>
      <w:r w:rsidR="00AC5109">
        <w:t>žalbu</w:t>
      </w:r>
      <w:r w:rsidR="00EE09AE">
        <w:t xml:space="preserve"> </w:t>
      </w:r>
      <w:r w:rsidR="007D6413">
        <w:t>u iznosu od</w:t>
      </w:r>
      <w:r w:rsidR="00A63BCA">
        <w:t xml:space="preserve"> </w:t>
      </w:r>
      <w:r w:rsidR="008B1B8F">
        <w:t>5</w:t>
      </w:r>
      <w:r w:rsidR="009F059C">
        <w:t>0</w:t>
      </w:r>
      <w:r w:rsidR="00BF53B0">
        <w:t>0,00</w:t>
      </w:r>
      <w:r w:rsidR="00C96266">
        <w:t xml:space="preserve"> </w:t>
      </w:r>
      <w:r w:rsidR="00A63BCA">
        <w:t>kn,</w:t>
      </w:r>
      <w:r w:rsidR="00BF53B0">
        <w:t xml:space="preserve"> </w:t>
      </w:r>
      <w:r w:rsidR="00615F9A">
        <w:t>kao i pristojbu na ovo rješenje u iznosu od 100,00 kn,</w:t>
      </w:r>
      <w:r w:rsidR="00EF1241">
        <w:t xml:space="preserve"> </w:t>
      </w:r>
      <w:r w:rsidR="0092062C">
        <w:t xml:space="preserve">te </w:t>
      </w:r>
      <w:r w:rsidR="00EA45DC">
        <w:t xml:space="preserve">da u istom roku </w:t>
      </w:r>
      <w:r w:rsidR="00EA45DC" w:rsidRPr="00EA1834">
        <w:rPr>
          <w:b/>
          <w:u w:val="single"/>
        </w:rPr>
        <w:t xml:space="preserve">dostavi dokaz o uplati </w:t>
      </w:r>
      <w:r w:rsidR="007D1036" w:rsidRPr="00EA1834">
        <w:rPr>
          <w:b/>
          <w:u w:val="single"/>
        </w:rPr>
        <w:t xml:space="preserve">ovome </w:t>
      </w:r>
      <w:r w:rsidR="00EA45DC" w:rsidRPr="00EA1834">
        <w:rPr>
          <w:b/>
          <w:u w:val="single"/>
        </w:rPr>
        <w:t>sudu</w:t>
      </w:r>
      <w:r w:rsidR="007D1036" w:rsidRPr="00EA1834">
        <w:rPr>
          <w:b/>
          <w:u w:val="single"/>
        </w:rPr>
        <w:t>.</w:t>
      </w:r>
    </w:p>
    <w:p w:rsidRDefault="00211D7A" w:rsidP="00211D7A" w:rsidR="00211D7A">
      <w:pPr>
        <w:jc w:val="both"/>
      </w:pPr>
      <w:r>
        <w:t xml:space="preserve">    </w:t>
      </w:r>
    </w:p>
    <w:p w:rsidRDefault="00E37824" w:rsidP="008B1B8F" w:rsidR="00211D7A">
      <w:pPr>
        <w:numPr>
          <w:ilvl w:val="0"/>
          <w:numId w:val="1"/>
        </w:numPr>
        <w:jc w:val="both"/>
      </w:pPr>
      <w:r>
        <w:t xml:space="preserve">Nalaže se </w:t>
      </w:r>
      <w:r w:rsidR="00AC5109" w:rsidRPr="00AC5109">
        <w:rPr>
          <w:b/>
          <w:bCs/>
        </w:rPr>
        <w:t>vjerovniku</w:t>
      </w:r>
      <w:r w:rsidR="00672E80">
        <w:t xml:space="preserve"> </w:t>
      </w:r>
      <w:r w:rsidR="007D1036">
        <w:t>da utvrđeni iznos pristojbe iz točke I</w:t>
      </w:r>
      <w:r w:rsidR="008B1B8F">
        <w:t>.</w:t>
      </w:r>
      <w:r w:rsidR="007D1036">
        <w:t xml:space="preserve"> ovog rješenja</w:t>
      </w:r>
      <w:r w:rsidR="00EE09AE">
        <w:t xml:space="preserve">, odnosno </w:t>
      </w:r>
      <w:r w:rsidR="00EE09AE" w:rsidRPr="008B1B8F">
        <w:rPr>
          <w:b/>
          <w:bCs/>
        </w:rPr>
        <w:t>ukupno</w:t>
      </w:r>
      <w:r w:rsidR="004E3958" w:rsidRPr="008B1B8F">
        <w:rPr>
          <w:b/>
          <w:bCs/>
        </w:rPr>
        <w:t xml:space="preserve"> </w:t>
      </w:r>
      <w:r w:rsidR="009F059C">
        <w:rPr>
          <w:b/>
          <w:bCs/>
        </w:rPr>
        <w:t>60</w:t>
      </w:r>
      <w:r w:rsidR="00BF53B0" w:rsidRPr="008B1B8F">
        <w:rPr>
          <w:b/>
          <w:bCs/>
        </w:rPr>
        <w:t>0,00</w:t>
      </w:r>
      <w:r w:rsidR="001673CB" w:rsidRPr="008B1B8F">
        <w:rPr>
          <w:b/>
          <w:bCs/>
        </w:rPr>
        <w:t xml:space="preserve"> </w:t>
      </w:r>
      <w:r w:rsidR="00E4716C" w:rsidRPr="008B1B8F">
        <w:rPr>
          <w:b/>
          <w:bCs/>
        </w:rPr>
        <w:t>kn</w:t>
      </w:r>
      <w:r w:rsidR="00EE09AE">
        <w:t>,</w:t>
      </w:r>
      <w:r w:rsidR="007D1036">
        <w:t xml:space="preserve"> uplati na račun prihoda Državnog proračuna Republike Hrvatske</w:t>
      </w:r>
      <w:r w:rsidR="003B25B5">
        <w:t xml:space="preserve"> broj </w:t>
      </w:r>
      <w:r w:rsidR="00EA1834">
        <w:t xml:space="preserve">HR12 </w:t>
      </w:r>
      <w:r w:rsidR="003B25B5">
        <w:t>10010051863000160</w:t>
      </w:r>
      <w:r w:rsidR="00BC545B">
        <w:t xml:space="preserve">, model </w:t>
      </w:r>
      <w:r w:rsidR="00EA1834">
        <w:t>HR</w:t>
      </w:r>
      <w:r w:rsidR="00BC545B">
        <w:t>64</w:t>
      </w:r>
      <w:r w:rsidR="00EA1834">
        <w:t xml:space="preserve"> </w:t>
      </w:r>
      <w:r w:rsidR="009800DD">
        <w:t xml:space="preserve">poziv na broj </w:t>
      </w:r>
      <w:r w:rsidR="00CB3083">
        <w:t>5045-</w:t>
      </w:r>
      <w:r w:rsidR="00D868EE">
        <w:t>3531</w:t>
      </w:r>
      <w:r w:rsidR="00CB3083">
        <w:t>-</w:t>
      </w:r>
      <w:r w:rsidR="009F059C">
        <w:t>328</w:t>
      </w:r>
      <w:r w:rsidR="00BF53B0">
        <w:t>-</w:t>
      </w:r>
      <w:r w:rsidR="009502E1">
        <w:t>1</w:t>
      </w:r>
      <w:r w:rsidR="009F059C">
        <w:t>6</w:t>
      </w:r>
      <w:r w:rsidR="009F4D05">
        <w:t>.</w:t>
      </w:r>
    </w:p>
    <w:p w:rsidRDefault="00211D7A" w:rsidP="00211D7A" w:rsidR="00211D7A">
      <w:pPr>
        <w:jc w:val="both"/>
      </w:pPr>
    </w:p>
    <w:p w:rsidRDefault="00E37824" w:rsidP="00AC5109" w:rsidR="00454E38">
      <w:pPr>
        <w:numPr>
          <w:ilvl w:val="0"/>
          <w:numId w:val="1"/>
        </w:numPr>
        <w:jc w:val="both"/>
      </w:pPr>
      <w:r>
        <w:t xml:space="preserve">Ukoliko </w:t>
      </w:r>
      <w:r w:rsidR="00AC5109">
        <w:t>vjerovnik</w:t>
      </w:r>
      <w:r w:rsidR="007D6413">
        <w:t xml:space="preserve"> </w:t>
      </w:r>
      <w:r w:rsidR="003D5BCD">
        <w:t xml:space="preserve">ne plati dužnu pristojbu </w:t>
      </w:r>
      <w:r w:rsidR="00454E38">
        <w:t xml:space="preserve"> </w:t>
      </w:r>
      <w:r w:rsidR="006A13C3">
        <w:t>ili o plaćanju bez odgode ne obavijesti sud</w:t>
      </w:r>
      <w:r w:rsidR="00454E38">
        <w:t xml:space="preserve">, radi naplate sudske pristojbe iz točke I ovog rješenja </w:t>
      </w:r>
      <w:r w:rsidR="00454E38" w:rsidRPr="00454E38">
        <w:rPr>
          <w:b/>
        </w:rPr>
        <w:t>određuje se ovrha</w:t>
      </w:r>
      <w:r w:rsidR="00454E38">
        <w:t xml:space="preserve"> na </w:t>
      </w:r>
      <w:r w:rsidR="00253CE8">
        <w:t xml:space="preserve">njegovim </w:t>
      </w:r>
      <w:r w:rsidR="00454E38">
        <w:t xml:space="preserve">novčanim sredstvima po računima i oročenim novčanim sredstvima kod poslovnih banaka sa sjedištem u Republici Hrvatskoj. </w:t>
      </w:r>
    </w:p>
    <w:p w:rsidRDefault="00285422" w:rsidP="00285422" w:rsidR="00285422">
      <w:pPr>
        <w:jc w:val="both"/>
      </w:pPr>
    </w:p>
    <w:p w:rsidRDefault="00285422" w:rsidP="00603646" w:rsidR="00285422">
      <w:pPr>
        <w:numPr>
          <w:ilvl w:val="1"/>
          <w:numId w:val="1"/>
        </w:numPr>
        <w:jc w:val="both"/>
      </w:pPr>
      <w:r>
        <w:t xml:space="preserve">Poziva se FINA da izda nalog </w:t>
      </w:r>
      <w:r w:rsidR="00D868EE">
        <w:t>za izvršenje osnove za plaćanj</w:t>
      </w:r>
      <w:r w:rsidR="00603646">
        <w:t>e sukladno čl. 9. Zakona o provedbi ovrhe na novčanim sredstvima.</w:t>
      </w:r>
    </w:p>
    <w:p w:rsidRDefault="00603646" w:rsidP="00AC5109" w:rsidR="00FC3D38">
      <w:pPr>
        <w:numPr>
          <w:ilvl w:val="1"/>
          <w:numId w:val="1"/>
        </w:numPr>
        <w:jc w:val="both"/>
      </w:pPr>
      <w:r>
        <w:t xml:space="preserve">Nalaže se FINA da novčani iznos za koji je određena ovrha, zaplijeni i prenese na račun Državnog proračuna RH broj </w:t>
      </w:r>
      <w:r w:rsidR="00AC5109">
        <w:t>HR12 100100518630</w:t>
      </w:r>
      <w:r w:rsidR="00EA1834">
        <w:t>00160, model HR64 5045-3531-</w:t>
      </w:r>
      <w:r w:rsidR="009F059C">
        <w:t>328</w:t>
      </w:r>
      <w:r w:rsidR="00BF53B0">
        <w:t>-</w:t>
      </w:r>
      <w:r w:rsidR="00D70E45">
        <w:t>1</w:t>
      </w:r>
      <w:r w:rsidR="009F059C">
        <w:t>6</w:t>
      </w:r>
      <w:r w:rsidR="009F4D05">
        <w:t>,</w:t>
      </w:r>
      <w:r>
        <w:t xml:space="preserve"> te o tome obavijesti sud.</w:t>
      </w:r>
    </w:p>
    <w:p w:rsidRDefault="00603646" w:rsidP="00AC5109" w:rsidR="004803C6">
      <w:pPr>
        <w:numPr>
          <w:ilvl w:val="1"/>
          <w:numId w:val="1"/>
        </w:numPr>
        <w:jc w:val="both"/>
      </w:pPr>
      <w:r>
        <w:t xml:space="preserve">Zabranjuje se FINI da navedenu tražbinu ispuni </w:t>
      </w:r>
      <w:r w:rsidR="00AC5109">
        <w:t>vjerovniku</w:t>
      </w:r>
      <w:r w:rsidR="006A4D87">
        <w:t xml:space="preserve">, te </w:t>
      </w:r>
      <w:r w:rsidR="00390069">
        <w:t xml:space="preserve">se </w:t>
      </w:r>
      <w:r w:rsidR="006A4D87">
        <w:t>istome zabranjuje da tu tražbinu naplati ili inače raspolaže njome.</w:t>
      </w:r>
    </w:p>
    <w:p w:rsidRDefault="004803C6" w:rsidP="004803C6" w:rsidR="004803C6">
      <w:pPr>
        <w:ind w:left="1428"/>
        <w:jc w:val="both"/>
      </w:pPr>
    </w:p>
    <w:p w:rsidRDefault="009C3AC0" w:rsidP="00AC5109" w:rsidR="006021F1">
      <w:pPr>
        <w:numPr>
          <w:ilvl w:val="0"/>
          <w:numId w:val="1"/>
        </w:numPr>
        <w:jc w:val="both"/>
      </w:pPr>
      <w:r>
        <w:t xml:space="preserve">Ukoliko </w:t>
      </w:r>
      <w:r w:rsidR="00AC5109">
        <w:t>vjerovnik</w:t>
      </w:r>
      <w:r w:rsidR="00EE09AE">
        <w:t xml:space="preserve"> </w:t>
      </w:r>
      <w:r>
        <w:t>ne postupi po nalogu suda</w:t>
      </w:r>
      <w:r w:rsidR="00F03935">
        <w:t xml:space="preserve"> iz točke I</w:t>
      </w:r>
      <w:r w:rsidR="008B1B8F">
        <w:t>.</w:t>
      </w:r>
      <w:r w:rsidR="00F03935">
        <w:t xml:space="preserve"> i II</w:t>
      </w:r>
      <w:r w:rsidR="008B1B8F">
        <w:t>.</w:t>
      </w:r>
      <w:r w:rsidR="00F03935">
        <w:t>, ovo rješenje će se po pravomoćnosti dostaviti FINI radi provedbe ovrhe iz točke III</w:t>
      </w:r>
      <w:r w:rsidR="008B1B8F">
        <w:t>.</w:t>
      </w:r>
      <w:r w:rsidR="00F03935">
        <w:t xml:space="preserve"> izreke rješenja.</w:t>
      </w:r>
    </w:p>
    <w:p w:rsidRDefault="00E4716C" w:rsidP="00E4716C" w:rsidR="00E4716C">
      <w:pPr>
        <w:ind w:firstLine="567"/>
        <w:jc w:val="right"/>
      </w:pPr>
    </w:p>
    <w:p w:rsidRDefault="00786624" w:rsidP="00303FA0" w:rsidR="00786624">
      <w:pPr>
        <w:jc w:val="center"/>
        <w:rPr>
          <w:b/>
        </w:rPr>
      </w:pPr>
    </w:p>
    <w:p w:rsidRDefault="00303FA0" w:rsidP="00303FA0" w:rsidR="00303FA0" w:rsidRPr="00D70E45">
      <w:pPr>
        <w:jc w:val="center"/>
      </w:pPr>
      <w:r w:rsidRPr="00D70E45">
        <w:t>Obrazloženje</w:t>
      </w:r>
    </w:p>
    <w:p w:rsidRDefault="00303FA0" w:rsidP="00303FA0" w:rsidR="00303FA0">
      <w:pPr>
        <w:rPr>
          <w:b/>
        </w:rPr>
      </w:pPr>
    </w:p>
    <w:p w:rsidRDefault="00C373CB" w:rsidP="00C373CB" w:rsidR="00C373CB">
      <w:pPr>
        <w:rPr>
          <w:b/>
        </w:rPr>
      </w:pPr>
    </w:p>
    <w:p w:rsidRDefault="00AC5109" w:rsidP="008B1B8F" w:rsidR="0092499C">
      <w:pPr>
        <w:ind w:firstLine="708"/>
        <w:jc w:val="both"/>
      </w:pPr>
      <w:r>
        <w:t>Vjerovnik</w:t>
      </w:r>
      <w:r w:rsidR="00BF53B0">
        <w:t xml:space="preserve"> je</w:t>
      </w:r>
      <w:r w:rsidR="00B05B78">
        <w:t xml:space="preserve"> dana</w:t>
      </w:r>
      <w:r w:rsidR="00D70E45">
        <w:t xml:space="preserve"> </w:t>
      </w:r>
      <w:r>
        <w:t>1</w:t>
      </w:r>
      <w:r w:rsidR="009F059C">
        <w:t>7</w:t>
      </w:r>
      <w:r w:rsidR="00BF53B0">
        <w:t>.0</w:t>
      </w:r>
      <w:r w:rsidR="009F059C">
        <w:t>3</w:t>
      </w:r>
      <w:r w:rsidR="00BF53B0">
        <w:t>.</w:t>
      </w:r>
      <w:r w:rsidR="00260245">
        <w:t>2</w:t>
      </w:r>
      <w:r w:rsidR="004E3958">
        <w:t>01</w:t>
      </w:r>
      <w:r w:rsidR="009F059C">
        <w:t>7</w:t>
      </w:r>
      <w:r w:rsidR="0092499C">
        <w:t xml:space="preserve">. </w:t>
      </w:r>
      <w:r w:rsidR="00BF53B0">
        <w:t xml:space="preserve">podnio </w:t>
      </w:r>
      <w:r>
        <w:t>žalbu na rješenje broj 14 St-</w:t>
      </w:r>
      <w:r w:rsidR="009F059C">
        <w:t>328</w:t>
      </w:r>
      <w:r>
        <w:t>/1</w:t>
      </w:r>
      <w:r w:rsidR="009F059C">
        <w:t>6</w:t>
      </w:r>
      <w:r>
        <w:t>-</w:t>
      </w:r>
      <w:r w:rsidR="00084588">
        <w:t>100</w:t>
      </w:r>
      <w:r>
        <w:t xml:space="preserve"> od </w:t>
      </w:r>
      <w:r w:rsidR="00084588">
        <w:t>14</w:t>
      </w:r>
      <w:r>
        <w:t>.0</w:t>
      </w:r>
      <w:r w:rsidR="00084588">
        <w:t>3</w:t>
      </w:r>
      <w:r>
        <w:t>.201</w:t>
      </w:r>
      <w:r w:rsidR="00084588">
        <w:t>7</w:t>
      </w:r>
      <w:r>
        <w:t>.</w:t>
      </w:r>
      <w:r w:rsidR="0092499C">
        <w:t xml:space="preserve"> </w:t>
      </w:r>
    </w:p>
    <w:p w:rsidRDefault="0092499C" w:rsidP="0092499C" w:rsidR="0092499C">
      <w:pPr>
        <w:rPr>
          <w:b/>
        </w:rPr>
      </w:pPr>
    </w:p>
    <w:p w:rsidRDefault="0092499C" w:rsidP="00705ECD" w:rsidR="0092499C">
      <w:pPr>
        <w:ind w:firstLine="708"/>
        <w:jc w:val="both"/>
      </w:pPr>
      <w:r>
        <w:t xml:space="preserve">Sukladno Tbr. </w:t>
      </w:r>
      <w:r w:rsidR="00493599" w:rsidRPr="00493599">
        <w:t xml:space="preserve">23. t. </w:t>
      </w:r>
      <w:r w:rsidR="00705ECD">
        <w:t>3</w:t>
      </w:r>
      <w:r w:rsidR="00493599" w:rsidRPr="00493599">
        <w:t>. Tarife sudskih pristojbi koja je sastavni dio Zakona o sudskim pristojbama (Narodne novine  br. 74/95, 57/96</w:t>
      </w:r>
      <w:r w:rsidR="00641C68">
        <w:t>, 137/02, 26/03, 125/11, 112/12,</w:t>
      </w:r>
      <w:r w:rsidR="00493599" w:rsidRPr="00493599">
        <w:t>157/13</w:t>
      </w:r>
      <w:r w:rsidR="00641C68">
        <w:t xml:space="preserve"> i </w:t>
      </w:r>
      <w:r w:rsidR="00641C68" w:rsidRPr="008A12E6">
        <w:t>110/15</w:t>
      </w:r>
      <w:r w:rsidR="00493599" w:rsidRPr="00493599">
        <w:t>)</w:t>
      </w:r>
      <w:r>
        <w:t xml:space="preserve"> </w:t>
      </w:r>
      <w:r w:rsidR="003F484F">
        <w:t>vjerovnik</w:t>
      </w:r>
      <w:r>
        <w:t xml:space="preserve"> je bio obvezan platiti sudsku pristojbu na </w:t>
      </w:r>
      <w:r w:rsidR="003F484F">
        <w:t>žalbu</w:t>
      </w:r>
      <w:r>
        <w:t xml:space="preserve"> u iznosu od </w:t>
      </w:r>
      <w:r w:rsidR="00084588">
        <w:t>50</w:t>
      </w:r>
      <w:r w:rsidR="00BF53B0">
        <w:t>0,00</w:t>
      </w:r>
      <w:r w:rsidR="0059121B">
        <w:t xml:space="preserve"> kn. </w:t>
      </w:r>
      <w:r>
        <w:t xml:space="preserve">                                                         </w:t>
      </w:r>
      <w:r w:rsidR="00B05B78">
        <w:t xml:space="preserve">                            </w:t>
      </w:r>
    </w:p>
    <w:p w:rsidRDefault="0092499C" w:rsidP="0092499C" w:rsidR="0092499C">
      <w:pPr>
        <w:ind w:firstLine="708"/>
        <w:jc w:val="both"/>
      </w:pPr>
    </w:p>
    <w:p w:rsidRDefault="0092499C" w:rsidP="003F484F" w:rsidR="0092499C">
      <w:pPr>
        <w:ind w:firstLine="708"/>
        <w:jc w:val="both"/>
      </w:pPr>
      <w:r>
        <w:t xml:space="preserve">Kako </w:t>
      </w:r>
      <w:r w:rsidR="003F484F">
        <w:t>vjerovnik</w:t>
      </w:r>
      <w:r>
        <w:t xml:space="preserve"> prilikom podnošenja </w:t>
      </w:r>
      <w:r w:rsidR="003F484F">
        <w:t xml:space="preserve">žalbe nije dostavio </w:t>
      </w:r>
      <w:r>
        <w:t>dokaz o uplati sudske pristojbe valjalo je riješiti kao u izreci rješenja sukladno čl. 4. st. 1., čl. 39. st. 1</w:t>
      </w:r>
      <w:r w:rsidR="008B1B8F">
        <w:t>.</w:t>
      </w:r>
      <w:r>
        <w:t xml:space="preserve"> t. 1</w:t>
      </w:r>
      <w:r w:rsidR="008B1B8F">
        <w:t>.</w:t>
      </w:r>
      <w:r>
        <w:t>, 3</w:t>
      </w:r>
      <w:r w:rsidR="008B1B8F">
        <w:t>.</w:t>
      </w:r>
      <w:r>
        <w:t>, 5</w:t>
      </w:r>
      <w:r w:rsidR="008B1B8F">
        <w:t>.</w:t>
      </w:r>
      <w:r>
        <w:t xml:space="preserve"> i 7</w:t>
      </w:r>
      <w:r w:rsidR="008B1B8F">
        <w:t>.</w:t>
      </w:r>
      <w:r>
        <w:t xml:space="preserve">  i  čl. 40.  st. 1</w:t>
      </w:r>
      <w:r w:rsidR="008B1B8F">
        <w:t>.</w:t>
      </w:r>
      <w:r>
        <w:t xml:space="preserve">  Zakona o sudskim pristojbama.</w:t>
      </w:r>
    </w:p>
    <w:p w:rsidRDefault="0092499C" w:rsidP="0092499C" w:rsidR="0092499C">
      <w:pPr>
        <w:jc w:val="both"/>
      </w:pPr>
    </w:p>
    <w:p w:rsidRDefault="00641C68" w:rsidP="003F484F" w:rsidR="00641C68"/>
    <w:p w:rsidRDefault="00303FA0" w:rsidP="003F484F" w:rsidR="00DD2836" w:rsidRPr="00D70E45">
      <w:r w:rsidRPr="00D70E45">
        <w:t xml:space="preserve">                                                    U Osijeku</w:t>
      </w:r>
      <w:r w:rsidR="00DD2836" w:rsidRPr="00D70E45">
        <w:t xml:space="preserve"> </w:t>
      </w:r>
      <w:r w:rsidR="00641C68">
        <w:t>31</w:t>
      </w:r>
      <w:r w:rsidR="0059121B">
        <w:t xml:space="preserve">. </w:t>
      </w:r>
      <w:r w:rsidR="00641C68">
        <w:t>ožujk</w:t>
      </w:r>
      <w:r w:rsidR="0059121B">
        <w:t>a</w:t>
      </w:r>
      <w:r w:rsidR="00AF0C4B" w:rsidRPr="00D70E45">
        <w:t xml:space="preserve"> 201</w:t>
      </w:r>
      <w:r w:rsidR="00641C68">
        <w:t xml:space="preserve">7. </w:t>
      </w:r>
      <w:r w:rsidR="00CC1803" w:rsidRPr="00D70E45">
        <w:t xml:space="preserve"> </w:t>
      </w:r>
      <w:r w:rsidR="00E808DA" w:rsidRPr="00D70E45">
        <w:t xml:space="preserve">  </w:t>
      </w:r>
      <w:r w:rsidR="00766193" w:rsidRPr="00D70E45">
        <w:t xml:space="preserve">     </w:t>
      </w:r>
      <w:r w:rsidR="0007383E" w:rsidRPr="00D70E45">
        <w:t xml:space="preserve"> </w:t>
      </w:r>
      <w:r w:rsidR="00766193" w:rsidRPr="00D70E45">
        <w:t xml:space="preserve">  </w:t>
      </w:r>
    </w:p>
    <w:p w:rsidRDefault="00DD2836" w:rsidP="00C53134" w:rsidR="00DD2836"/>
    <w:p w:rsidRDefault="004044D4" w:rsidP="00C53134" w:rsidR="00570D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02E1" w:rsidP="009502E1" w:rsidR="00B05B78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5B78">
        <w:t xml:space="preserve">              </w:t>
      </w:r>
      <w:r w:rsidRPr="009502E1">
        <w:rPr>
          <w:rFonts w:hAnsi="Times New Roman" w:ascii="Times New Roman"/>
          <w:sz w:val="24"/>
          <w:szCs w:val="24"/>
        </w:rPr>
        <w:t>OVLAŠTENI SLUŽBENIK:</w:t>
      </w:r>
      <w:r w:rsidR="0049780D" w:rsidRPr="009502E1">
        <w:rPr>
          <w:rFonts w:hAnsi="Times New Roman" w:ascii="Times New Roman"/>
          <w:sz w:val="24"/>
          <w:szCs w:val="24"/>
        </w:rPr>
        <w:tab/>
      </w:r>
    </w:p>
    <w:p w:rsidRDefault="00B05B78" w:rsidP="00BF53B0" w:rsidR="0049780D" w:rsidRPr="009502E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="00BF53B0">
        <w:rPr>
          <w:rFonts w:hAnsi="Times New Roman" w:ascii="Times New Roman"/>
          <w:sz w:val="24"/>
          <w:szCs w:val="24"/>
        </w:rPr>
        <w:t xml:space="preserve">   Elizabeta Đeke</w:t>
      </w:r>
      <w:r>
        <w:rPr>
          <w:rFonts w:hAnsi="Times New Roman" w:ascii="Times New Roman"/>
          <w:sz w:val="24"/>
          <w:szCs w:val="24"/>
        </w:rPr>
        <w:t xml:space="preserve">  </w:t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  <w:t xml:space="preserve">            </w:t>
      </w:r>
      <w:r w:rsidR="009502E1" w:rsidRPr="009502E1">
        <w:rPr>
          <w:rFonts w:hAnsi="Times New Roman" w:ascii="Times New Roman"/>
          <w:sz w:val="24"/>
          <w:szCs w:val="24"/>
        </w:rPr>
        <w:t xml:space="preserve"> </w:t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</w:t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9780D" w:rsidP="0049780D" w:rsidR="0049780D" w:rsidRPr="0049780D">
      <w:pPr>
        <w:ind w:left="5580"/>
        <w:jc w:val="center"/>
      </w:pPr>
    </w:p>
    <w:p w:rsidRDefault="0049780D" w:rsidP="0049780D" w:rsidR="0049780D" w:rsidRPr="0049780D">
      <w:pPr>
        <w:jc w:val="both"/>
      </w:pPr>
      <w:r w:rsidRPr="0049780D">
        <w:t xml:space="preserve">NAPUTAK  O PRAVNOM LIJEKU </w:t>
      </w:r>
    </w:p>
    <w:p w:rsidRDefault="0049780D" w:rsidP="0049780D" w:rsidR="0049780D" w:rsidRPr="0049780D">
      <w:pPr>
        <w:jc w:val="both"/>
      </w:pPr>
      <w:r w:rsidRPr="0049780D">
        <w:t xml:space="preserve">Protiv ovog rješenja nezadovoljna stranka može izjaviti prigovor u roku 3 dana od dana primitka prijepisa istog. Prigovor se podnosi ovome sudu u 2 primjerka. </w:t>
      </w:r>
    </w:p>
    <w:p w:rsidRDefault="002B6D83" w:rsidP="0049780D" w:rsidR="002B6D83"/>
    <w:p w:rsidRDefault="0059121B" w:rsidP="0049780D" w:rsidR="002B6D83">
      <w:r>
        <w:t>D</w:t>
      </w:r>
      <w:r w:rsidR="007937D0">
        <w:t xml:space="preserve"> </w:t>
      </w:r>
      <w:r>
        <w:t>N</w:t>
      </w:r>
      <w:r w:rsidR="007937D0">
        <w:t xml:space="preserve"> </w:t>
      </w:r>
      <w:r>
        <w:t>A</w:t>
      </w:r>
      <w:r w:rsidR="007937D0">
        <w:t xml:space="preserve"> </w:t>
      </w:r>
      <w:r>
        <w:t>:</w:t>
      </w:r>
    </w:p>
    <w:p w:rsidRDefault="003F484F" w:rsidP="00096564" w:rsidR="0059121B">
      <w:pPr>
        <w:numPr>
          <w:ilvl w:val="0"/>
          <w:numId w:val="13"/>
        </w:numPr>
      </w:pPr>
      <w:r>
        <w:t xml:space="preserve">vjerovnik </w:t>
      </w:r>
    </w:p>
    <w:p w:rsidRDefault="0059121B" w:rsidP="0059121B" w:rsidR="0059121B">
      <w:pPr>
        <w:numPr>
          <w:ilvl w:val="0"/>
          <w:numId w:val="13"/>
        </w:numPr>
      </w:pPr>
      <w:r>
        <w:t>FINA po pravomoćnosti</w:t>
      </w:r>
    </w:p>
    <w:sectPr w:rsidSect="00AB646F" w:rsidR="0059121B">
      <w:headerReference w:type="even" r:id="rId11"/>
      <w:headerReference w:type="default" r:id="rId12"/>
      <w:headerReference w:type="first" r:id="rId13"/>
      <w:footerReference w:type="first" r:id="rId14"/>
      <w:pgSz w:h="15840" w:w="12240"/>
      <w:pgMar w:gutter="0" w:footer="708" w:header="708" w:left="1418" w:bottom="144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739" w:rsidR="00406739">
      <w:r>
        <w:separator/>
      </w:r>
    </w:p>
  </w:endnote>
  <w:endnote w:id="0" w:type="continuationSeparator">
    <w:p w:rsidRDefault="00406739" w:rsidR="00406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E4" w:rsidR="007E04E4">
    <w:pPr>
      <w:pStyle w:val="Podnoje"/>
      <w:jc w:val="center"/>
    </w:pPr>
  </w:p>
  <w:p w:rsidRDefault="007E04E4" w:rsidR="007E04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739" w:rsidR="00406739">
      <w:r>
        <w:separator/>
      </w:r>
    </w:p>
  </w:footnote>
  <w:footnote w:id="0" w:type="continuationSeparator">
    <w:p w:rsidRDefault="00406739" w:rsidR="00406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98E" w:rsidP="009B7DB6" w:rsidR="002E49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498E" w:rsidR="002E49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98E" w:rsidP="009B7DB6" w:rsidR="002E49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C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04E4" w:rsidP="008B1B8F" w:rsidR="002E498E">
    <w:pPr>
      <w:pStyle w:val="Zaglavlje"/>
      <w:tabs>
        <w:tab w:pos="4320" w:val="clear"/>
        <w:tab w:pos="8640" w:val="clear"/>
        <w:tab w:pos="7037" w:val="left"/>
      </w:tabs>
    </w:pPr>
    <w:r>
      <w:tab/>
    </w:r>
    <w:r w:rsidR="00831DEB" w:rsidRPr="00831DEB">
      <w:t>14 St-328/16-11</w:t>
    </w:r>
    <w:r w:rsidR="00265B6F"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E4" w:rsidP="00BF53B0" w:rsidR="007E04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D2EF6"/>
    <w:multiLevelType w:val="hybridMultilevel"/>
    <w:tmpl w:val="E0CCB4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410067"/>
    <w:multiLevelType w:val="hybridMultilevel"/>
    <w:tmpl w:val="70C22BFE"/>
    <w:lvl w:tplc="156C406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FFA63F1"/>
    <w:multiLevelType w:val="hybridMultilevel"/>
    <w:tmpl w:val="ECF637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397170"/>
    <w:multiLevelType w:val="hybridMultilevel"/>
    <w:tmpl w:val="D20CA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1513403"/>
    <w:multiLevelType w:val="hybridMultilevel"/>
    <w:tmpl w:val="93E653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D22B74"/>
    <w:multiLevelType w:val="hybridMultilevel"/>
    <w:tmpl w:val="6252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4D5E2B"/>
    <w:multiLevelType w:val="hybridMultilevel"/>
    <w:tmpl w:val="02E215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934989"/>
    <w:multiLevelType w:val="hybridMultilevel"/>
    <w:tmpl w:val="D276A7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5178B9"/>
    <w:multiLevelType w:val="hybridMultilevel"/>
    <w:tmpl w:val="77E8A276"/>
    <w:lvl w:tplc="2CC00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0D26B9"/>
    <w:multiLevelType w:val="hybridMultilevel"/>
    <w:tmpl w:val="6BD681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B60745"/>
    <w:multiLevelType w:val="hybridMultilevel"/>
    <w:tmpl w:val="E6D87D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AC2BF2"/>
    <w:multiLevelType w:val="hybridMultilevel"/>
    <w:tmpl w:val="9CF4E9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5"/>
  </w:num>
  <w:num w:numId="10">
    <w:abstractNumId w:val="3"/>
  </w:num>
  <w:num w:numId="11">
    <w:abstractNumId w:val="11"/>
  </w:num>
  <w:num w:numId="12">
    <w:abstractNumId w:val="7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6708"/>
    <w:rsid w:val="00025FD1"/>
    <w:rsid w:val="00042AD6"/>
    <w:rsid w:val="00055646"/>
    <w:rsid w:val="000576F3"/>
    <w:rsid w:val="00070390"/>
    <w:rsid w:val="0007383E"/>
    <w:rsid w:val="00084588"/>
    <w:rsid w:val="000935D5"/>
    <w:rsid w:val="00096564"/>
    <w:rsid w:val="000D7375"/>
    <w:rsid w:val="000E1AD6"/>
    <w:rsid w:val="000E4042"/>
    <w:rsid w:val="0011037B"/>
    <w:rsid w:val="001125FC"/>
    <w:rsid w:val="0011450A"/>
    <w:rsid w:val="0011587F"/>
    <w:rsid w:val="0012773D"/>
    <w:rsid w:val="001327DF"/>
    <w:rsid w:val="00145D98"/>
    <w:rsid w:val="00154FCC"/>
    <w:rsid w:val="001673CB"/>
    <w:rsid w:val="00173044"/>
    <w:rsid w:val="00173141"/>
    <w:rsid w:val="0017668C"/>
    <w:rsid w:val="001B4915"/>
    <w:rsid w:val="001B7CD1"/>
    <w:rsid w:val="001F0C1C"/>
    <w:rsid w:val="001F4AAB"/>
    <w:rsid w:val="00204A6F"/>
    <w:rsid w:val="00211D7A"/>
    <w:rsid w:val="002202FF"/>
    <w:rsid w:val="002272D2"/>
    <w:rsid w:val="00253CE8"/>
    <w:rsid w:val="00260245"/>
    <w:rsid w:val="00265B6F"/>
    <w:rsid w:val="002730CF"/>
    <w:rsid w:val="00285422"/>
    <w:rsid w:val="002B24F1"/>
    <w:rsid w:val="002B51AD"/>
    <w:rsid w:val="002B6D83"/>
    <w:rsid w:val="002E498E"/>
    <w:rsid w:val="00303FA0"/>
    <w:rsid w:val="00345032"/>
    <w:rsid w:val="00356B5C"/>
    <w:rsid w:val="00357584"/>
    <w:rsid w:val="00361D4B"/>
    <w:rsid w:val="0037429C"/>
    <w:rsid w:val="00380AF9"/>
    <w:rsid w:val="00386CA8"/>
    <w:rsid w:val="00390069"/>
    <w:rsid w:val="00397582"/>
    <w:rsid w:val="003A024B"/>
    <w:rsid w:val="003A2751"/>
    <w:rsid w:val="003B25B5"/>
    <w:rsid w:val="003B4E79"/>
    <w:rsid w:val="003C5470"/>
    <w:rsid w:val="003D5BCD"/>
    <w:rsid w:val="003E0DDD"/>
    <w:rsid w:val="003F484F"/>
    <w:rsid w:val="003F54CC"/>
    <w:rsid w:val="004044D4"/>
    <w:rsid w:val="00406739"/>
    <w:rsid w:val="0044462C"/>
    <w:rsid w:val="00454E38"/>
    <w:rsid w:val="00467A14"/>
    <w:rsid w:val="004803C6"/>
    <w:rsid w:val="00481476"/>
    <w:rsid w:val="00487B44"/>
    <w:rsid w:val="00493599"/>
    <w:rsid w:val="0049780D"/>
    <w:rsid w:val="004E3958"/>
    <w:rsid w:val="00505D30"/>
    <w:rsid w:val="0051363E"/>
    <w:rsid w:val="005209C3"/>
    <w:rsid w:val="005358D0"/>
    <w:rsid w:val="0054006C"/>
    <w:rsid w:val="00542938"/>
    <w:rsid w:val="00547C12"/>
    <w:rsid w:val="00551BAB"/>
    <w:rsid w:val="00570DEA"/>
    <w:rsid w:val="0059121B"/>
    <w:rsid w:val="00597EC8"/>
    <w:rsid w:val="005B1ED9"/>
    <w:rsid w:val="005D14EB"/>
    <w:rsid w:val="005D26B9"/>
    <w:rsid w:val="005E1304"/>
    <w:rsid w:val="005E5C64"/>
    <w:rsid w:val="005E7279"/>
    <w:rsid w:val="006021F1"/>
    <w:rsid w:val="00603646"/>
    <w:rsid w:val="00604906"/>
    <w:rsid w:val="00615F9A"/>
    <w:rsid w:val="00635D98"/>
    <w:rsid w:val="0064151E"/>
    <w:rsid w:val="00641C68"/>
    <w:rsid w:val="006578A6"/>
    <w:rsid w:val="00672E80"/>
    <w:rsid w:val="006762BC"/>
    <w:rsid w:val="00690754"/>
    <w:rsid w:val="00690D5B"/>
    <w:rsid w:val="00693347"/>
    <w:rsid w:val="006A13C3"/>
    <w:rsid w:val="006A4D87"/>
    <w:rsid w:val="006A6588"/>
    <w:rsid w:val="006C0D98"/>
    <w:rsid w:val="006D7A23"/>
    <w:rsid w:val="006E5207"/>
    <w:rsid w:val="006F3B4B"/>
    <w:rsid w:val="006F597B"/>
    <w:rsid w:val="00705ECD"/>
    <w:rsid w:val="007061CB"/>
    <w:rsid w:val="00726CCF"/>
    <w:rsid w:val="00751B2A"/>
    <w:rsid w:val="0075466A"/>
    <w:rsid w:val="00766193"/>
    <w:rsid w:val="00785F88"/>
    <w:rsid w:val="00786624"/>
    <w:rsid w:val="007917BA"/>
    <w:rsid w:val="007937D0"/>
    <w:rsid w:val="007A0950"/>
    <w:rsid w:val="007B3205"/>
    <w:rsid w:val="007C1535"/>
    <w:rsid w:val="007D1036"/>
    <w:rsid w:val="007D6413"/>
    <w:rsid w:val="007E04E4"/>
    <w:rsid w:val="008032DB"/>
    <w:rsid w:val="00804F4F"/>
    <w:rsid w:val="00831DEB"/>
    <w:rsid w:val="00840962"/>
    <w:rsid w:val="00845269"/>
    <w:rsid w:val="00847324"/>
    <w:rsid w:val="00854192"/>
    <w:rsid w:val="00880BD8"/>
    <w:rsid w:val="00894069"/>
    <w:rsid w:val="008B1B8F"/>
    <w:rsid w:val="008C577E"/>
    <w:rsid w:val="009057BF"/>
    <w:rsid w:val="0091086E"/>
    <w:rsid w:val="0091243C"/>
    <w:rsid w:val="0092062C"/>
    <w:rsid w:val="0092499C"/>
    <w:rsid w:val="00935551"/>
    <w:rsid w:val="00937D44"/>
    <w:rsid w:val="00945E88"/>
    <w:rsid w:val="009502E1"/>
    <w:rsid w:val="00976A56"/>
    <w:rsid w:val="009800DD"/>
    <w:rsid w:val="00984FEA"/>
    <w:rsid w:val="0098783F"/>
    <w:rsid w:val="0099466D"/>
    <w:rsid w:val="00997C48"/>
    <w:rsid w:val="009A06C4"/>
    <w:rsid w:val="009A232D"/>
    <w:rsid w:val="009A5536"/>
    <w:rsid w:val="009A6A82"/>
    <w:rsid w:val="009B6695"/>
    <w:rsid w:val="009B7DB6"/>
    <w:rsid w:val="009C3AC0"/>
    <w:rsid w:val="009F047E"/>
    <w:rsid w:val="009F059C"/>
    <w:rsid w:val="009F4D05"/>
    <w:rsid w:val="00A0302F"/>
    <w:rsid w:val="00A04C32"/>
    <w:rsid w:val="00A13BE5"/>
    <w:rsid w:val="00A23393"/>
    <w:rsid w:val="00A4560A"/>
    <w:rsid w:val="00A63BCA"/>
    <w:rsid w:val="00A70F15"/>
    <w:rsid w:val="00A85069"/>
    <w:rsid w:val="00A975DC"/>
    <w:rsid w:val="00AA0866"/>
    <w:rsid w:val="00AA0AD7"/>
    <w:rsid w:val="00AB646F"/>
    <w:rsid w:val="00AC5109"/>
    <w:rsid w:val="00AF0C4B"/>
    <w:rsid w:val="00AF5C8A"/>
    <w:rsid w:val="00B021D3"/>
    <w:rsid w:val="00B05B78"/>
    <w:rsid w:val="00B21149"/>
    <w:rsid w:val="00B34E29"/>
    <w:rsid w:val="00B90F03"/>
    <w:rsid w:val="00BA5061"/>
    <w:rsid w:val="00BB2AA9"/>
    <w:rsid w:val="00BB5D33"/>
    <w:rsid w:val="00BC545B"/>
    <w:rsid w:val="00BE7D23"/>
    <w:rsid w:val="00BF53B0"/>
    <w:rsid w:val="00C00BF8"/>
    <w:rsid w:val="00C14D74"/>
    <w:rsid w:val="00C373CB"/>
    <w:rsid w:val="00C53134"/>
    <w:rsid w:val="00C53C62"/>
    <w:rsid w:val="00C625D7"/>
    <w:rsid w:val="00C716F6"/>
    <w:rsid w:val="00C96266"/>
    <w:rsid w:val="00CA2C52"/>
    <w:rsid w:val="00CA4AC4"/>
    <w:rsid w:val="00CB3083"/>
    <w:rsid w:val="00CB7FD2"/>
    <w:rsid w:val="00CC1803"/>
    <w:rsid w:val="00CC6F76"/>
    <w:rsid w:val="00CD3FB6"/>
    <w:rsid w:val="00CE7165"/>
    <w:rsid w:val="00D03B26"/>
    <w:rsid w:val="00D03FEB"/>
    <w:rsid w:val="00D120B0"/>
    <w:rsid w:val="00D333DE"/>
    <w:rsid w:val="00D40A58"/>
    <w:rsid w:val="00D70E45"/>
    <w:rsid w:val="00D868EE"/>
    <w:rsid w:val="00DC3D68"/>
    <w:rsid w:val="00DD2836"/>
    <w:rsid w:val="00DE6E18"/>
    <w:rsid w:val="00E26BA9"/>
    <w:rsid w:val="00E37824"/>
    <w:rsid w:val="00E405E9"/>
    <w:rsid w:val="00E4716C"/>
    <w:rsid w:val="00E54DC1"/>
    <w:rsid w:val="00E8032A"/>
    <w:rsid w:val="00E808DA"/>
    <w:rsid w:val="00E87743"/>
    <w:rsid w:val="00E92DF3"/>
    <w:rsid w:val="00EA1834"/>
    <w:rsid w:val="00EA45DC"/>
    <w:rsid w:val="00EB1A68"/>
    <w:rsid w:val="00EC7791"/>
    <w:rsid w:val="00EE09AE"/>
    <w:rsid w:val="00EE74B4"/>
    <w:rsid w:val="00EF1241"/>
    <w:rsid w:val="00F03935"/>
    <w:rsid w:val="00F06C6F"/>
    <w:rsid w:val="00F12C93"/>
    <w:rsid w:val="00F17EB3"/>
    <w:rsid w:val="00F25BCC"/>
    <w:rsid w:val="00F37D72"/>
    <w:rsid w:val="00F50C06"/>
    <w:rsid w:val="00F5639C"/>
    <w:rsid w:val="00F766E5"/>
    <w:rsid w:val="00F843AD"/>
    <w:rsid w:val="00F84870"/>
    <w:rsid w:val="00FC2C7C"/>
    <w:rsid w:val="00FC3D38"/>
    <w:rsid w:val="00FD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D40A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40A5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4716C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7E04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E04E4"/>
    <w:rPr>
      <w:sz w:val="24"/>
      <w:szCs w:val="24"/>
    </w:rPr>
  </w:style>
  <w:style w:styleId="Naglaeno" w:type="character">
    <w:name w:val="Strong"/>
    <w:qFormat/>
    <w:rsid w:val="00831DE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6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06C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6C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C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C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D40A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40A5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4716C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7E04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E04E4"/>
    <w:rPr>
      <w:sz w:val="24"/>
      <w:szCs w:val="24"/>
    </w:rPr>
  </w:style>
  <w:style w:styleId="Naglaeno" w:type="character">
    <w:name w:val="Strong"/>
    <w:qFormat/>
    <w:rsid w:val="00831DE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6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06C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6C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C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C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472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37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5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65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FE6B2-AFF7-476A-A8BF-0552D53C1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2297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2017-03-31T10:15:00Z</dcterms:created>
  <dc:creator>sban</dc:creator>
  <cp:lastModifiedBy>Elizabeta Đeke</cp:lastModifiedBy>
  <cp:lastPrinted>2017-03-31T09:45:00Z</cp:lastPrinted>
  <dcterms:modified xmlns:xsi="http://www.w3.org/2001/XMLSchema-instance" xsi:type="dcterms:W3CDTF">2017-03-31T10:16:00Z</dcterms:modified>
  <cp:revision>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