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51e8" w14:paraId="9fd51e8" w:rsidRDefault="00862D16" w:rsidP="00862D16" w:rsidR="00AD3393" w:rsidRPr="00C32B6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32B61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C32B61" w:rsidP="00862D16" w:rsidR="00862D1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KARLOVCU</w:t>
      </w:r>
    </w:p>
    <w:p w:rsidRDefault="00124FFA" w:rsidP="00862D1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</w:p>
    <w:p w:rsidRDefault="00124FFA" w:rsidP="00862D16" w:rsidR="00862D1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="00C32B61">
        <w:rPr>
          <w:rFonts w:cs="Times New Roman" w:hAnsi="Times New Roman" w:ascii="Times New Roman"/>
          <w:sz w:val="24"/>
          <w:szCs w:val="24"/>
        </w:rPr>
        <w:t>Zagreb, 29.11</w:t>
      </w:r>
      <w:r w:rsidR="006F3068" w:rsidRPr="00C32B61">
        <w:rPr>
          <w:rFonts w:cs="Times New Roman" w:hAnsi="Times New Roman" w:ascii="Times New Roman"/>
          <w:sz w:val="24"/>
          <w:szCs w:val="24"/>
        </w:rPr>
        <w:t>.2018</w:t>
      </w:r>
      <w:r w:rsidR="00F5282A" w:rsidRPr="00C32B61">
        <w:rPr>
          <w:rFonts w:cs="Times New Roman" w:hAnsi="Times New Roman" w:ascii="Times New Roman"/>
          <w:sz w:val="24"/>
          <w:szCs w:val="24"/>
        </w:rPr>
        <w:t>.g.</w:t>
      </w:r>
    </w:p>
    <w:p w:rsidRDefault="00862D16" w:rsidP="00862D16" w:rsidR="00862D1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862D16" w:rsidR="00862D16" w:rsidRPr="00C32B6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Na posl.br.:</w:t>
      </w:r>
      <w:r w:rsidR="00FA7717" w:rsidRPr="00C32B61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C32B61">
        <w:rPr>
          <w:rFonts w:cs="Times New Roman" w:hAnsi="Times New Roman" w:ascii="Times New Roman"/>
          <w:b/>
          <w:sz w:val="24"/>
          <w:szCs w:val="24"/>
        </w:rPr>
        <w:t>3303/2017</w:t>
      </w:r>
    </w:p>
    <w:p w:rsidRDefault="00124FFA" w:rsidP="00862D1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C32B61" w:rsidR="00C32B61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STEČAJNI DUŽNIK</w:t>
      </w:r>
      <w:r w:rsidR="00124FFA" w:rsidRPr="00C32B61">
        <w:rPr>
          <w:rFonts w:cs="Times New Roman" w:hAnsi="Times New Roman" w:ascii="Times New Roman"/>
          <w:sz w:val="24"/>
          <w:szCs w:val="24"/>
        </w:rPr>
        <w:t>:</w:t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="00C32B61" w:rsidRPr="00C32B61">
        <w:rPr>
          <w:rFonts w:cs="Times New Roman" w:hAnsi="Times New Roman" w:ascii="Times New Roman"/>
          <w:sz w:val="24"/>
          <w:szCs w:val="24"/>
        </w:rPr>
        <w:t xml:space="preserve">AUTO CENTAR MIRO d.o.o. u stečaju iz Horvata, </w:t>
      </w:r>
    </w:p>
    <w:p w:rsidRDefault="00C32B61" w:rsidP="00C32B61" w:rsidR="00862D16" w:rsidRPr="00C32B6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Širanovići 44, OIB:07348609988</w:t>
      </w:r>
    </w:p>
    <w:p w:rsidRDefault="00862D16" w:rsidP="00862D16" w:rsidR="00862D1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862D16" w:rsidR="00862D16" w:rsidRPr="00C32B61">
      <w:pPr>
        <w:pStyle w:val="Bezproreda"/>
        <w:ind w:hanging="1410" w:left="1410"/>
        <w:rPr>
          <w:rFonts w:cs="Times New Roman" w:hAnsi="Times New Roman" w:ascii="Times New Roman"/>
          <w:b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PREDMET</w:t>
      </w:r>
      <w:r w:rsidR="00124FFA" w:rsidRPr="00C32B61">
        <w:rPr>
          <w:rFonts w:cs="Times New Roman" w:hAnsi="Times New Roman" w:ascii="Times New Roman"/>
          <w:sz w:val="24"/>
          <w:szCs w:val="24"/>
        </w:rPr>
        <w:t>:</w:t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="002F32C4" w:rsidRPr="00C32B61">
        <w:rPr>
          <w:rFonts w:cs="Times New Roman" w:hAnsi="Times New Roman" w:ascii="Times New Roman"/>
          <w:sz w:val="24"/>
          <w:szCs w:val="24"/>
        </w:rPr>
        <w:t xml:space="preserve">Popis predmeta stečajne mase, popis vjerovnika i pregled imovine i obaveza sukladno članku 224. Stečajnog zakona </w:t>
      </w:r>
    </w:p>
    <w:p w:rsidRDefault="00862D16" w:rsidP="00862D16" w:rsidR="00862D16" w:rsidRPr="00C32B61">
      <w:pPr>
        <w:pStyle w:val="Bezproreda"/>
        <w:ind w:hanging="1410" w:left="1410"/>
        <w:rPr>
          <w:rFonts w:cs="Times New Roman" w:hAnsi="Times New Roman" w:ascii="Times New Roman"/>
          <w:b/>
          <w:sz w:val="24"/>
          <w:szCs w:val="24"/>
        </w:rPr>
      </w:pPr>
    </w:p>
    <w:p w:rsidRDefault="00124FFA" w:rsidP="000A1F9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0BBC" w:rsidP="006F0BBC" w:rsidR="006F0BBC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0BBC" w:rsidP="006F0BBC" w:rsidR="00B424B2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1.    POPIS PREDMETA STEČAJNE MASE</w:t>
      </w:r>
    </w:p>
    <w:p w:rsidRDefault="00D558F4" w:rsidP="000A1F96" w:rsidR="00D558F4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3A0E" w:rsidP="00AD2922" w:rsidR="00843A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Steča</w:t>
      </w:r>
      <w:r w:rsidR="00AB03B0" w:rsidRPr="00C32B61">
        <w:rPr>
          <w:rFonts w:cs="Times New Roman" w:hAnsi="Times New Roman" w:ascii="Times New Roman"/>
          <w:sz w:val="24"/>
          <w:szCs w:val="24"/>
        </w:rPr>
        <w:t xml:space="preserve">jnu masu dužnika čine </w:t>
      </w:r>
      <w:r w:rsidR="0068274C">
        <w:rPr>
          <w:rFonts w:cs="Times New Roman" w:hAnsi="Times New Roman" w:ascii="Times New Roman"/>
          <w:sz w:val="24"/>
          <w:szCs w:val="24"/>
        </w:rPr>
        <w:t>pokretnine – vozila:</w:t>
      </w:r>
    </w:p>
    <w:p w:rsidRDefault="0068274C" w:rsidP="00AD2922" w:rsidR="006827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8274C" w:rsidP="0068274C" w:rsidR="0068274C" w:rsidRPr="0068274C">
      <w:pPr>
        <w:pStyle w:val="Bezproreda"/>
        <w:numPr>
          <w:ilvl w:val="0"/>
          <w:numId w:val="12"/>
        </w:numPr>
        <w:rPr>
          <w:rFonts w:cs="Times New Roman" w:hAnsi="Times New Roman" w:ascii="Times New Roman"/>
          <w:sz w:val="24"/>
          <w:szCs w:val="24"/>
        </w:rPr>
      </w:pPr>
      <w:r w:rsidRPr="0068274C">
        <w:rPr>
          <w:rFonts w:cs="Times New Roman" w:hAnsi="Times New Roman" w:ascii="Times New Roman"/>
          <w:sz w:val="24"/>
          <w:szCs w:val="24"/>
        </w:rPr>
        <w:t>tereni automobil marke MAN L2000, godine proizvodnje 2000., broja šasije WMAL20ZZZ1A068117, reg.ozn. ZG7401FU, odjavljeno 23.04.2018.g.</w:t>
      </w:r>
    </w:p>
    <w:p w:rsidRDefault="0068274C" w:rsidP="0068274C" w:rsidR="0068274C" w:rsidRPr="0068274C">
      <w:pPr>
        <w:pStyle w:val="Bezproreda"/>
        <w:numPr>
          <w:ilvl w:val="0"/>
          <w:numId w:val="12"/>
        </w:numPr>
        <w:rPr>
          <w:rFonts w:cs="Times New Roman" w:hAnsi="Times New Roman" w:ascii="Times New Roman"/>
          <w:sz w:val="24"/>
          <w:szCs w:val="24"/>
        </w:rPr>
      </w:pPr>
      <w:r w:rsidRPr="0068274C">
        <w:rPr>
          <w:rFonts w:cs="Times New Roman" w:hAnsi="Times New Roman" w:ascii="Times New Roman"/>
          <w:sz w:val="24"/>
          <w:szCs w:val="24"/>
        </w:rPr>
        <w:t>osobni automobil marke Volkswagen Polo 1,4 basic, godine proizvodnje 2001., broj šasije WVWZZZ6NZ1D111786, reg.ozn. ZG7651GR</w:t>
      </w:r>
    </w:p>
    <w:p w:rsidRDefault="0068274C" w:rsidP="00AD2922" w:rsidR="0068274C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8274C" w:rsidP="00AD2922" w:rsidR="00E255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Kao što sam navela u Izvješću o gospodarskom položaju dužnika </w:t>
      </w:r>
      <w:r w:rsidR="00E255A6">
        <w:rPr>
          <w:rFonts w:cs="Times New Roman" w:hAnsi="Times New Roman" w:ascii="Times New Roman"/>
          <w:sz w:val="24"/>
          <w:szCs w:val="24"/>
        </w:rPr>
        <w:t>vozila mi nisu predana u posjed unatoč traženju, niti sam ista zatekla na adresi sjedišta i adresi Rementinečki gaj 104.</w:t>
      </w:r>
    </w:p>
    <w:p w:rsidRDefault="00E255A6" w:rsidP="00AD2922" w:rsidR="00E255A6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0BBC" w:rsidP="00AD2922" w:rsidR="006F0BBC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0BBC" w:rsidP="00AD2922" w:rsidR="006F0BBC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2.    POPIS VJEROVNIKA</w:t>
      </w:r>
    </w:p>
    <w:p w:rsidRDefault="006F0BBC" w:rsidP="00AD2922" w:rsidR="006F0BBC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4996" w:rsidP="00AD2922" w:rsidR="00FD4DC7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Među vjerovnike drugog</w:t>
      </w:r>
      <w:r w:rsidR="00FD4DC7" w:rsidRPr="00C32B61">
        <w:rPr>
          <w:rFonts w:cs="Times New Roman" w:hAnsi="Times New Roman" w:ascii="Times New Roman"/>
          <w:sz w:val="24"/>
          <w:szCs w:val="24"/>
        </w:rPr>
        <w:t xml:space="preserve"> višeg isplatnog reda</w:t>
      </w:r>
      <w:r w:rsidRPr="00C32B61">
        <w:rPr>
          <w:rFonts w:cs="Times New Roman" w:hAnsi="Times New Roman" w:ascii="Times New Roman"/>
          <w:sz w:val="24"/>
          <w:szCs w:val="24"/>
        </w:rPr>
        <w:t xml:space="preserve"> spadaju</w:t>
      </w:r>
      <w:r w:rsidR="00FD4DC7" w:rsidRPr="00C32B61">
        <w:rPr>
          <w:rFonts w:cs="Times New Roman" w:hAnsi="Times New Roman" w:ascii="Times New Roman"/>
          <w:sz w:val="24"/>
          <w:szCs w:val="24"/>
        </w:rPr>
        <w:t>:</w:t>
      </w:r>
    </w:p>
    <w:p w:rsidRDefault="00FD4DC7" w:rsidP="00AD2922" w:rsidR="00FD4DC7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D4DC7" w:rsidP="00E44996" w:rsidR="00FD4DC7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1. </w:t>
      </w:r>
      <w:r w:rsidR="00E44996" w:rsidRPr="00C32B61">
        <w:rPr>
          <w:rFonts w:cs="Times New Roman" w:hAnsi="Times New Roman" w:ascii="Times New Roman"/>
          <w:sz w:val="24"/>
          <w:szCs w:val="24"/>
        </w:rPr>
        <w:t xml:space="preserve">Republika </w:t>
      </w:r>
      <w:r w:rsidR="00E23B61" w:rsidRPr="00C32B61">
        <w:rPr>
          <w:rFonts w:cs="Times New Roman" w:hAnsi="Times New Roman" w:ascii="Times New Roman"/>
          <w:sz w:val="24"/>
          <w:szCs w:val="24"/>
        </w:rPr>
        <w:t xml:space="preserve">Hrvatska, Ministarstvo financija, Porezna uprava        </w:t>
      </w:r>
      <w:r w:rsidR="00E255A6">
        <w:rPr>
          <w:rFonts w:cs="Times New Roman" w:hAnsi="Times New Roman" w:ascii="Times New Roman"/>
          <w:sz w:val="24"/>
          <w:szCs w:val="24"/>
        </w:rPr>
        <w:t xml:space="preserve">           11.523,23</w:t>
      </w:r>
      <w:r w:rsidRPr="00C32B61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FD4DC7" w:rsidP="00AD2922" w:rsidR="00FD4DC7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2. </w:t>
      </w:r>
      <w:r w:rsidR="00E255A6">
        <w:rPr>
          <w:rFonts w:cs="Times New Roman" w:hAnsi="Times New Roman" w:ascii="Times New Roman"/>
          <w:sz w:val="24"/>
          <w:szCs w:val="24"/>
        </w:rPr>
        <w:t>Grad Zagreb</w:t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E255A6">
        <w:rPr>
          <w:rFonts w:cs="Times New Roman" w:hAnsi="Times New Roman" w:ascii="Times New Roman"/>
          <w:sz w:val="24"/>
          <w:szCs w:val="24"/>
        </w:rPr>
        <w:t xml:space="preserve">  </w:t>
      </w:r>
      <w:r w:rsidR="00E23B61" w:rsidRPr="00C32B61">
        <w:rPr>
          <w:rFonts w:cs="Times New Roman" w:hAnsi="Times New Roman" w:ascii="Times New Roman"/>
          <w:sz w:val="24"/>
          <w:szCs w:val="24"/>
        </w:rPr>
        <w:t xml:space="preserve"> </w:t>
      </w:r>
      <w:r w:rsidR="00E255A6">
        <w:rPr>
          <w:rFonts w:cs="Times New Roman" w:hAnsi="Times New Roman" w:ascii="Times New Roman"/>
          <w:sz w:val="24"/>
          <w:szCs w:val="24"/>
        </w:rPr>
        <w:t xml:space="preserve">     76.464,32</w:t>
      </w:r>
      <w:r w:rsidRPr="00C32B61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A204A2" w:rsidP="00AD2922" w:rsidR="00A204A2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3. </w:t>
      </w:r>
      <w:r w:rsidR="00E23B61" w:rsidRPr="00C32B61">
        <w:rPr>
          <w:rFonts w:cs="Times New Roman" w:hAnsi="Times New Roman" w:ascii="Times New Roman"/>
          <w:sz w:val="24"/>
          <w:szCs w:val="24"/>
        </w:rPr>
        <w:t>Zagrebački holding d.o.o.</w:t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  <w:t xml:space="preserve">                   </w:t>
      </w:r>
      <w:r w:rsidR="00E255A6">
        <w:rPr>
          <w:rFonts w:cs="Times New Roman" w:hAnsi="Times New Roman" w:ascii="Times New Roman"/>
          <w:sz w:val="24"/>
          <w:szCs w:val="24"/>
        </w:rPr>
        <w:t xml:space="preserve">     16.014,24</w:t>
      </w:r>
      <w:r w:rsidRPr="00C32B61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A204A2" w:rsidP="00AD2922" w:rsidR="00A204A2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4. </w:t>
      </w:r>
      <w:r w:rsidR="00E255A6">
        <w:rPr>
          <w:rFonts w:cs="Times New Roman" w:hAnsi="Times New Roman" w:ascii="Times New Roman"/>
          <w:sz w:val="24"/>
          <w:szCs w:val="24"/>
        </w:rPr>
        <w:t>Hrvatska radiotelevizija</w:t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55A6">
        <w:rPr>
          <w:rFonts w:cs="Times New Roman" w:hAnsi="Times New Roman" w:ascii="Times New Roman"/>
          <w:sz w:val="24"/>
          <w:szCs w:val="24"/>
        </w:rPr>
        <w:t xml:space="preserve">                          3.392,65 </w:t>
      </w:r>
      <w:r w:rsidRPr="00C32B61">
        <w:rPr>
          <w:rFonts w:cs="Times New Roman" w:hAnsi="Times New Roman" w:ascii="Times New Roman"/>
          <w:sz w:val="24"/>
          <w:szCs w:val="24"/>
        </w:rPr>
        <w:t>kn</w:t>
      </w:r>
    </w:p>
    <w:p w:rsidRDefault="00E255A6" w:rsidP="00AD2922" w:rsidR="00B006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 Hrvatski telekom d.d.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3.499,42 kn</w:t>
      </w:r>
    </w:p>
    <w:p w:rsidRDefault="00E255A6" w:rsidP="00AD2922" w:rsidR="00E255A6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6. Hrvatske vode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10.415,25 kn</w:t>
      </w:r>
    </w:p>
    <w:p w:rsidRDefault="00E23B61" w:rsidP="00AD2922" w:rsidR="00E23B61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27" w:rsidP="00AD2922" w:rsidR="00E95A27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Osnova potraživanja svakog vjerovnika iskazana je u Tablici prijavljenih tražbina ko</w:t>
      </w:r>
      <w:r w:rsidR="00E23B61" w:rsidRPr="00C32B61">
        <w:rPr>
          <w:rFonts w:cs="Times New Roman" w:hAnsi="Times New Roman" w:ascii="Times New Roman"/>
          <w:sz w:val="24"/>
          <w:szCs w:val="24"/>
        </w:rPr>
        <w:t>j</w:t>
      </w:r>
      <w:r w:rsidR="00E255A6">
        <w:rPr>
          <w:rFonts w:cs="Times New Roman" w:hAnsi="Times New Roman" w:ascii="Times New Roman"/>
          <w:sz w:val="24"/>
          <w:szCs w:val="24"/>
        </w:rPr>
        <w:t>a se nalazi u spisu St-3303/2017</w:t>
      </w:r>
      <w:r w:rsidRPr="00C32B61">
        <w:rPr>
          <w:rFonts w:cs="Times New Roman" w:hAnsi="Times New Roman" w:ascii="Times New Roman"/>
          <w:sz w:val="24"/>
          <w:szCs w:val="24"/>
        </w:rPr>
        <w:t>.</w:t>
      </w:r>
      <w:r w:rsidR="008542A3">
        <w:rPr>
          <w:rFonts w:cs="Times New Roman" w:hAnsi="Times New Roman" w:ascii="Times New Roman"/>
          <w:sz w:val="24"/>
          <w:szCs w:val="24"/>
        </w:rPr>
        <w:t xml:space="preserve"> Potraživanja drugog višeg isplatnog reda iznose ukupno 121.309,11 kn.</w:t>
      </w:r>
    </w:p>
    <w:p w:rsidRDefault="00E95A27" w:rsidP="00AD2922" w:rsidR="00E95A27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7C" w:rsidP="00030A86" w:rsidR="00B006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542A3" w:rsidP="00030A86" w:rsidR="008542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587B" w:rsidP="00030A86" w:rsidR="00E6587B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0A86" w:rsidP="00030A86" w:rsidR="00030A8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lastRenderedPageBreak/>
        <w:t xml:space="preserve">3. PREGLED IMOVINE I OBAVEZA </w:t>
      </w:r>
    </w:p>
    <w:p w:rsidRDefault="00030A86" w:rsidP="00030A86" w:rsidR="00030A8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0A86" w:rsidP="00030A86" w:rsidR="00030A86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Imovina društva sastoji se od </w:t>
      </w:r>
      <w:r w:rsidR="008542A3">
        <w:rPr>
          <w:rFonts w:cs="Times New Roman" w:hAnsi="Times New Roman" w:ascii="Times New Roman"/>
          <w:sz w:val="24"/>
          <w:szCs w:val="24"/>
        </w:rPr>
        <w:t xml:space="preserve">vozila opisanih pod točkom 1. Obzirom da mi vozila nisu predana nisam mogla naložiti izradu procjene vrijednosti istih, već </w:t>
      </w:r>
      <w:r w:rsidR="008542A3" w:rsidRPr="008542A3">
        <w:rPr>
          <w:rFonts w:cs="Times New Roman" w:hAnsi="Times New Roman" w:ascii="Times New Roman"/>
          <w:sz w:val="24"/>
          <w:szCs w:val="24"/>
        </w:rPr>
        <w:t xml:space="preserve">sam u oglasnicima pronašla vozila iste godine proizvodnje i jednakih karakteristika i utvrdila da se vozilo MAN L2000 prodaje po prosječnoj cijeni od 40.000,00 kn, a vozilo Volkswagen Polo po prosječnoj cijeni od 15.000,00 kn. </w:t>
      </w:r>
    </w:p>
    <w:p w:rsidRDefault="00030A86" w:rsidP="00030A86" w:rsidR="00030A8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3068" w:rsidP="00951CF0" w:rsidR="00DB7A03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Pregled obveza stečajnog dužnika:</w:t>
      </w:r>
      <w:r w:rsidR="00030A86" w:rsidRPr="00C32B61">
        <w:rPr>
          <w:rFonts w:cs="Times New Roman" w:hAnsi="Times New Roman" w:ascii="Times New Roman"/>
          <w:sz w:val="24"/>
          <w:szCs w:val="24"/>
        </w:rPr>
        <w:t xml:space="preserve"> </w:t>
      </w:r>
      <w:r w:rsidR="00E6587B">
        <w:rPr>
          <w:rFonts w:cs="Times New Roman" w:hAnsi="Times New Roman" w:ascii="Times New Roman"/>
          <w:sz w:val="24"/>
          <w:szCs w:val="24"/>
        </w:rPr>
        <w:t>121.309,11</w:t>
      </w:r>
      <w:r w:rsidR="00030A86" w:rsidRPr="00C32B61">
        <w:rPr>
          <w:rFonts w:cs="Times New Roman" w:hAnsi="Times New Roman" w:ascii="Times New Roman"/>
          <w:sz w:val="24"/>
          <w:szCs w:val="24"/>
        </w:rPr>
        <w:t xml:space="preserve"> kn prema vjerovnic</w:t>
      </w:r>
      <w:r w:rsidR="008A7E58" w:rsidRPr="00C32B61">
        <w:rPr>
          <w:rFonts w:cs="Times New Roman" w:hAnsi="Times New Roman" w:ascii="Times New Roman"/>
          <w:sz w:val="24"/>
          <w:szCs w:val="24"/>
        </w:rPr>
        <w:t>ima drugog višeg isplatnog reda</w:t>
      </w:r>
      <w:r w:rsidR="00E6587B">
        <w:rPr>
          <w:rFonts w:cs="Times New Roman" w:hAnsi="Times New Roman" w:ascii="Times New Roman"/>
          <w:sz w:val="24"/>
          <w:szCs w:val="24"/>
        </w:rPr>
        <w:t>.</w:t>
      </w:r>
    </w:p>
    <w:p w:rsidRDefault="00FC43D1" w:rsidP="00FC43D1" w:rsidR="00FC43D1" w:rsidRPr="00C32B61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71BA9" w:rsidP="00FC43D1" w:rsidR="00571BA9" w:rsidRPr="00C32B61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FC43D1" w:rsidP="00FC43D1" w:rsidR="005211F4" w:rsidRPr="00C32B6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Za </w:t>
      </w:r>
      <w:r w:rsidR="00E6587B">
        <w:rPr>
          <w:rFonts w:cs="Times New Roman" w:hAnsi="Times New Roman" w:ascii="Times New Roman"/>
          <w:sz w:val="24"/>
          <w:szCs w:val="24"/>
        </w:rPr>
        <w:t xml:space="preserve">AUTO CENTAR MIRO </w:t>
      </w:r>
      <w:r w:rsidRPr="00C32B61">
        <w:rPr>
          <w:rFonts w:cs="Times New Roman" w:hAnsi="Times New Roman" w:ascii="Times New Roman"/>
          <w:sz w:val="24"/>
          <w:szCs w:val="24"/>
        </w:rPr>
        <w:t>d.o.o. u stečaju</w:t>
      </w:r>
    </w:p>
    <w:p w:rsidRDefault="00FC43D1" w:rsidP="00FC43D1" w:rsidR="00FC43D1" w:rsidRPr="00C32B6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Stečajni upravitelj</w:t>
      </w:r>
    </w:p>
    <w:sectPr w:rsidR="00FC43D1" w:rsidRPr="00C32B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A04E67"/>
    <w:multiLevelType w:val="hybridMultilevel"/>
    <w:tmpl w:val="7D6AD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A170ED"/>
    <w:multiLevelType w:val="hybridMultilevel"/>
    <w:tmpl w:val="1400C4E0"/>
    <w:lvl w:tplc="82A8D280" w:ilvl="0">
      <w:start w:val="1"/>
      <w:numFmt w:val="decimal"/>
      <w:lvlText w:val="%1."/>
      <w:lvlJc w:val="left"/>
      <w:pPr>
        <w:ind w:hanging="360" w:left="720"/>
      </w:pPr>
      <w:rPr>
        <w:rFonts w:eastAsiaTheme="minorHAnsi" w:cs="Arial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3B6089"/>
    <w:multiLevelType w:val="hybridMultilevel"/>
    <w:tmpl w:val="941C68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735BF3"/>
    <w:multiLevelType w:val="hybridMultilevel"/>
    <w:tmpl w:val="E5EE64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3642CF"/>
    <w:multiLevelType w:val="hybridMultilevel"/>
    <w:tmpl w:val="A532E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F83C5E"/>
    <w:multiLevelType w:val="hybridMultilevel"/>
    <w:tmpl w:val="A10CE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32A97"/>
    <w:multiLevelType w:val="hybridMultilevel"/>
    <w:tmpl w:val="9774D6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396324"/>
    <w:multiLevelType w:val="hybridMultilevel"/>
    <w:tmpl w:val="840EAD76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8">
    <w:nsid w:val="476775B2"/>
    <w:multiLevelType w:val="hybridMultilevel"/>
    <w:tmpl w:val="479818D0"/>
    <w:lvl w:tplc="C7549F72" w:ilvl="0">
      <w:start w:val="1"/>
      <w:numFmt w:val="upperLetter"/>
      <w:lvlText w:val="%1."/>
      <w:lvlJc w:val="left"/>
      <w:pPr>
        <w:ind w:hanging="360" w:left="5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75"/>
      </w:pPr>
    </w:lvl>
    <w:lvl w:tentative="true" w:tplc="041A001B" w:ilvl="2">
      <w:start w:val="1"/>
      <w:numFmt w:val="lowerRoman"/>
      <w:lvlText w:val="%3."/>
      <w:lvlJc w:val="right"/>
      <w:pPr>
        <w:ind w:hanging="180" w:left="1995"/>
      </w:pPr>
    </w:lvl>
    <w:lvl w:tentative="true" w:tplc="041A000F" w:ilvl="3">
      <w:start w:val="1"/>
      <w:numFmt w:val="decimal"/>
      <w:lvlText w:val="%4."/>
      <w:lvlJc w:val="left"/>
      <w:pPr>
        <w:ind w:hanging="360" w:left="2715"/>
      </w:pPr>
    </w:lvl>
    <w:lvl w:tentative="true" w:tplc="041A0019" w:ilvl="4">
      <w:start w:val="1"/>
      <w:numFmt w:val="lowerLetter"/>
      <w:lvlText w:val="%5."/>
      <w:lvlJc w:val="left"/>
      <w:pPr>
        <w:ind w:hanging="360" w:left="3435"/>
      </w:pPr>
    </w:lvl>
    <w:lvl w:tentative="true" w:tplc="041A001B" w:ilvl="5">
      <w:start w:val="1"/>
      <w:numFmt w:val="lowerRoman"/>
      <w:lvlText w:val="%6."/>
      <w:lvlJc w:val="right"/>
      <w:pPr>
        <w:ind w:hanging="180" w:left="4155"/>
      </w:pPr>
    </w:lvl>
    <w:lvl w:tentative="true" w:tplc="041A000F" w:ilvl="6">
      <w:start w:val="1"/>
      <w:numFmt w:val="decimal"/>
      <w:lvlText w:val="%7."/>
      <w:lvlJc w:val="left"/>
      <w:pPr>
        <w:ind w:hanging="360" w:left="4875"/>
      </w:pPr>
    </w:lvl>
    <w:lvl w:tentative="true" w:tplc="041A0019" w:ilvl="7">
      <w:start w:val="1"/>
      <w:numFmt w:val="lowerLetter"/>
      <w:lvlText w:val="%8."/>
      <w:lvlJc w:val="left"/>
      <w:pPr>
        <w:ind w:hanging="360" w:left="5595"/>
      </w:pPr>
    </w:lvl>
    <w:lvl w:tentative="true" w:tplc="041A001B" w:ilvl="8">
      <w:start w:val="1"/>
      <w:numFmt w:val="lowerRoman"/>
      <w:lvlText w:val="%9."/>
      <w:lvlJc w:val="right"/>
      <w:pPr>
        <w:ind w:hanging="180" w:left="6315"/>
      </w:pPr>
    </w:lvl>
  </w:abstractNum>
  <w:abstractNum w:abstractNumId="9">
    <w:nsid w:val="5361022F"/>
    <w:multiLevelType w:val="hybridMultilevel"/>
    <w:tmpl w:val="C01A42A2"/>
    <w:lvl w:tplc="33A2140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84D2482"/>
    <w:multiLevelType w:val="hybridMultilevel"/>
    <w:tmpl w:val="05087C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ACB4A35"/>
    <w:multiLevelType w:val="hybridMultilevel"/>
    <w:tmpl w:val="E536F7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10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4"/>
  </w:num>
  <w:num w:numId="10">
    <w:abstractNumId w:val="9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2D16"/>
    <w:rsid w:val="00027167"/>
    <w:rsid w:val="00030A86"/>
    <w:rsid w:val="000327DA"/>
    <w:rsid w:val="00034275"/>
    <w:rsid w:val="000549B1"/>
    <w:rsid w:val="000624ED"/>
    <w:rsid w:val="00066E57"/>
    <w:rsid w:val="00073763"/>
    <w:rsid w:val="00083BF8"/>
    <w:rsid w:val="000A1F96"/>
    <w:rsid w:val="000A684A"/>
    <w:rsid w:val="000B038D"/>
    <w:rsid w:val="000C61AF"/>
    <w:rsid w:val="000E0A81"/>
    <w:rsid w:val="000F3E37"/>
    <w:rsid w:val="0011530C"/>
    <w:rsid w:val="0012052A"/>
    <w:rsid w:val="00124FFA"/>
    <w:rsid w:val="001339B3"/>
    <w:rsid w:val="00133A34"/>
    <w:rsid w:val="00146F0A"/>
    <w:rsid w:val="001534AB"/>
    <w:rsid w:val="001850C5"/>
    <w:rsid w:val="001B14B2"/>
    <w:rsid w:val="001B17CD"/>
    <w:rsid w:val="001C0581"/>
    <w:rsid w:val="001C2F17"/>
    <w:rsid w:val="001C581E"/>
    <w:rsid w:val="001C723C"/>
    <w:rsid w:val="001D6775"/>
    <w:rsid w:val="001F0E9F"/>
    <w:rsid w:val="00254CC5"/>
    <w:rsid w:val="00266C9E"/>
    <w:rsid w:val="002762EC"/>
    <w:rsid w:val="002829E1"/>
    <w:rsid w:val="00285D8A"/>
    <w:rsid w:val="00293538"/>
    <w:rsid w:val="00294A63"/>
    <w:rsid w:val="00294B08"/>
    <w:rsid w:val="002A2240"/>
    <w:rsid w:val="002A6ED3"/>
    <w:rsid w:val="002C4D21"/>
    <w:rsid w:val="002C5941"/>
    <w:rsid w:val="002D36AF"/>
    <w:rsid w:val="002D38CE"/>
    <w:rsid w:val="002D4F55"/>
    <w:rsid w:val="002E6587"/>
    <w:rsid w:val="002F32C4"/>
    <w:rsid w:val="002F5784"/>
    <w:rsid w:val="00300596"/>
    <w:rsid w:val="00311B6D"/>
    <w:rsid w:val="003139B0"/>
    <w:rsid w:val="00317CB4"/>
    <w:rsid w:val="00325B5D"/>
    <w:rsid w:val="00334524"/>
    <w:rsid w:val="003350D3"/>
    <w:rsid w:val="00343F3A"/>
    <w:rsid w:val="0035369F"/>
    <w:rsid w:val="00354BC8"/>
    <w:rsid w:val="003771CA"/>
    <w:rsid w:val="0038642E"/>
    <w:rsid w:val="00386C48"/>
    <w:rsid w:val="00392934"/>
    <w:rsid w:val="00392A8D"/>
    <w:rsid w:val="003B66F9"/>
    <w:rsid w:val="003E0D17"/>
    <w:rsid w:val="003E4E79"/>
    <w:rsid w:val="004340D2"/>
    <w:rsid w:val="004340D9"/>
    <w:rsid w:val="00441C0D"/>
    <w:rsid w:val="0044312A"/>
    <w:rsid w:val="00482D28"/>
    <w:rsid w:val="00495A5A"/>
    <w:rsid w:val="004978ED"/>
    <w:rsid w:val="004C2014"/>
    <w:rsid w:val="004E4C83"/>
    <w:rsid w:val="0050385D"/>
    <w:rsid w:val="00505B71"/>
    <w:rsid w:val="00513369"/>
    <w:rsid w:val="0051555F"/>
    <w:rsid w:val="005211F4"/>
    <w:rsid w:val="005326C4"/>
    <w:rsid w:val="005347CF"/>
    <w:rsid w:val="0054184C"/>
    <w:rsid w:val="005523C6"/>
    <w:rsid w:val="00560D0C"/>
    <w:rsid w:val="00571BA9"/>
    <w:rsid w:val="0058299B"/>
    <w:rsid w:val="00595A9E"/>
    <w:rsid w:val="005B66E5"/>
    <w:rsid w:val="005C7489"/>
    <w:rsid w:val="005D1DDD"/>
    <w:rsid w:val="005D2126"/>
    <w:rsid w:val="005D52C4"/>
    <w:rsid w:val="005E4D18"/>
    <w:rsid w:val="00623534"/>
    <w:rsid w:val="006400C7"/>
    <w:rsid w:val="006614AB"/>
    <w:rsid w:val="0068274C"/>
    <w:rsid w:val="006860A4"/>
    <w:rsid w:val="006E4874"/>
    <w:rsid w:val="006F0BBC"/>
    <w:rsid w:val="006F1D82"/>
    <w:rsid w:val="006F3068"/>
    <w:rsid w:val="006F30DF"/>
    <w:rsid w:val="00704E99"/>
    <w:rsid w:val="00713917"/>
    <w:rsid w:val="00717D0D"/>
    <w:rsid w:val="007312C6"/>
    <w:rsid w:val="007334E7"/>
    <w:rsid w:val="00771542"/>
    <w:rsid w:val="00771907"/>
    <w:rsid w:val="007939D5"/>
    <w:rsid w:val="007B624F"/>
    <w:rsid w:val="007B6F3B"/>
    <w:rsid w:val="007C5B65"/>
    <w:rsid w:val="007D1624"/>
    <w:rsid w:val="007E55C7"/>
    <w:rsid w:val="0080174B"/>
    <w:rsid w:val="008032B1"/>
    <w:rsid w:val="00810E7F"/>
    <w:rsid w:val="008120F5"/>
    <w:rsid w:val="00816A58"/>
    <w:rsid w:val="00825E3B"/>
    <w:rsid w:val="00834B11"/>
    <w:rsid w:val="00840444"/>
    <w:rsid w:val="00840E3B"/>
    <w:rsid w:val="00843A0E"/>
    <w:rsid w:val="008542A3"/>
    <w:rsid w:val="00857764"/>
    <w:rsid w:val="00862D16"/>
    <w:rsid w:val="00885723"/>
    <w:rsid w:val="008A7E58"/>
    <w:rsid w:val="008C0167"/>
    <w:rsid w:val="008C5A80"/>
    <w:rsid w:val="008D07FD"/>
    <w:rsid w:val="008E1ACD"/>
    <w:rsid w:val="009167DF"/>
    <w:rsid w:val="009273F1"/>
    <w:rsid w:val="00943F31"/>
    <w:rsid w:val="00951CE4"/>
    <w:rsid w:val="00951CF0"/>
    <w:rsid w:val="009659D0"/>
    <w:rsid w:val="009823F8"/>
    <w:rsid w:val="009A003B"/>
    <w:rsid w:val="009A14F7"/>
    <w:rsid w:val="009B0C46"/>
    <w:rsid w:val="009C71BB"/>
    <w:rsid w:val="009D25B5"/>
    <w:rsid w:val="009F59B1"/>
    <w:rsid w:val="00A001B1"/>
    <w:rsid w:val="00A204A2"/>
    <w:rsid w:val="00A21BD3"/>
    <w:rsid w:val="00A33593"/>
    <w:rsid w:val="00A40929"/>
    <w:rsid w:val="00A75C30"/>
    <w:rsid w:val="00A75E01"/>
    <w:rsid w:val="00A841F8"/>
    <w:rsid w:val="00A92A3D"/>
    <w:rsid w:val="00AA0FCB"/>
    <w:rsid w:val="00AB03B0"/>
    <w:rsid w:val="00AB7992"/>
    <w:rsid w:val="00AD2922"/>
    <w:rsid w:val="00AD3393"/>
    <w:rsid w:val="00AF5094"/>
    <w:rsid w:val="00B0067C"/>
    <w:rsid w:val="00B322E2"/>
    <w:rsid w:val="00B424B2"/>
    <w:rsid w:val="00B4718E"/>
    <w:rsid w:val="00B569A3"/>
    <w:rsid w:val="00BB1C3D"/>
    <w:rsid w:val="00BB3233"/>
    <w:rsid w:val="00BD333A"/>
    <w:rsid w:val="00BE6630"/>
    <w:rsid w:val="00BF3496"/>
    <w:rsid w:val="00C1259D"/>
    <w:rsid w:val="00C32B61"/>
    <w:rsid w:val="00C3545C"/>
    <w:rsid w:val="00C40790"/>
    <w:rsid w:val="00C76A9A"/>
    <w:rsid w:val="00C80A65"/>
    <w:rsid w:val="00CA11A1"/>
    <w:rsid w:val="00CB295D"/>
    <w:rsid w:val="00CB53D9"/>
    <w:rsid w:val="00CB695F"/>
    <w:rsid w:val="00CB75BB"/>
    <w:rsid w:val="00CC0AC9"/>
    <w:rsid w:val="00CD6CE2"/>
    <w:rsid w:val="00CE4A9A"/>
    <w:rsid w:val="00CF7B7D"/>
    <w:rsid w:val="00D26AB7"/>
    <w:rsid w:val="00D3612F"/>
    <w:rsid w:val="00D36F25"/>
    <w:rsid w:val="00D406FD"/>
    <w:rsid w:val="00D558F4"/>
    <w:rsid w:val="00D763A1"/>
    <w:rsid w:val="00D90B1A"/>
    <w:rsid w:val="00DA7D25"/>
    <w:rsid w:val="00DB0A12"/>
    <w:rsid w:val="00DB2CAC"/>
    <w:rsid w:val="00DB7613"/>
    <w:rsid w:val="00DB7A03"/>
    <w:rsid w:val="00DC2505"/>
    <w:rsid w:val="00DC5BED"/>
    <w:rsid w:val="00DC7AD2"/>
    <w:rsid w:val="00DD4A7E"/>
    <w:rsid w:val="00DF5A52"/>
    <w:rsid w:val="00E1130E"/>
    <w:rsid w:val="00E1528C"/>
    <w:rsid w:val="00E176EB"/>
    <w:rsid w:val="00E23265"/>
    <w:rsid w:val="00E23B61"/>
    <w:rsid w:val="00E255A6"/>
    <w:rsid w:val="00E3133C"/>
    <w:rsid w:val="00E44996"/>
    <w:rsid w:val="00E52181"/>
    <w:rsid w:val="00E61917"/>
    <w:rsid w:val="00E6247F"/>
    <w:rsid w:val="00E6587B"/>
    <w:rsid w:val="00E72BE2"/>
    <w:rsid w:val="00E85A5A"/>
    <w:rsid w:val="00E95A27"/>
    <w:rsid w:val="00EA1ED3"/>
    <w:rsid w:val="00EB2EAB"/>
    <w:rsid w:val="00EC3C53"/>
    <w:rsid w:val="00EC3F99"/>
    <w:rsid w:val="00EC460A"/>
    <w:rsid w:val="00ED0940"/>
    <w:rsid w:val="00ED25E5"/>
    <w:rsid w:val="00ED2AB2"/>
    <w:rsid w:val="00ED5F92"/>
    <w:rsid w:val="00EE6599"/>
    <w:rsid w:val="00F04C22"/>
    <w:rsid w:val="00F20859"/>
    <w:rsid w:val="00F20CD7"/>
    <w:rsid w:val="00F232F7"/>
    <w:rsid w:val="00F25BBB"/>
    <w:rsid w:val="00F5282A"/>
    <w:rsid w:val="00F55149"/>
    <w:rsid w:val="00F70851"/>
    <w:rsid w:val="00F708AF"/>
    <w:rsid w:val="00F708FD"/>
    <w:rsid w:val="00F84596"/>
    <w:rsid w:val="00F918A0"/>
    <w:rsid w:val="00F93EF0"/>
    <w:rsid w:val="00FA56AB"/>
    <w:rsid w:val="00FA7717"/>
    <w:rsid w:val="00FA7BBD"/>
    <w:rsid w:val="00FC43D1"/>
    <w:rsid w:val="00FC618F"/>
    <w:rsid w:val="00FC7C4A"/>
    <w:rsid w:val="00FD4DC7"/>
    <w:rsid w:val="00FD6AAC"/>
    <w:rsid w:val="00FF3859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B761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33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5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59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5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5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B761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33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5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59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5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5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35DAA-4ABF-4A78-92C3-328B1AEC5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272</properties:Words>
  <properties:Characters>1647</properties:Characters>
  <properties:Lines>64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2018-12-03T08:47:00Z</dcterms:created>
  <dc:creator>agalic</dc:creator>
  <cp:lastModifiedBy>Renata Klokočki</cp:lastModifiedBy>
  <cp:lastPrinted>2018-11-29T12:39:00Z</cp:lastPrinted>
  <dcterms:modified xmlns:xsi="http://www.w3.org/2001/XMLSchema-instance" xsi:type="dcterms:W3CDTF">2018-12-03T08:49:00Z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St-3303/2017-26 / Podnesak - Popis predmeta stečajne mase (AUTO CENTAR MIRO popis predmeta i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