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5f8e" w14:paraId="8115f8e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608" w:rsidP="009E0608" w:rsidR="009E0608" w:rsidRPr="004453B3">
      <w:pPr>
        <w:pStyle w:val="Zaglavlje"/>
      </w:pPr>
      <w:r w:rsidRPr="004453B3">
        <w:t xml:space="preserve">REPUBLIKA HRVATSKA </w:t>
      </w:r>
    </w:p>
    <w:p w:rsidRDefault="009E0608" w:rsidP="009E0608" w:rsidR="009E0608" w:rsidRPr="004453B3">
      <w:pPr>
        <w:pStyle w:val="Zaglavlje"/>
      </w:pPr>
      <w:r w:rsidRPr="004453B3">
        <w:t>Trgovački sud u Zagrebu</w:t>
      </w:r>
    </w:p>
    <w:p w:rsidRDefault="009E0608" w:rsidP="009E0608" w:rsidR="009E0608" w:rsidRPr="004453B3">
      <w:pPr>
        <w:pStyle w:val="Zaglavlje"/>
      </w:pPr>
      <w:r w:rsidRPr="004453B3">
        <w:t xml:space="preserve">Zagreb, Amruševa 2/II </w:t>
      </w:r>
    </w:p>
    <w:p w:rsidRDefault="009E0608" w:rsidP="009E0608" w:rsidR="009E0608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9373/15</w:t>
      </w:r>
    </w:p>
    <w:p w:rsidRDefault="009E0608" w:rsidP="009E0608" w:rsidR="009E0608" w:rsidRPr="004453B3">
      <w:pPr>
        <w:jc w:val="center"/>
      </w:pPr>
    </w:p>
    <w:p w:rsidRDefault="009E0608" w:rsidP="009E0608" w:rsidR="009E0608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center"/>
      </w:pPr>
      <w:r w:rsidRPr="004453B3">
        <w:t>R J E Š E N J E</w:t>
      </w:r>
    </w:p>
    <w:p w:rsidRDefault="009E0608" w:rsidP="009E0608" w:rsidR="009E0608" w:rsidRPr="004453B3">
      <w:pPr>
        <w:jc w:val="center"/>
      </w:pPr>
    </w:p>
    <w:p w:rsidRDefault="009E0608" w:rsidP="009E0608" w:rsidR="009E0608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PERPETUUS URBAN d.o.o., Zagreb, Hrgovići 99, OIB: 98823051905</w:t>
      </w:r>
      <w:r w:rsidRPr="004453B3">
        <w:t xml:space="preserve">, dana </w:t>
      </w:r>
      <w:r>
        <w:t>29. ožujka</w:t>
      </w:r>
      <w:r w:rsidRPr="004453B3">
        <w:t xml:space="preserve"> 2016. 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center"/>
      </w:pPr>
      <w:r w:rsidRPr="004453B3">
        <w:t>r i j e š i o    je</w:t>
      </w:r>
    </w:p>
    <w:p w:rsidRDefault="009E0608" w:rsidP="009E0608" w:rsidR="009E0608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E0608" w:rsidP="009E0608" w:rsidR="009E0608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PERPETUUS URBAN d.o.o., Zagreb, Hrgovići 99, OIB: 98823051905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E0608" w:rsidP="009E0608" w:rsidR="009E0608" w:rsidRPr="004453B3">
      <w:pPr>
        <w:pStyle w:val="BodyText21"/>
        <w:rPr>
          <w:rFonts w:hAnsi="Times New Roman" w:ascii="Times New Roman"/>
          <w:szCs w:val="24"/>
        </w:rPr>
      </w:pPr>
    </w:p>
    <w:p w:rsidRDefault="009E0608" w:rsidP="009E0608" w:rsidR="009E0608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Igor Radelić, OIB: 94192738867, Zagreb, Kornatska 1</w:t>
      </w:r>
      <w:r w:rsidRPr="004453B3">
        <w:rPr>
          <w:rFonts w:hAnsi="Times New Roman" w:ascii="Times New Roman"/>
          <w:szCs w:val="24"/>
        </w:rPr>
        <w:t>.</w:t>
      </w:r>
    </w:p>
    <w:p w:rsidRDefault="009E0608" w:rsidP="009E0608" w:rsidR="009E0608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E0608" w:rsidP="009E0608" w:rsidR="009E0608">
      <w:pPr>
        <w:jc w:val="both"/>
      </w:pPr>
      <w:r w:rsidRPr="004453B3">
        <w:t xml:space="preserve">III. Zaključuje se stečajni postupak nad dužnikom </w:t>
      </w:r>
      <w:r>
        <w:t>PERPETUUS URBAN d.o.o., Zagreb, Hrgovići 99, OIB: 98823051905.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both"/>
      </w:pPr>
      <w:r w:rsidRPr="004453B3">
        <w:t>IV. Nakon pravomoćnosti ovog rješenja, dužnik će se  brisati iz sudskog registra.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ind w:left="360"/>
        <w:jc w:val="center"/>
      </w:pPr>
      <w:r w:rsidRPr="004453B3">
        <w:t>Obrazloženje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both"/>
      </w:pPr>
      <w:r w:rsidRPr="004453B3">
        <w:tab/>
        <w:t xml:space="preserve">Iz podneska Hrvatskog zavoda za mirovinsko osiguranje proizlazi da dužnik nema zaposlenih. 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9E0608" w:rsidP="009E0608" w:rsidR="009E0608" w:rsidRPr="004453B3">
      <w:pPr>
        <w:jc w:val="center"/>
      </w:pPr>
    </w:p>
    <w:p w:rsidRDefault="009E0608" w:rsidP="009E0608" w:rsidR="009E0608" w:rsidRPr="004453B3">
      <w:pPr>
        <w:ind w:firstLine="720" w:left="5040"/>
        <w:jc w:val="right"/>
      </w:pPr>
      <w:r w:rsidRPr="004453B3">
        <w:t xml:space="preserve">      SUDAC:</w:t>
      </w:r>
    </w:p>
    <w:p w:rsidRDefault="009E0608" w:rsidR="00441198" w:rsidRPr="000F2755">
      <w:pPr>
        <w:jc w:val="right"/>
        <w:rPr>
          <w:sz w:val="22"/>
          <w:szCs w:val="22"/>
        </w:rPr>
      </w:pPr>
      <w:r>
        <w:t>Goran Iskra</w:t>
      </w:r>
      <w:r w:rsidR="00441198">
        <w:t>,</w:t>
      </w:r>
      <w:r w:rsidR="00441198">
        <w:rPr>
          <w:sz w:val="22"/>
          <w:szCs w:val="22"/>
        </w:rPr>
        <w:t>v.r.</w:t>
      </w:r>
    </w:p>
    <w:p w:rsidRDefault="009E0608" w:rsidP="009E0608" w:rsidR="009E0608" w:rsidRPr="004453B3">
      <w:pPr>
        <w:jc w:val="right"/>
      </w:pP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both"/>
      </w:pPr>
    </w:p>
    <w:p w:rsidRDefault="009E0608" w:rsidP="009E0608" w:rsidR="009E0608" w:rsidRPr="004453B3">
      <w:pPr>
        <w:jc w:val="both"/>
      </w:pPr>
      <w:r w:rsidRPr="004453B3">
        <w:t>Uputa o pravnom lijeku:</w:t>
      </w:r>
    </w:p>
    <w:p w:rsidRDefault="009E0608" w:rsidP="009E0608" w:rsidR="009E0608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9E0608" w:rsidP="009E0608" w:rsidR="009E0608" w:rsidRPr="004453B3">
      <w:pPr>
        <w:jc w:val="center"/>
        <w:rPr>
          <w:highlight w:val="green"/>
          <w:u w:val="single"/>
        </w:rPr>
      </w:pPr>
    </w:p>
    <w:p w:rsidRDefault="00441198" w:rsidR="00441198" w:rsidRPr="000F2755">
      <w:pPr>
        <w:jc w:val="right"/>
        <w:rPr>
          <w:sz w:val="22"/>
          <w:szCs w:val="22"/>
        </w:rPr>
      </w:pPr>
    </w:p>
    <w:p w:rsidRDefault="00441198" w:rsidR="00441198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441198" w:rsidR="00441198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441198" w:rsidR="00441198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9E0608" w:rsidP="009E0608" w:rsidR="009E0608" w:rsidRPr="004453B3">
      <w:pPr>
        <w:jc w:val="center"/>
        <w:rPr>
          <w:highlight w:val="green"/>
          <w:u w:val="single"/>
        </w:rPr>
      </w:pPr>
    </w:p>
    <w:p w:rsidRDefault="009E0608" w:rsidP="009E0608" w:rsidR="009E0608" w:rsidRPr="004453B3">
      <w:pPr>
        <w:jc w:val="center"/>
        <w:rPr>
          <w:u w:val="single"/>
        </w:rPr>
      </w:pPr>
    </w:p>
    <w:p w:rsidRDefault="009E0608" w:rsidP="009E0608" w:rsidR="009E0608" w:rsidRPr="004453B3"/>
    <w:p w:rsidRDefault="000D2C86" w:rsidP="009E0608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1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9E0608">
      <w:t>9373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83D89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1198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0608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41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41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9373</izvorni_sadrzaj>
    <derivirana_varijabla naziv="DomainObject.Predmet.Broj_1">9373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St-9373/2015</izvorni_sadrzaj>
    <derivirana_varijabla naziv="DomainObject.Predmet.OznakaBroj_1">St-9373/2015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PERPETUUS URBAN d.o.o. zastupanog po punomoćniku MLADEN VLADOVIĆ</izvorni_sadrzaj>
    <derivirana_varijabla naziv="DomainObject.Predmet.ProtustrankaFormated_1">  PERPETUUS URBAN d.o.o. zastupanog po punomoćniku MLADEN VLADOVIĆ</derivirana_varijabla>
  </DomainObject.Predmet.ProtustrankaFormated>
  <DomainObject.Predmet.ProtustrankaFormatedOIB>
    <izvorni_sadrzaj>  PERPETUUS URBAN d.o.o., OIB 98823051905 zastupanog po punomoćniku MLADEN VLADOVIĆ</izvorni_sadrzaj>
    <derivirana_varijabla naziv="DomainObject.Predmet.ProtustrankaFormatedOIB_1">  PERPETUUS URBAN d.o.o., OIB 98823051905 zastupanog po punomoćniku MLADEN VLADOVIĆ</derivirana_varijabla>
  </DomainObject.Predmet.ProtustrankaFormatedOIB>
  <DomainObject.Predmet.ProtustrankaFormatedWithAdress>
    <izvorni_sadrzaj> PERPETUUS URBAN d.o.o., Hrgovići 99, 10000 Zagreb zastupanog po punomoćniku MLADEN VLADOVIĆ</izvorni_sadrzaj>
    <derivirana_varijabla naziv="DomainObject.Predmet.ProtustrankaFormatedWithAdress_1"> PERPETUUS URBAN d.o.o., Hrgovići 99, 10000 Zagreb zastupanog po punomoćniku MLADEN VLADOVIĆ</derivirana_varijabla>
  </DomainObject.Predmet.ProtustrankaFormatedWithAdress>
  <DomainObject.Predmet.ProtustrankaFormatedWithAdressOIB>
    <izvorni_sadrzaj> PERPETUUS URBAN d.o.o., OIB 98823051905, Hrgovići 99, 10000 Zagreb zastupanog po punomoćniku MLADEN VLADOVIĆ</izvorni_sadrzaj>
    <derivirana_varijabla naziv="DomainObject.Predmet.ProtustrankaFormatedWithAdressOIB_1"> PERPETUUS URBAN d.o.o., OIB 98823051905, Hrgovići 99, 10000 Zagreb zastupanog po punomoćniku MLADEN VLADOVIĆ</derivirana_varijabla>
  </DomainObject.Predmet.ProtustrankaFormatedWithAdressOIB>
  <DomainObject.Predmet.ProtustrankaWithAdress>
    <izvorni_sadrzaj>PERPETUUS URBAN d.o.o. Hrgovići 99, 10000 Zagreb</izvorni_sadrzaj>
    <derivirana_varijabla naziv="DomainObject.Predmet.ProtustrankaWithAdress_1">PERPETUUS URBAN d.o.o. Hrgovići 99, 10000 Zagreb</derivirana_varijabla>
  </DomainObject.Predmet.ProtustrankaWithAdress>
  <DomainObject.Predmet.ProtustrankaWithAdressOIB>
    <izvorni_sadrzaj>PERPETUUS URBAN d.o.o., OIB 98823051905, Hrgovići 99, 10000 Zagreb</izvorni_sadrzaj>
    <derivirana_varijabla naziv="DomainObject.Predmet.ProtustrankaWithAdressOIB_1">PERPETUUS URBAN d.o.o., OIB 98823051905, Hrgovići 99, 10000 Zagreb</derivirana_varijabla>
  </DomainObject.Predmet.ProtustrankaWithAdressOIB>
  <DomainObject.Predmet.ProtustrankaNazivFormated>
    <izvorni_sadrzaj>PERPETUUS URBAN d.o.o.</izvorni_sadrzaj>
    <derivirana_varijabla naziv="DomainObject.Predmet.ProtustrankaNazivFormated_1">PERPETUUS URBAN d.o.o.</derivirana_varijabla>
  </DomainObject.Predmet.ProtustrankaNazivFormated>
  <DomainObject.Predmet.ProtustrankaNazivFormatedOIB>
    <izvorni_sadrzaj>PERPETUUS URBAN d.o.o., OIB 98823051905</izvorni_sadrzaj>
    <derivirana_varijabla naziv="DomainObject.Predmet.ProtustrankaNazivFormatedOIB_1">PERPETUUS URBAN d.o.o., OIB 98823051905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PERPETUUS URBAN d.o.o. zastupanog po punomoćniku MLADEN VLADOVIĆ</item>
    </izvorni_sadrzaj>
    <derivirana_varijabla naziv="DomainObject.Predmet.ProtuStrankaListFormated_1">
      <item>PERPETUUS URBAN d.o.o. zastupanog po punomoćniku MLADEN VLADOVIĆ</item>
    </derivirana_varijabla>
  </DomainObject.Predmet.ProtuStrankaListFormated>
  <DomainObject.Predmet.ProtuStrankaListFormatedOIB>
    <izvorni_sadrzaj>
      <item>PERPETUUS URBAN d.o.o., OIB 98823051905 zastupanog po punomoćniku MLADEN VLADOVIĆ</item>
    </izvorni_sadrzaj>
    <derivirana_varijabla naziv="DomainObject.Predmet.ProtuStrankaListFormatedOIB_1">
      <item>PERPETUUS URBAN d.o.o., OIB 98823051905 zastupanog po punomoćniku MLADEN VLADOVIĆ</item>
    </derivirana_varijabla>
  </DomainObject.Predmet.ProtuStrankaListFormatedOIB>
  <DomainObject.Predmet.ProtuStrankaListFormatedWithAdress>
    <izvorni_sadrzaj>
      <item>PERPETUUS URBAN d.o.o., Hrgovići 99, 10000 Zagreb zastupanog po punomoćniku MLADEN VLADOVIĆ</item>
    </izvorni_sadrzaj>
    <derivirana_varijabla naziv="DomainObject.Predmet.ProtuStrankaListFormatedWithAdress_1">
      <item>PERPETUUS URBAN d.o.o., Hrgovići 99, 10000 Zagreb zastupanog po punomoćniku MLADEN VLADOVIĆ</item>
    </derivirana_varijabla>
  </DomainObject.Predmet.ProtuStrankaListFormatedWithAdress>
  <DomainObject.Predmet.ProtuStrankaListFormatedWithAdressOIB>
    <izvorni_sadrzaj>
      <item>PERPETUUS URBAN d.o.o., OIB 98823051905, Hrgovići 99, 10000 Zagreb zastupanog po punomoćniku MLADEN VLADOVIĆ</item>
    </izvorni_sadrzaj>
    <derivirana_varijabla naziv="DomainObject.Predmet.ProtuStrankaListFormatedWithAdressOIB_1">
      <item>PERPETUUS URBAN d.o.o., OIB 98823051905, Hrgovići 99, 10000 Zagreb zastupanog po punomoćniku MLADEN VLADOVIĆ</item>
    </derivirana_varijabla>
  </DomainObject.Predmet.ProtuStrankaListFormatedWithAdressOIB>
  <DomainObject.Predmet.ProtuStrankaListNazivFormated>
    <izvorni_sadrzaj>
      <item>PERPETUUS URBAN d.o.o.</item>
    </izvorni_sadrzaj>
    <derivirana_varijabla naziv="DomainObject.Predmet.ProtuStrankaListNazivFormated_1">
      <item>PERPETUUS URBAN d.o.o.</item>
    </derivirana_varijabla>
  </DomainObject.Predmet.ProtuStrankaListNazivFormated>
  <DomainObject.Predmet.ProtuStrankaListNazivFormatedOIB>
    <izvorni_sadrzaj>
      <item>PERPETUUS URBAN d.o.o., OIB 98823051905</item>
    </izvorni_sadrzaj>
    <derivirana_varijabla naziv="DomainObject.Predmet.ProtuStrankaListNazivFormatedOIB_1">
      <item>PERPETUUS URBAN d.o.o., OIB 98823051905</item>
    </derivirana_varijabla>
  </DomainObject.Predmet.ProtuStrankaListNazivFormatedOIB>
  <DomainObject.Predmet.OstaliListFormated>
    <izvorni_sadrzaj>
      <item>MLADEN VLADOVIĆ punomoćnik sudionika u postupku PERPETUUS URBAN d.o.o.</item>
    </izvorni_sadrzaj>
    <derivirana_varijabla naziv="DomainObject.Predmet.OstaliListFormated_1">
      <item>MLADEN VLADOVIĆ punomoćnik sudionika u postupku PERPETUUS URBAN d.o.o.</item>
    </derivirana_varijabla>
  </DomainObject.Predmet.OstaliListFormated>
  <DomainObject.Predmet.OstaliListFormatedOIB>
    <izvorni_sadrzaj>
      <item>MLADEN VLADOVIĆ, OIB 79685506404 punomoćnik sudionika u postupku PERPETUUS URBAN d.o.o.</item>
    </izvorni_sadrzaj>
    <derivirana_varijabla naziv="DomainObject.Predmet.OstaliListFormatedOIB_1">
      <item>MLADEN VLADOVIĆ, OIB 79685506404 punomoćnik sudionika u postupku PERPETUUS URBAN d.o.o.</item>
    </derivirana_varijabla>
  </DomainObject.Predmet.OstaliListFormatedOIB>
  <DomainObject.Predmet.OstaliListFormatedWithAdress>
    <izvorni_sadrzaj>
      <item>MLADEN VLADOVIĆ, ANTUNA BRANKA ŠIMIĆA 62, 21000 Split punomoćnik sudionika u postupku PERPETUUS URBAN d.o.o.</item>
    </izvorni_sadrzaj>
    <derivirana_varijabla naziv="DomainObject.Predmet.OstaliListFormatedWithAdress_1">
      <item>MLADEN VLADOVIĆ, ANTUNA BRANKA ŠIMIĆA 62, 21000 Split punomoćnik sudionika u postupku PERPETUUS URBAN d.o.o.</item>
    </derivirana_varijabla>
  </DomainObject.Predmet.OstaliListFormatedWithAdress>
  <DomainObject.Predmet.OstaliListFormatedWithAdressOIB>
    <izvorni_sadrzaj>
      <item>MLADEN VLADOVIĆ, OIB 79685506404, ANTUNA BRANKA ŠIMIĆA 62, 21000 Split punomoćnik sudionika u postupku PERPETUUS URBAN d.o.o.</item>
    </izvorni_sadrzaj>
    <derivirana_varijabla naziv="DomainObject.Predmet.OstaliListFormatedWithAdressOIB_1">
      <item>MLADEN VLADOVIĆ, OIB 79685506404, ANTUNA BRANKA ŠIMIĆA 62, 21000 Split punomoćnik sudionika u postupku PERPETUUS URBAN d.o.o.</item>
    </derivirana_varijabla>
  </DomainObject.Predmet.OstaliListFormatedWithAdressOIB>
  <DomainObject.Predmet.OstaliListNazivFormated>
    <izvorni_sadrzaj>
      <item>MLADEN VLADOVIĆ</item>
    </izvorni_sadrzaj>
    <derivirana_varijabla naziv="DomainObject.Predmet.OstaliListNazivFormated_1">
      <item>MLADEN VLADOVIĆ</item>
    </derivirana_varijabla>
  </DomainObject.Predmet.OstaliListNazivFormated>
  <DomainObject.Predmet.OstaliListNazivFormatedOIB>
    <izvorni_sadrzaj>
      <item>MLADEN VLADOVIĆ, OIB 79685506404</item>
    </izvorni_sadrzaj>
    <derivirana_varijabla naziv="DomainObject.Predmet.OstaliListNazivFormatedOIB_1">
      <item>MLADEN VLADOVIĆ, OIB 79685506404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PERPETUUS URBAN d.o.o.</izvorni_sadrzaj>
    <derivirana_varijabla naziv="DomainObject.Predmet.ProtustrankaIDrugi_1">PERPETUUS URBAN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PERPETUUS URBAN d.o.o., OIB 98823051905, Hrgovići 99, 10000 Zagreb</izvorni_sadrzaj>
    <derivirana_varijabla naziv="DomainObject.Predmet.ProtustrankaIDrugiAdressOIB_1">PERPETUUS URBAN d.o.o., OIB 98823051905, Hrgovići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PERPETUUS URBAN d.o.o.</item>
      <item>MLADEN VLADOVIĆ</item>
    </izvorni_sadrzaj>
    <derivirana_varijabla naziv="DomainObject.Predmet.SudioniciListNaziv_1">
      <item>FINA Regionalni centar Zagreb</item>
      <item>PERPETUUS URBAN d.o.o.</item>
      <item>MLADEN VLADOVIĆ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PERPETUUS URBAN d.o.o., OIB 98823051905, Hrgovići 99,10000 Zagreb</item>
      <item>MLADEN VLADOVIĆ, OIB 79685506404, ANTUNA BRANKA ŠIMIĆA 62,21000 Split</item>
    </izvorni_sadrzaj>
    <derivirana_varijabla naziv="DomainObject.Predmet.SudioniciListAdressOIB_1">
      <item>FINA Regionalni centar Zagreb, OIB 85821130368, Trg svibanjskih žrtava 1995. 1,10000 Zagreb</item>
      <item>PERPETUUS URBAN d.o.o., OIB 98823051905, Hrgovići 99,10000 Zagreb</item>
      <item>MLADEN VLADOVIĆ, OIB 79685506404, ANTUNA BRANKA ŠIMIĆA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98823051905</item>
      <item>, OIB 79685506404</item>
    </izvorni_sadrzaj>
    <derivirana_varijabla naziv="DomainObject.Predmet.SudioniciListNazivOIB_1">
      <item>, OIB 85821130368</item>
      <item>, OIB 98823051905</item>
      <item>, OIB 79685506404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D0F58-41CC-4B60-B901-779003E0D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2163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2016-03-29T08:17:00Z</dcterms:created>
  <dc:creator>Korisnik</dc:creator>
  <cp:lastModifiedBy>Višnja Svečak</cp:lastModifiedBy>
  <cp:lastPrinted>2016-03-29T11:17:00Z</cp:lastPrinted>
  <dcterms:modified xmlns:xsi="http://www.w3.org/2001/XMLSchema-instance" xsi:type="dcterms:W3CDTF">2016-03-29T11:17:00Z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