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a7dd" w14:paraId="443a7dd" w:rsidRDefault="00A96232" w:rsidP="00A96232" w:rsidR="00A962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6232" w:rsidP="00A96232" w:rsidR="00A962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96232" w:rsidP="00A96232" w:rsidR="00A962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6232" w:rsidP="00A96232" w:rsidR="00A962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6232" w:rsidP="00A96232" w:rsidR="00A962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96232" w:rsidP="00A96232" w:rsidR="00A962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96232" w:rsidP="00A96232" w:rsidR="00A96232" w:rsidRPr="005D578C">
      <w:pPr>
        <w:jc w:val="center"/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96232" w:rsidP="00A96232" w:rsidR="00A96232" w:rsidRPr="005D578C">
      <w:pPr>
        <w:rPr>
          <w:rFonts w:cs="Times New Roman" w:eastAsia="Times New Roman"/>
          <w:szCs w:val="24"/>
        </w:rPr>
      </w:pPr>
    </w:p>
    <w:p w:rsidRDefault="00A96232" w:rsidP="00A96232" w:rsidR="00A9623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D. S. VILE d. o. o. Poreč, Partizanska 13, OIB 13009838729, MBS 130011584,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CD026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CD026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A96232" w:rsidP="00A96232" w:rsidR="00A96232" w:rsidRPr="005D578C">
      <w:pPr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96232" w:rsidP="00A96232" w:rsidR="00A96232" w:rsidRPr="005D578C">
      <w:pPr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S. VILE d. o. o. Poreč, Partizanska 13, OIB 13009838729, MBS 130011584,</w:t>
      </w:r>
      <w:r w:rsidRPr="005D578C">
        <w:rPr>
          <w:rFonts w:cs="Times New Roman" w:eastAsia="Times New Roman"/>
          <w:szCs w:val="24"/>
        </w:rPr>
        <w:t xml:space="preserve"> s danom </w:t>
      </w:r>
      <w:r w:rsidR="00DE373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E373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96232" w:rsidP="00A96232" w:rsidR="00A96232" w:rsidRPr="005D578C">
      <w:pPr>
        <w:rPr>
          <w:rFonts w:cs="Times New Roman" w:eastAsia="Times New Roman"/>
          <w:szCs w:val="24"/>
        </w:rPr>
      </w:pPr>
    </w:p>
    <w:p w:rsidRDefault="00A96232" w:rsidP="00A96232" w:rsidR="00A96232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Kranjčevićeva 16, OIB 58474163165. </w:t>
      </w:r>
    </w:p>
    <w:p w:rsidRDefault="00A96232" w:rsidP="00A96232" w:rsidR="00A96232">
      <w:pPr>
        <w:ind w:firstLine="708"/>
        <w:rPr>
          <w:rFonts w:cs="Times New Roman" w:eastAsia="Times New Roman"/>
          <w:szCs w:val="20"/>
        </w:rPr>
      </w:pPr>
    </w:p>
    <w:p w:rsidRDefault="00A96232" w:rsidP="00A96232" w:rsidR="00A962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S. VILE d. o. o. Poreč, Partizanska 13, OIB 13009838729, MBS 130011584.</w:t>
      </w:r>
    </w:p>
    <w:p w:rsidRDefault="00A96232" w:rsidP="00A96232" w:rsidR="00A96232">
      <w:pPr>
        <w:rPr>
          <w:rFonts w:cs="Times New Roman" w:eastAsia="Times New Roman"/>
          <w:szCs w:val="24"/>
        </w:rPr>
      </w:pPr>
    </w:p>
    <w:p w:rsidRDefault="00A96232" w:rsidP="00A96232" w:rsidR="00A962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D. S. VILE d. o. o. Poreč, Partizanska 13, OIB 13009838729, MBS 130011584.</w:t>
      </w:r>
    </w:p>
    <w:p w:rsidRDefault="00A96232" w:rsidP="00A96232" w:rsidR="00A96232">
      <w:pPr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96232" w:rsidP="00A96232" w:rsidR="00A96232">
      <w:pPr>
        <w:ind w:firstLine="708"/>
        <w:rPr>
          <w:rFonts w:cs="Times New Roman" w:eastAsia="Times New Roman"/>
          <w:szCs w:val="24"/>
        </w:rPr>
      </w:pPr>
    </w:p>
    <w:p w:rsidRDefault="00A96232" w:rsidP="00A96232" w:rsidR="00A962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D. S. VILE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St-742/2015-3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96232" w:rsidP="00A96232" w:rsidR="00A962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96232" w:rsidP="00A96232" w:rsidR="00A96232" w:rsidRPr="005D578C">
      <w:pPr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9C667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C667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96232" w:rsidP="00A96232" w:rsidR="00A96232" w:rsidRPr="005D578C">
      <w:pPr>
        <w:jc w:val="center"/>
        <w:rPr>
          <w:rFonts w:cs="Times New Roman" w:eastAsia="Times New Roman"/>
          <w:szCs w:val="24"/>
        </w:rPr>
      </w:pPr>
    </w:p>
    <w:p w:rsidRDefault="00A96232" w:rsidP="00BD4904" w:rsidR="00A962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96232" w:rsidP="00BD4904" w:rsidR="00A962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702D5">
        <w:rPr>
          <w:rFonts w:cs="Times New Roman" w:eastAsia="Times New Roman"/>
          <w:szCs w:val="24"/>
        </w:rPr>
        <w:t>, v.r.</w:t>
      </w:r>
    </w:p>
    <w:p w:rsidRDefault="00A96232" w:rsidP="00A96232" w:rsidR="00A96232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96232" w:rsidP="00A96232" w:rsidR="00A96232" w:rsidRPr="005D578C">
      <w:pPr>
        <w:jc w:val="left"/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96232" w:rsidP="00A96232" w:rsidR="00A9623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96232" w:rsidP="00A96232" w:rsidR="00A96232">
      <w:pPr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rPr>
          <w:rFonts w:cs="Times New Roman" w:eastAsia="Times New Roman"/>
          <w:szCs w:val="24"/>
        </w:rPr>
      </w:pPr>
    </w:p>
    <w:p w:rsidRDefault="00A96232" w:rsidP="00A96232" w:rsidR="00A962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D. S. VILE d. o. o. Poreč, Partizanska 13, 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Drago Radolović, Višnjan, Bokići 10, </w:t>
      </w:r>
    </w:p>
    <w:p w:rsidRDefault="00A96232" w:rsidP="00A96232" w:rsidR="00A962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96232" w:rsidP="00A96232" w:rsidR="00A96232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96232" w:rsidP="00A96232" w:rsidR="00A962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96232" w:rsidP="00A96232" w:rsidR="00A96232"/>
    <w:p w:rsidRDefault="00A96232" w:rsidP="00A96232" w:rsidR="00A96232"/>
    <w:p w:rsidRDefault="00A96232" w:rsidP="00A96232" w:rsidR="00A96232"/>
    <w:p w:rsidRDefault="00A96232" w:rsidP="00A96232" w:rsidR="00A96232"/>
    <w:p w:rsidRDefault="00A96232" w:rsidP="00A96232" w:rsidR="00A96232"/>
    <w:p w:rsidRDefault="00A96232" w:rsidP="00A96232" w:rsidR="00A96232"/>
    <w:p w:rsidRDefault="00F702D5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232" w:rsidP="00A96232" w:rsidR="00A96232">
      <w:r>
        <w:separator/>
      </w:r>
    </w:p>
  </w:endnote>
  <w:endnote w:id="0" w:type="continuationSeparator">
    <w:p w:rsidRDefault="00A96232" w:rsidP="00A96232" w:rsidR="00A9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232" w:rsidP="00A96232" w:rsidR="00A96232">
      <w:r>
        <w:separator/>
      </w:r>
    </w:p>
  </w:footnote>
  <w:footnote w:id="0" w:type="continuationSeparator">
    <w:p w:rsidRDefault="00A96232" w:rsidP="00A96232" w:rsidR="00A9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232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02D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St-742/2015-5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232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St-742/2015-5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976"/>
    <w:rsid w:val="00536976"/>
    <w:rsid w:val="0075528E"/>
    <w:rsid w:val="0079403F"/>
    <w:rsid w:val="009C667D"/>
    <w:rsid w:val="00A96232"/>
    <w:rsid w:val="00BD4904"/>
    <w:rsid w:val="00CD0261"/>
    <w:rsid w:val="00DE3730"/>
    <w:rsid w:val="00F7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62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62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962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62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2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62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62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2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02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02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02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62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62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962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62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2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62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62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2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02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02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02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St-742/2015</izvorni_sadrzaj>
    <derivirana_varijabla naziv="DomainObject.Predmet.OznakaBroj_1">St-742/2015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S. VILE d.o.o. POREČ</izvorni_sadrzaj>
    <derivirana_varijabla naziv="DomainObject.Predmet.ProtustrankaFormated_1">  D. S. VILE d.o.o. POREČ</derivirana_varijabla>
  </DomainObject.Predmet.ProtustrankaFormated>
  <DomainObject.Predmet.ProtustrankaFormatedOIB>
    <izvorni_sadrzaj>  D. S. VILE d.o.o. POREČ, OIB 13009838729</izvorni_sadrzaj>
    <derivirana_varijabla naziv="DomainObject.Predmet.ProtustrankaFormatedOIB_1">  D. S. VILE d.o.o. POREČ, OIB 13009838729</derivirana_varijabla>
  </DomainObject.Predmet.ProtustrankaFormatedOIB>
  <DomainObject.Predmet.ProtustrankaFormatedWithAdress>
    <izvorni_sadrzaj> D. S. VILE d.o.o. POREČ, Partizanska 13, 52440 Poreč</izvorni_sadrzaj>
    <derivirana_varijabla naziv="DomainObject.Predmet.ProtustrankaFormatedWithAdress_1"> D. S. VILE d.o.o. POREČ, Partizanska 13, 52440 Poreč</derivirana_varijabla>
  </DomainObject.Predmet.ProtustrankaFormatedWithAdress>
  <DomainObject.Predmet.ProtustrankaFormatedWithAdressOIB>
    <izvorni_sadrzaj> D. S. VILE d.o.o. POREČ, OIB 13009838729, Partizanska 13, 52440 Poreč</izvorni_sadrzaj>
    <derivirana_varijabla naziv="DomainObject.Predmet.ProtustrankaFormatedWithAdressOIB_1"> D. S. VILE d.o.o. POREČ, OIB 13009838729, Partizanska 13, 52440 Poreč</derivirana_varijabla>
  </DomainObject.Predmet.ProtustrankaFormatedWithAdressOIB>
  <DomainObject.Predmet.ProtustrankaWithAdress>
    <izvorni_sadrzaj>D. S. VILE d.o.o. POREČ Partizanska 13, 52440 Poreč</izvorni_sadrzaj>
    <derivirana_varijabla naziv="DomainObject.Predmet.ProtustrankaWithAdress_1">D. S. VILE d.o.o. POREČ Partizanska 13, 52440 Poreč</derivirana_varijabla>
  </DomainObject.Predmet.ProtustrankaWithAdress>
  <DomainObject.Predmet.ProtustrankaWithAdressOIB>
    <izvorni_sadrzaj>D. S. VILE d.o.o. POREČ, OIB 13009838729, Partizanska 13, 52440 Poreč</izvorni_sadrzaj>
    <derivirana_varijabla naziv="DomainObject.Predmet.ProtustrankaWithAdressOIB_1">D. S. VILE d.o.o. POREČ, OIB 13009838729, Partizanska 13, 52440 Poreč</derivirana_varijabla>
  </DomainObject.Predmet.ProtustrankaWithAdressOIB>
  <DomainObject.Predmet.ProtustrankaNazivFormated>
    <izvorni_sadrzaj>D. S. VILE d.o.o. POREČ</izvorni_sadrzaj>
    <derivirana_varijabla naziv="DomainObject.Predmet.ProtustrankaNazivFormated_1">D. S. VILE d.o.o. POREČ</derivirana_varijabla>
  </DomainObject.Predmet.ProtustrankaNazivFormated>
  <DomainObject.Predmet.ProtustrankaNazivFormatedOIB>
    <izvorni_sadrzaj>D. S. VILE d.o.o. POREČ, OIB 13009838729</izvorni_sadrzaj>
    <derivirana_varijabla naziv="DomainObject.Predmet.ProtustrankaNazivFormatedOIB_1">D. S. VILE d.o.o. POREČ, OIB 13009838729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181181.96</izvorni_sadrzaj>
    <derivirana_varijabla naziv="DomainObject.Predmet.TrenutnaVrijednost_1">181181.96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S. VILE d.o.o. POREČ</item>
    </izvorni_sadrzaj>
    <derivirana_varijabla naziv="DomainObject.Predmet.ProtuStrankaListFormated_1">
      <item>D. S. VILE d.o.o. POREČ</item>
    </derivirana_varijabla>
  </DomainObject.Predmet.ProtuStrankaListFormated>
  <DomainObject.Predmet.ProtuStrankaListFormatedOIB>
    <izvorni_sadrzaj>
      <item>D. S. VILE d.o.o. POREČ, OIB 13009838729</item>
    </izvorni_sadrzaj>
    <derivirana_varijabla naziv="DomainObject.Predmet.ProtuStrankaListFormatedOIB_1">
      <item>D. S. VILE d.o.o. POREČ, OIB 13009838729</item>
    </derivirana_varijabla>
  </DomainObject.Predmet.ProtuStrankaListFormatedOIB>
  <DomainObject.Predmet.ProtuStrankaListFormatedWithAdress>
    <izvorni_sadrzaj>
      <item>D. S. VILE d.o.o. POREČ, Partizanska 13, 52440 Poreč</item>
    </izvorni_sadrzaj>
    <derivirana_varijabla naziv="DomainObject.Predmet.ProtuStrankaListFormatedWithAdress_1">
      <item>D. S. VILE d.o.o. POREČ, Partizanska 13, 52440 Poreč</item>
    </derivirana_varijabla>
  </DomainObject.Predmet.ProtuStrankaListFormatedWithAdress>
  <DomainObject.Predmet.ProtuStrankaListFormatedWithAdressOIB>
    <izvorni_sadrzaj>
      <item>D. S. VILE d.o.o. POREČ, OIB 13009838729, Partizanska 13, 52440 Poreč</item>
    </izvorni_sadrzaj>
    <derivirana_varijabla naziv="DomainObject.Predmet.ProtuStrankaListFormatedWithAdressOIB_1">
      <item>D. S. VILE d.o.o. POREČ, OIB 13009838729, Partizanska 13, 52440 Poreč</item>
    </derivirana_varijabla>
  </DomainObject.Predmet.ProtuStrankaListFormatedWithAdressOIB>
  <DomainObject.Predmet.ProtuStrankaListNazivFormated>
    <izvorni_sadrzaj>
      <item>D. S. VILE d.o.o. POREČ</item>
    </izvorni_sadrzaj>
    <derivirana_varijabla naziv="DomainObject.Predmet.ProtuStrankaListNazivFormated_1">
      <item>D. S. VILE d.o.o. POREČ</item>
    </derivirana_varijabla>
  </DomainObject.Predmet.ProtuStrankaListNazivFormated>
  <DomainObject.Predmet.ProtuStrankaListNazivFormatedOIB>
    <izvorni_sadrzaj>
      <item>D. S. VILE d.o.o. POREČ, OIB 13009838729</item>
    </izvorni_sadrzaj>
    <derivirana_varijabla naziv="DomainObject.Predmet.ProtuStrankaListNazivFormatedOIB_1">
      <item>D. S. VILE d.o.o. POREČ, OIB 13009838729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S. VILE d.o.o. POREČ</izvorni_sadrzaj>
    <derivirana_varijabla naziv="DomainObject.Predmet.ProtustrankaIDrugi_1">D. S. VILE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D. S. VILE d.o.o. POREČ, OIB 13009838729, Partizanska 13, 52440 Poreč</izvorni_sadrzaj>
    <derivirana_varijabla naziv="DomainObject.Predmet.ProtustrankaIDrugiAdressOIB_1">D. S. VILE d.o.o. POREČ, OIB 13009838729,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S. VILE d.o.o. POREČ</item>
    </izvorni_sadrzaj>
    <derivirana_varijabla naziv="DomainObject.Predmet.SudioniciListNaziv_1">
      <item>FINANCIJSKA AGENCIJA, RC RIJEKA, PODRUŽNICA PULA, PULA</item>
      <item>D. S. VILE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D. S. VILE d.o.o. POREČ, OIB 13009838729, Partizanska 13,52440 Poreč</item>
    </izvorni_sadrzaj>
    <derivirana_varijabla naziv="DomainObject.Predmet.SudioniciListAdressOIB_1">
      <item>FINANCIJSKA AGENCIJA, RC RIJEKA, PODRUŽNICA PULA, PULA, OIB 85821130368, Ulica grada Vukovara 70,Zagreb</item>
      <item>D. S. VILE d.o.o. POREČ, OIB 13009838729,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13009838729</item>
    </izvorni_sadrzaj>
    <derivirana_varijabla naziv="DomainObject.Predmet.SudioniciListNazivOIB_1">
      <item>, OIB 85821130368</item>
      <item>, OIB 13009838729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3039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2016-03-17T07:23:00Z</dcterms:created>
  <dc:creator>Mihaela Kaligari</dc:creator>
  <dc:description/>
  <cp:keywords/>
  <cp:lastModifiedBy>Ana Jeromela</cp:lastModifiedBy>
  <cp:lastPrinted>2016-04-04T06:32:00Z</cp:lastPrinted>
  <dcterms:modified xmlns:xsi="http://www.w3.org/2001/XMLSchema-instance" xsi:type="dcterms:W3CDTF">2016-04-04T06:32:00Z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