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ce42" w14:paraId="493ce42" w:rsidRDefault="00836807" w:rsidP="00FE08D2" w:rsidR="0097040B">
      <w:pPr>
        <w:pStyle w:val="Tijeloteksta"/>
        <w:ind w:firstLine="0"/>
        <w15:collapsed w:val="false"/>
        <w:rPr>
          <w:rFonts w:hAnsi="Times New Roman" w:ascii="Times New Roman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C4653">
        <w:tc>
          <w:tcPr>
            <w:tcW w:type="dxa" w:w="3060"/>
          </w:tcPr>
          <w:p w:rsidRDefault="0097040B" w:rsidP="003B2A53" w:rsidR="0097040B" w:rsidRPr="00FC4653">
            <w:pPr>
              <w:pStyle w:val="Naslov2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 xml:space="preserve">Zagreb, </w:t>
            </w:r>
            <w:proofErr w:type="spellStart"/>
            <w:r w:rsidRPr="00FC4653">
              <w:t>Amruševa</w:t>
            </w:r>
            <w:proofErr w:type="spellEnd"/>
            <w:r w:rsidRPr="00FC4653">
              <w:t xml:space="preserve"> 2/II</w:t>
            </w:r>
          </w:p>
        </w:tc>
      </w:tr>
    </w:tbl>
    <w:p w:rsidRDefault="00A827DF" w:rsidP="00A827DF" w:rsidR="004008CE" w:rsidRPr="00FC4653">
      <w:pPr>
        <w:ind w:left="5760"/>
      </w:pPr>
      <w:proofErr w:type="spellStart"/>
      <w:r w:rsidRPr="00FC4653">
        <w:t>48</w:t>
      </w:r>
      <w:proofErr w:type="spellEnd"/>
      <w:r w:rsidRPr="00FC4653">
        <w:rPr>
          <w:b/>
        </w:rPr>
        <w:t xml:space="preserve"> </w:t>
      </w:r>
      <w:r w:rsidRPr="00FC4653">
        <w:t>St-</w:t>
      </w:r>
      <w:proofErr w:type="spellStart"/>
      <w:r w:rsidR="005778CD">
        <w:t>108</w:t>
      </w:r>
      <w:proofErr w:type="spellEnd"/>
      <w:r w:rsidR="005778CD">
        <w:t>/</w:t>
      </w:r>
      <w:proofErr w:type="spellStart"/>
      <w:r w:rsidR="005778CD">
        <w:t>19</w:t>
      </w:r>
      <w:proofErr w:type="spellEnd"/>
      <w:r w:rsidR="005778CD">
        <w:t>-</w:t>
      </w:r>
      <w:proofErr w:type="spellStart"/>
      <w:r w:rsidR="005778CD">
        <w:t>17</w:t>
      </w:r>
      <w:proofErr w:type="spellEnd"/>
    </w:p>
    <w:p w:rsidRDefault="004008CE" w:rsidP="003B2A53" w:rsidR="004008CE" w:rsidRPr="00FC4653">
      <w:r w:rsidRPr="00FC4653">
        <w:rPr>
          <w:lang w:val="pt-BR"/>
        </w:rPr>
        <w:t xml:space="preserve">                  </w:t>
      </w:r>
      <w:r w:rsidR="008A1F32">
        <w:rPr>
          <w:lang w:val="pt-BR"/>
        </w:rPr>
        <w:t xml:space="preserve">           </w:t>
      </w:r>
      <w:r w:rsidR="00BD535C" w:rsidRPr="00FC4653">
        <w:rPr>
          <w:lang w:val="pt-BR"/>
        </w:rPr>
        <w:t xml:space="preserve">                                 </w:t>
      </w:r>
      <w:r w:rsidR="00A827DF">
        <w:rPr>
          <w:lang w:val="pt-BR"/>
        </w:rPr>
        <w:t xml:space="preserve">                            </w:t>
      </w:r>
      <w:r w:rsidR="0082445D">
        <w:rPr>
          <w:lang w:val="pt-BR"/>
        </w:rPr>
        <w:t xml:space="preserve"> </w:t>
      </w:r>
    </w:p>
    <w:p w:rsidRDefault="004008CE" w:rsidP="00A4399F" w:rsidR="004008CE" w:rsidRPr="00FC4653">
      <w:pPr>
        <w:jc w:val="center"/>
      </w:pPr>
      <w:r w:rsidRPr="00FC4653">
        <w:t>R E P U B L I K A  H R V A T S K A</w:t>
      </w:r>
    </w:p>
    <w:p w:rsidRDefault="004008CE" w:rsidP="00A4399F" w:rsidR="00A4399F">
      <w:pPr>
        <w:jc w:val="center"/>
      </w:pPr>
      <w:r w:rsidRPr="00FC4653">
        <w:t>R J E Š E N</w:t>
      </w:r>
      <w:r w:rsidR="00A827DF">
        <w:t xml:space="preserve"> </w:t>
      </w:r>
      <w:r w:rsidRPr="00FC4653">
        <w:t>J E</w:t>
      </w:r>
    </w:p>
    <w:p w:rsidRDefault="00A4399F" w:rsidP="00A4399F" w:rsidR="00A4399F">
      <w:pPr>
        <w:jc w:val="center"/>
      </w:pPr>
      <w:r>
        <w:t xml:space="preserve">O </w:t>
      </w:r>
    </w:p>
    <w:p w:rsidRDefault="00A4399F" w:rsidP="00A4399F" w:rsidR="00A4399F">
      <w:pPr>
        <w:jc w:val="center"/>
      </w:pPr>
      <w:r>
        <w:t>ISPRAVKU</w:t>
      </w:r>
    </w:p>
    <w:p w:rsidRDefault="004008CE" w:rsidP="00A4399F" w:rsidR="004008CE" w:rsidRPr="00FC4653">
      <w:pPr>
        <w:ind w:firstLine="0"/>
      </w:pPr>
    </w:p>
    <w:p w:rsidRDefault="005778CD" w:rsidP="003B2A53" w:rsidR="000D234B">
      <w:r w:rsidRPr="00935367">
        <w:t xml:space="preserve">Trgovački sud u Zagrebu po sucu pojedincu Vesni Sremac Šoštar povodom prijedloga </w:t>
      </w:r>
      <w:r>
        <w:t xml:space="preserve">predlagatelja </w:t>
      </w:r>
      <w:proofErr w:type="spellStart"/>
      <w:r w:rsidRPr="00F628C6">
        <w:t>INTEGRALOG</w:t>
      </w:r>
      <w:proofErr w:type="spellEnd"/>
      <w:r w:rsidRPr="00F628C6">
        <w:t xml:space="preserve"> d.o.o., Zagreb, Janko</w:t>
      </w:r>
      <w:r>
        <w:t xml:space="preserve">mir </w:t>
      </w:r>
      <w:proofErr w:type="spellStart"/>
      <w:r>
        <w:t>25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71248403302</w:t>
      </w:r>
      <w:proofErr w:type="spellEnd"/>
      <w:r>
        <w:t xml:space="preserve">, radi </w:t>
      </w:r>
      <w:proofErr w:type="spellStart"/>
      <w:r w:rsidRPr="00F628C6">
        <w:t>predstečajnog</w:t>
      </w:r>
      <w:proofErr w:type="spellEnd"/>
      <w:r w:rsidRPr="00F628C6">
        <w:t xml:space="preserve"> postupka</w:t>
      </w:r>
      <w:r w:rsidRPr="00935367">
        <w:t xml:space="preserve">, </w:t>
      </w:r>
      <w:r w:rsidR="00EB2806">
        <w:t xml:space="preserve">dana </w:t>
      </w:r>
      <w:proofErr w:type="spellStart"/>
      <w:r w:rsidR="00EB2806">
        <w:t>30</w:t>
      </w:r>
      <w:proofErr w:type="spellEnd"/>
      <w:r w:rsidR="00EB2806">
        <w:t xml:space="preserve">. svibnja </w:t>
      </w:r>
      <w:proofErr w:type="spellStart"/>
      <w:r w:rsidR="00EB2806">
        <w:t>2019</w:t>
      </w:r>
      <w:proofErr w:type="spellEnd"/>
      <w:r w:rsidR="00EB2806">
        <w:t>. g</w:t>
      </w:r>
      <w:bookmarkStart w:name="_GoBack" w:id="0"/>
      <w:bookmarkEnd w:id="0"/>
      <w:r w:rsidR="00EB2806">
        <w:t xml:space="preserve">odine </w:t>
      </w:r>
    </w:p>
    <w:p w:rsidRDefault="00EB2806" w:rsidP="003B2A53" w:rsidR="00EB2806" w:rsidRPr="00FC4653"/>
    <w:p w:rsidRDefault="002179C2" w:rsidP="003A2849" w:rsidR="002179C2">
      <w:pPr>
        <w:jc w:val="center"/>
      </w:pPr>
      <w:r w:rsidRPr="00FC4653">
        <w:t>r i j e š i o    j e</w:t>
      </w:r>
    </w:p>
    <w:p w:rsidRDefault="00507F11" w:rsidP="003B2A53" w:rsidR="00507F11" w:rsidRPr="00FC4653"/>
    <w:p w:rsidRDefault="0051416D" w:rsidP="00C82F87" w:rsidR="00B44F0E" w:rsidRPr="00650C8D">
      <w:r>
        <w:t xml:space="preserve">Ispravlja se rješenje ovog suda, </w:t>
      </w:r>
      <w:r w:rsidR="00507F11">
        <w:t>poslovni broj St-</w:t>
      </w:r>
      <w:proofErr w:type="spellStart"/>
      <w:r w:rsidR="00EB2806">
        <w:t>108</w:t>
      </w:r>
      <w:proofErr w:type="spellEnd"/>
      <w:r w:rsidR="00EB2806">
        <w:t>/</w:t>
      </w:r>
      <w:proofErr w:type="spellStart"/>
      <w:r w:rsidR="00EB2806">
        <w:t>19</w:t>
      </w:r>
      <w:proofErr w:type="spellEnd"/>
      <w:r w:rsidR="00EB2806">
        <w:t>-</w:t>
      </w:r>
      <w:proofErr w:type="spellStart"/>
      <w:r w:rsidR="00EB2806">
        <w:t>12</w:t>
      </w:r>
      <w:proofErr w:type="spellEnd"/>
      <w:r>
        <w:t xml:space="preserve">, od </w:t>
      </w:r>
      <w:proofErr w:type="spellStart"/>
      <w:r w:rsidR="00EB2806">
        <w:t>17</w:t>
      </w:r>
      <w:proofErr w:type="spellEnd"/>
      <w:r w:rsidR="00EB2806">
        <w:t>. svibnja</w:t>
      </w:r>
      <w:r w:rsidR="00C82F87">
        <w:t xml:space="preserve"> </w:t>
      </w:r>
      <w:proofErr w:type="spellStart"/>
      <w:r w:rsidR="00C82F87">
        <w:t>2019</w:t>
      </w:r>
      <w:proofErr w:type="spellEnd"/>
      <w:r w:rsidR="00C82F87">
        <w:t xml:space="preserve">. godine pod točkom I izreke, pod rednim brojem </w:t>
      </w:r>
      <w:proofErr w:type="spellStart"/>
      <w:r w:rsidR="00C82F87">
        <w:t>16</w:t>
      </w:r>
      <w:proofErr w:type="spellEnd"/>
      <w:r w:rsidR="00C82F87">
        <w:t xml:space="preserve">. na način da umjesto vjerovnika RAD </w:t>
      </w:r>
      <w:proofErr w:type="spellStart"/>
      <w:r w:rsidR="00C82F87">
        <w:t>ZAGREB</w:t>
      </w:r>
      <w:proofErr w:type="spellEnd"/>
      <w:r w:rsidR="00C82F87">
        <w:t xml:space="preserve"> treba ispravno stajati GRAD </w:t>
      </w:r>
      <w:proofErr w:type="spellStart"/>
      <w:r w:rsidR="00C82F87">
        <w:t>ZAGREB</w:t>
      </w:r>
      <w:proofErr w:type="spellEnd"/>
      <w:r w:rsidR="00C82F87">
        <w:t>.</w:t>
      </w:r>
    </w:p>
    <w:p w:rsidRDefault="008F2694" w:rsidP="003A2849" w:rsidR="008F2694" w:rsidRPr="008B74A3">
      <w:pPr>
        <w:overflowPunct/>
        <w:autoSpaceDE/>
        <w:autoSpaceDN/>
        <w:adjustRightInd/>
        <w:ind w:firstLine="0"/>
        <w:jc w:val="center"/>
        <w:textAlignment w:val="auto"/>
      </w:pPr>
    </w:p>
    <w:p w:rsidRDefault="008E6585" w:rsidP="003A2849" w:rsidR="008E6585" w:rsidRPr="00FC4653">
      <w:pPr>
        <w:jc w:val="center"/>
      </w:pPr>
      <w:r w:rsidRPr="00FC4653">
        <w:t>Obrazloženje</w:t>
      </w:r>
    </w:p>
    <w:p w:rsidRDefault="000E55DB" w:rsidP="003B2A53" w:rsidR="000E55DB" w:rsidRPr="00FC4653"/>
    <w:p w:rsidRDefault="00FC4653" w:rsidP="00507F11" w:rsidR="006D2B18">
      <w:r>
        <w:t xml:space="preserve">  </w:t>
      </w:r>
      <w:r w:rsidR="00507F11" w:rsidRPr="00C0471E">
        <w:rPr>
          <w:bCs/>
        </w:rPr>
        <w:t xml:space="preserve">U pisanju rješenja ovog suda, poslovni broj gornji, od </w:t>
      </w:r>
      <w:proofErr w:type="spellStart"/>
      <w:r w:rsidR="00C82F87">
        <w:rPr>
          <w:bCs/>
        </w:rPr>
        <w:t>17</w:t>
      </w:r>
      <w:proofErr w:type="spellEnd"/>
      <w:r w:rsidR="00C82F87">
        <w:rPr>
          <w:bCs/>
        </w:rPr>
        <w:t>. svibnja</w:t>
      </w:r>
      <w:r w:rsidR="00EF51DF">
        <w:rPr>
          <w:bCs/>
        </w:rPr>
        <w:t xml:space="preserve"> </w:t>
      </w:r>
      <w:proofErr w:type="spellStart"/>
      <w:r w:rsidR="00EF51DF">
        <w:rPr>
          <w:bCs/>
        </w:rPr>
        <w:t>2019</w:t>
      </w:r>
      <w:proofErr w:type="spellEnd"/>
      <w:r w:rsidR="00507F11" w:rsidRPr="00C0471E">
        <w:rPr>
          <w:bCs/>
        </w:rPr>
        <w:t xml:space="preserve">., </w:t>
      </w:r>
      <w:r w:rsidR="00507F11">
        <w:rPr>
          <w:bCs/>
        </w:rPr>
        <w:t xml:space="preserve">u </w:t>
      </w:r>
      <w:proofErr w:type="spellStart"/>
      <w:r w:rsidR="00507F11">
        <w:rPr>
          <w:bCs/>
        </w:rPr>
        <w:t>toč</w:t>
      </w:r>
      <w:proofErr w:type="spellEnd"/>
      <w:r w:rsidR="00507F11">
        <w:rPr>
          <w:bCs/>
        </w:rPr>
        <w:t>. I</w:t>
      </w:r>
      <w:r w:rsidR="00507F11" w:rsidRPr="00C0471E">
        <w:rPr>
          <w:bCs/>
        </w:rPr>
        <w:t>. izreke</w:t>
      </w:r>
      <w:r w:rsidR="00C82F87">
        <w:rPr>
          <w:bCs/>
        </w:rPr>
        <w:t xml:space="preserve"> pod rednim brojem </w:t>
      </w:r>
      <w:proofErr w:type="spellStart"/>
      <w:r w:rsidR="00C82F87">
        <w:rPr>
          <w:bCs/>
        </w:rPr>
        <w:t>16</w:t>
      </w:r>
      <w:proofErr w:type="spellEnd"/>
      <w:r w:rsidR="00C82F87">
        <w:rPr>
          <w:bCs/>
        </w:rPr>
        <w:t>.</w:t>
      </w:r>
      <w:r w:rsidR="00507F11" w:rsidRPr="00C0471E">
        <w:rPr>
          <w:bCs/>
        </w:rPr>
        <w:t xml:space="preserve"> došlo je do očite greške u pisanju, </w:t>
      </w:r>
      <w:r w:rsidR="003D2C1B">
        <w:rPr>
          <w:bCs/>
        </w:rPr>
        <w:t xml:space="preserve">budući je umjesto naziva vjerovnika GRAD </w:t>
      </w:r>
      <w:proofErr w:type="spellStart"/>
      <w:r w:rsidR="003D2C1B">
        <w:rPr>
          <w:bCs/>
        </w:rPr>
        <w:t>ZAGREB</w:t>
      </w:r>
      <w:proofErr w:type="spellEnd"/>
      <w:r w:rsidR="003D2C1B">
        <w:rPr>
          <w:bCs/>
        </w:rPr>
        <w:t xml:space="preserve">, napisano RAD </w:t>
      </w:r>
      <w:proofErr w:type="spellStart"/>
      <w:r w:rsidR="003D2C1B">
        <w:rPr>
          <w:bCs/>
        </w:rPr>
        <w:t>ZAGREB</w:t>
      </w:r>
      <w:proofErr w:type="spellEnd"/>
      <w:r w:rsidR="00507F11" w:rsidRPr="00C0471E">
        <w:rPr>
          <w:bCs/>
        </w:rPr>
        <w:t xml:space="preserve">, pa je odgovarajućom primjenom odredbe čl. </w:t>
      </w:r>
      <w:proofErr w:type="spellStart"/>
      <w:r w:rsidR="00507F11" w:rsidRPr="00C0471E">
        <w:rPr>
          <w:bCs/>
        </w:rPr>
        <w:t>342</w:t>
      </w:r>
      <w:proofErr w:type="spellEnd"/>
      <w:r w:rsidR="00507F11" w:rsidRPr="00C0471E">
        <w:rPr>
          <w:bCs/>
        </w:rPr>
        <w:t xml:space="preserve">. st. 1., 2. i 4. Zakona o parničnom postupku ("Narodne novine" broj </w:t>
      </w:r>
      <w:proofErr w:type="spellStart"/>
      <w:r w:rsidR="00507F11" w:rsidRPr="00C0471E">
        <w:rPr>
          <w:bCs/>
        </w:rPr>
        <w:t>53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91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91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92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112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99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88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01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117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03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88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05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02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07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84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08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123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08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57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11</w:t>
      </w:r>
      <w:proofErr w:type="spellEnd"/>
      <w:r w:rsidR="00507F11" w:rsidRPr="00C0471E">
        <w:rPr>
          <w:bCs/>
        </w:rPr>
        <w:t xml:space="preserve"> i </w:t>
      </w:r>
      <w:proofErr w:type="spellStart"/>
      <w:r w:rsidR="00507F11" w:rsidRPr="00C0471E">
        <w:rPr>
          <w:bCs/>
        </w:rPr>
        <w:t>25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13</w:t>
      </w:r>
      <w:proofErr w:type="spellEnd"/>
      <w:r w:rsidR="00507F11" w:rsidRPr="00C0471E">
        <w:rPr>
          <w:bCs/>
        </w:rPr>
        <w:t xml:space="preserve"> – dalje: </w:t>
      </w:r>
      <w:proofErr w:type="spellStart"/>
      <w:r w:rsidR="00507F11" w:rsidRPr="00C0471E">
        <w:rPr>
          <w:bCs/>
        </w:rPr>
        <w:t>ZPP</w:t>
      </w:r>
      <w:proofErr w:type="spellEnd"/>
      <w:r w:rsidR="00507F11" w:rsidRPr="00C0471E">
        <w:rPr>
          <w:bCs/>
        </w:rPr>
        <w:t xml:space="preserve">), a u svezi s člankom </w:t>
      </w:r>
      <w:proofErr w:type="spellStart"/>
      <w:r w:rsidR="00507F11" w:rsidRPr="00C0471E">
        <w:rPr>
          <w:bCs/>
        </w:rPr>
        <w:t>10</w:t>
      </w:r>
      <w:proofErr w:type="spellEnd"/>
      <w:r w:rsidR="00507F11" w:rsidRPr="00C0471E">
        <w:rPr>
          <w:bCs/>
        </w:rPr>
        <w:t xml:space="preserve"> </w:t>
      </w:r>
      <w:proofErr w:type="spellStart"/>
      <w:r w:rsidR="00507F11" w:rsidRPr="00C0471E">
        <w:rPr>
          <w:bCs/>
        </w:rPr>
        <w:t>SZ</w:t>
      </w:r>
      <w:proofErr w:type="spellEnd"/>
      <w:r w:rsidR="00507F11" w:rsidRPr="00C0471E">
        <w:rPr>
          <w:bCs/>
        </w:rPr>
        <w:t xml:space="preserve">-a (NN </w:t>
      </w:r>
      <w:proofErr w:type="spellStart"/>
      <w:r w:rsidR="00507F11" w:rsidRPr="00C0471E">
        <w:rPr>
          <w:bCs/>
        </w:rPr>
        <w:t>71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15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104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17</w:t>
      </w:r>
      <w:proofErr w:type="spellEnd"/>
      <w:r w:rsidR="00507F11" w:rsidRPr="00C0471E">
        <w:rPr>
          <w:bCs/>
        </w:rPr>
        <w:t>), navedena pogreška u pisanju ispravljena i odlučeno je kao u izreci ovog rješenja.</w:t>
      </w:r>
    </w:p>
    <w:p w:rsidRDefault="00B25F87" w:rsidP="001E174F" w:rsidR="005258C2" w:rsidRPr="00FC4653">
      <w:r>
        <w:t xml:space="preserve">                    </w:t>
      </w:r>
    </w:p>
    <w:p w:rsidRDefault="005258C2" w:rsidP="003B2A53" w:rsidR="008E6585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proofErr w:type="spellStart"/>
      <w:r w:rsidR="003D2C1B">
        <w:t>30</w:t>
      </w:r>
      <w:proofErr w:type="spellEnd"/>
      <w:r w:rsidR="00EF51DF">
        <w:t>. svibnja</w:t>
      </w:r>
      <w:r w:rsidR="00412808">
        <w:t xml:space="preserve"> </w:t>
      </w:r>
      <w:proofErr w:type="spellStart"/>
      <w:r w:rsidR="00412808">
        <w:t>2019</w:t>
      </w:r>
      <w:proofErr w:type="spellEnd"/>
      <w:r w:rsidR="00412808">
        <w:t xml:space="preserve">. </w:t>
      </w:r>
      <w:r w:rsidR="00B25F87">
        <w:t>godine</w:t>
      </w:r>
    </w:p>
    <w:p w:rsidRDefault="002179C2" w:rsidP="003B2A53" w:rsidR="002179C2" w:rsidRPr="00FC4653"/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8A1F32" w:rsidR="001E174F">
      <w:r w:rsidRPr="00FC4653">
        <w:t xml:space="preserve">                                                                                            Vesna Sremac Šoštar</w:t>
      </w:r>
      <w:r w:rsidR="00C93779">
        <w:t>,v.r.</w:t>
      </w:r>
    </w:p>
    <w:p w:rsidRDefault="002179C2" w:rsidP="00EF51DF" w:rsidR="003A49B9" w:rsidRPr="00FC4653">
      <w:pPr>
        <w:ind w:firstLine="0"/>
      </w:pPr>
      <w:r w:rsidRPr="00FC4653">
        <w:t xml:space="preserve">Uputa o pravnom lijeku: </w:t>
      </w:r>
    </w:p>
    <w:p w:rsidRDefault="008E6585" w:rsidP="00EF51DF" w:rsidR="00D556DD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>, a pravo na žalbu</w:t>
      </w:r>
      <w:r w:rsidR="008A1F32">
        <w:t xml:space="preserve"> imaju samo stečajni vjerovnici</w:t>
      </w:r>
      <w:r w:rsidR="00E86054">
        <w:t xml:space="preserve"> (članak </w:t>
      </w:r>
      <w:proofErr w:type="spellStart"/>
      <w:r w:rsidR="00E86054">
        <w:t>91</w:t>
      </w:r>
      <w:proofErr w:type="spellEnd"/>
      <w:r w:rsidR="00E86054">
        <w:t xml:space="preserve"> stavak 4 </w:t>
      </w:r>
      <w:proofErr w:type="spellStart"/>
      <w:r w:rsidR="00E86054">
        <w:t>SZ</w:t>
      </w:r>
      <w:proofErr w:type="spellEnd"/>
      <w:r w:rsidR="00E86054">
        <w:t>-a)</w:t>
      </w:r>
    </w:p>
    <w:p w:rsidRDefault="0075377C" w:rsidP="00EF51DF" w:rsidR="0075377C" w:rsidRPr="00FC4653">
      <w:pPr>
        <w:ind w:firstLine="0"/>
      </w:pPr>
    </w:p>
    <w:p w:rsidRDefault="00C93779" w:rsidR="00C9377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C93779" w:rsidR="00C9377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145840" w:rsidP="00145840" w:rsidR="00145840" w:rsidRPr="00FC4653">
      <w:pPr>
        <w:ind w:firstLine="0"/>
      </w:pPr>
    </w:p>
    <w:sectPr w:rsidSect="008A1F32" w:rsidR="00145840" w:rsidRPr="00FC4653">
      <w:headerReference w:type="default" r:id="rId11"/>
      <w:footerReference w:type="even" r:id="rId12"/>
      <w:footerReference w:type="default" r:id="rId13"/>
      <w:pgSz w:h="16838" w:w="11906"/>
      <w:pgMar w:gutter="0" w:footer="720" w:header="720" w:left="1418" w:bottom="1418" w:right="1361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88E" w:rsidP="003B2A53" w:rsidR="00C3788E">
      <w:r>
        <w:separator/>
      </w:r>
    </w:p>
  </w:endnote>
  <w:endnote w:id="0" w:type="continuationSeparator">
    <w:p w:rsidRDefault="00C3788E" w:rsidP="003B2A53" w:rsidR="00C37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39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88E" w:rsidP="003B2A53" w:rsidR="00C3788E">
      <w:r>
        <w:separator/>
      </w:r>
    </w:p>
  </w:footnote>
  <w:footnote w:id="0" w:type="continuationSeparator">
    <w:p w:rsidRDefault="00C3788E" w:rsidP="003B2A53" w:rsidR="00C378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A4399F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</w:t>
    </w:r>
    <w:r w:rsidR="00412808">
      <w:rPr>
        <w:rStyle w:val="Brojstranice"/>
      </w:rPr>
      <w:t xml:space="preserve">                 </w:t>
    </w:r>
    <w:proofErr w:type="spellStart"/>
    <w:r w:rsidR="008824A5">
      <w:rPr>
        <w:rStyle w:val="Brojstranice"/>
      </w:rPr>
      <w:t>48</w:t>
    </w:r>
    <w:proofErr w:type="spellEnd"/>
    <w:r w:rsidR="008824A5">
      <w:rPr>
        <w:rStyle w:val="Brojstranice"/>
      </w:rPr>
      <w:t xml:space="preserve"> St-</w:t>
    </w:r>
    <w:proofErr w:type="spellStart"/>
    <w:r w:rsidR="00A827DF">
      <w:rPr>
        <w:rStyle w:val="Brojstranice"/>
      </w:rPr>
      <w:t>5988</w:t>
    </w:r>
    <w:proofErr w:type="spellEnd"/>
    <w:r w:rsidR="00A827DF">
      <w:rPr>
        <w:rStyle w:val="Brojstranice"/>
      </w:rPr>
      <w:t>/</w:t>
    </w:r>
    <w:proofErr w:type="spellStart"/>
    <w:r w:rsidR="00A827DF">
      <w:rPr>
        <w:rStyle w:val="Brojstranice"/>
      </w:rPr>
      <w:t>16</w:t>
    </w:r>
    <w:proofErr w:type="spellEnd"/>
    <w:r w:rsidR="00A827DF">
      <w:rPr>
        <w:rStyle w:val="Brojstranice"/>
      </w:rPr>
      <w:t>-</w:t>
    </w:r>
    <w:proofErr w:type="spellStart"/>
    <w:r w:rsidR="00A827DF">
      <w:rPr>
        <w:rStyle w:val="Brojstranice"/>
      </w:rPr>
      <w:t>18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7F9255C"/>
    <w:multiLevelType w:val="hybridMultilevel"/>
    <w:tmpl w:val="E03E2412"/>
    <w:lvl w:tplc="333876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9CD6766"/>
    <w:multiLevelType w:val="hybridMultilevel"/>
    <w:tmpl w:val="15223A1C"/>
    <w:lvl w:tplc="0908D6B4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7BB109D2"/>
    <w:multiLevelType w:val="hybridMultilevel"/>
    <w:tmpl w:val="A5006896"/>
    <w:lvl w:tplc="C6E25370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015F"/>
    <w:rsid w:val="000531CA"/>
    <w:rsid w:val="000577CA"/>
    <w:rsid w:val="000971F5"/>
    <w:rsid w:val="000A238E"/>
    <w:rsid w:val="000B3E4B"/>
    <w:rsid w:val="000C5FFF"/>
    <w:rsid w:val="000D234B"/>
    <w:rsid w:val="000E55DB"/>
    <w:rsid w:val="0013154C"/>
    <w:rsid w:val="00145840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2849"/>
    <w:rsid w:val="003A49B9"/>
    <w:rsid w:val="003B2A53"/>
    <w:rsid w:val="003C6364"/>
    <w:rsid w:val="003D2C1B"/>
    <w:rsid w:val="004008CE"/>
    <w:rsid w:val="0040710B"/>
    <w:rsid w:val="00412808"/>
    <w:rsid w:val="00444428"/>
    <w:rsid w:val="004464D4"/>
    <w:rsid w:val="00446AE3"/>
    <w:rsid w:val="00447DD5"/>
    <w:rsid w:val="00460252"/>
    <w:rsid w:val="00467628"/>
    <w:rsid w:val="004A3A5B"/>
    <w:rsid w:val="004B52A9"/>
    <w:rsid w:val="004C20D2"/>
    <w:rsid w:val="004E1BBF"/>
    <w:rsid w:val="004E5E4E"/>
    <w:rsid w:val="0050603E"/>
    <w:rsid w:val="00507F11"/>
    <w:rsid w:val="0051416D"/>
    <w:rsid w:val="00517BEF"/>
    <w:rsid w:val="00522BAE"/>
    <w:rsid w:val="005258C2"/>
    <w:rsid w:val="00526CD9"/>
    <w:rsid w:val="005362EA"/>
    <w:rsid w:val="00551AA2"/>
    <w:rsid w:val="005746AC"/>
    <w:rsid w:val="005778CD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D2B18"/>
    <w:rsid w:val="006E0203"/>
    <w:rsid w:val="006F52B0"/>
    <w:rsid w:val="007478DB"/>
    <w:rsid w:val="00752D09"/>
    <w:rsid w:val="0075377C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2445D"/>
    <w:rsid w:val="00830A53"/>
    <w:rsid w:val="00831D23"/>
    <w:rsid w:val="0083350A"/>
    <w:rsid w:val="00836807"/>
    <w:rsid w:val="008401E9"/>
    <w:rsid w:val="00861624"/>
    <w:rsid w:val="00881945"/>
    <w:rsid w:val="008824A5"/>
    <w:rsid w:val="008A1F32"/>
    <w:rsid w:val="008A56FB"/>
    <w:rsid w:val="008A6A6E"/>
    <w:rsid w:val="008B0234"/>
    <w:rsid w:val="008D3E89"/>
    <w:rsid w:val="008D5B22"/>
    <w:rsid w:val="008E09C6"/>
    <w:rsid w:val="008E0E14"/>
    <w:rsid w:val="008E6585"/>
    <w:rsid w:val="008F2694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17016"/>
    <w:rsid w:val="00A4399F"/>
    <w:rsid w:val="00A56B1A"/>
    <w:rsid w:val="00A61B61"/>
    <w:rsid w:val="00A63274"/>
    <w:rsid w:val="00A74BB1"/>
    <w:rsid w:val="00A75637"/>
    <w:rsid w:val="00A815E6"/>
    <w:rsid w:val="00A827DF"/>
    <w:rsid w:val="00A85DFF"/>
    <w:rsid w:val="00AA1E8F"/>
    <w:rsid w:val="00AA53A6"/>
    <w:rsid w:val="00AF4881"/>
    <w:rsid w:val="00B05A31"/>
    <w:rsid w:val="00B05CBC"/>
    <w:rsid w:val="00B2245F"/>
    <w:rsid w:val="00B25F87"/>
    <w:rsid w:val="00B44F0E"/>
    <w:rsid w:val="00B534BC"/>
    <w:rsid w:val="00B54AAA"/>
    <w:rsid w:val="00B62987"/>
    <w:rsid w:val="00B84D54"/>
    <w:rsid w:val="00B949C2"/>
    <w:rsid w:val="00BA26F0"/>
    <w:rsid w:val="00BA7D17"/>
    <w:rsid w:val="00BD535C"/>
    <w:rsid w:val="00BD7216"/>
    <w:rsid w:val="00C06EC4"/>
    <w:rsid w:val="00C30121"/>
    <w:rsid w:val="00C365DD"/>
    <w:rsid w:val="00C3788E"/>
    <w:rsid w:val="00C41F13"/>
    <w:rsid w:val="00C42504"/>
    <w:rsid w:val="00C56F75"/>
    <w:rsid w:val="00C70697"/>
    <w:rsid w:val="00C8010A"/>
    <w:rsid w:val="00C82F87"/>
    <w:rsid w:val="00C93779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664BE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242F"/>
    <w:rsid w:val="00DE5AB8"/>
    <w:rsid w:val="00E13B7D"/>
    <w:rsid w:val="00E2474F"/>
    <w:rsid w:val="00E25D0C"/>
    <w:rsid w:val="00E614F7"/>
    <w:rsid w:val="00E71F92"/>
    <w:rsid w:val="00E825D1"/>
    <w:rsid w:val="00E83465"/>
    <w:rsid w:val="00E86054"/>
    <w:rsid w:val="00E93434"/>
    <w:rsid w:val="00E937CF"/>
    <w:rsid w:val="00EA0624"/>
    <w:rsid w:val="00EB2806"/>
    <w:rsid w:val="00EC1913"/>
    <w:rsid w:val="00EF51DF"/>
    <w:rsid w:val="00F007D0"/>
    <w:rsid w:val="00F11B04"/>
    <w:rsid w:val="00F43FA9"/>
    <w:rsid w:val="00F5407E"/>
    <w:rsid w:val="00F82D66"/>
    <w:rsid w:val="00FA184C"/>
    <w:rsid w:val="00FB21FA"/>
    <w:rsid w:val="00FC4653"/>
    <w:rsid w:val="00FC5A41"/>
    <w:rsid w:val="00FD2D6D"/>
    <w:rsid w:val="00FE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7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37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7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7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7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7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37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7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7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7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St-108/2019-17</izvorni_sadrzaj>
    <derivirana_varijabla naziv="DomainObject.Oznaka_1">St-108/2019-17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St-108/2019</izvorni_sadrzaj>
    <derivirana_varijabla naziv="DomainObject.Predmet.OznakaBroj_1">St-108/2019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INTEGRALOG d.o.o.</izvorni_sadrzaj>
    <derivirana_varijabla naziv="DomainObject.Predmet.ProtustrankaFormated_1">  INTEGRALOG d.o.o.</derivirana_varijabla>
  </DomainObject.Predmet.ProtustrankaFormated>
  <DomainObject.Predmet.ProtustrankaFormatedOIB>
    <izvorni_sadrzaj>  INTEGRALOG d.o.o., OIB 71248403302</izvorni_sadrzaj>
    <derivirana_varijabla naziv="DomainObject.Predmet.ProtustrankaFormatedOIB_1">  INTEGRALOG d.o.o., OIB 71248403302</derivirana_varijabla>
  </DomainObject.Predmet.ProtustrankaFormatedOIB>
  <DomainObject.Predmet.ProtustrankaFormatedWithAdress>
    <izvorni_sadrzaj> INTEGRALOG d.o.o., Jankomir 25, 10000 Zagreb</izvorni_sadrzaj>
    <derivirana_varijabla naziv="DomainObject.Predmet.ProtustrankaFormatedWithAdress_1"> INTEGRALOG d.o.o., Jankomir 25, 10000 Zagreb</derivirana_varijabla>
  </DomainObject.Predmet.ProtustrankaFormatedWithAdress>
  <DomainObject.Predmet.ProtustrankaFormatedWithAdressOIB>
    <izvorni_sadrzaj> INTEGRALOG d.o.o., OIB 71248403302, Jankomir 25, 10000 Zagreb</izvorni_sadrzaj>
    <derivirana_varijabla naziv="DomainObject.Predmet.ProtustrankaFormatedWithAdressOIB_1"> INTEGRALOG d.o.o., OIB 71248403302, Jankomir 25, 10000 Zagreb</derivirana_varijabla>
  </DomainObject.Predmet.ProtustrankaFormatedWithAdressOIB>
  <DomainObject.Predmet.ProtustrankaWithAdress>
    <izvorni_sadrzaj>INTEGRALOG d.o.o. Jankomir 25, 10000 Zagreb</izvorni_sadrzaj>
    <derivirana_varijabla naziv="DomainObject.Predmet.ProtustrankaWithAdress_1">INTEGRALOG d.o.o. Jankomir 25, 10000 Zagreb</derivirana_varijabla>
  </DomainObject.Predmet.ProtustrankaWithAdress>
  <DomainObject.Predmet.ProtustrankaWithAdressOIB>
    <izvorni_sadrzaj>INTEGRALOG d.o.o., OIB 71248403302, Jankomir 25, 10000 Zagreb</izvorni_sadrzaj>
    <derivirana_varijabla naziv="DomainObject.Predmet.ProtustrankaWithAdressOIB_1">INTEGRALOG d.o.o., OIB 71248403302, Jankomir 25, 10000 Zagreb</derivirana_varijabla>
  </DomainObject.Predmet.ProtustrankaWithAdressOIB>
  <DomainObject.Predmet.ProtustrankaNazivFormated>
    <izvorni_sadrzaj>INTEGRALOG d.o.o.</izvorni_sadrzaj>
    <derivirana_varijabla naziv="DomainObject.Predmet.ProtustrankaNazivFormated_1">INTEGRALOG d.o.o.</derivirana_varijabla>
  </DomainObject.Predmet.ProtustrankaNazivFormated>
  <DomainObject.Predmet.ProtustrankaNazivFormatedOIB>
    <izvorni_sadrzaj>INTEGRALOG d.o.o., OIB 71248403302</izvorni_sadrzaj>
    <derivirana_varijabla naziv="DomainObject.Predmet.ProtustrankaNazivFormatedOIB_1">INTEGRALOG d.o.o., OIB 71248403302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INTEGRALOG d.o.o.; Vedran Hirtz</izvorni_sadrzaj>
    <derivirana_varijabla naziv="DomainObject.Predmet.StrankaFormated_1">  INTEGRALOG d.o.o.; Vedran Hirtz</derivirana_varijabla>
  </DomainObject.Predmet.StrankaFormated>
  <DomainObject.Predmet.StrankaFormatedOIB>
    <izvorni_sadrzaj>  INTEGRALOG d.o.o., OIB 71248403302; Vedran Hirtz, OIB 71307703929</izvorni_sadrzaj>
    <derivirana_varijabla naziv="DomainObject.Predmet.StrankaFormatedOIB_1">  INTEGRALOG d.o.o., OIB 71248403302; Vedran Hirtz, OIB 71307703929</derivirana_varijabla>
  </DomainObject.Predmet.StrankaFormatedOIB>
  <DomainObject.Predmet.StrankaFormatedWithAdress>
    <izvorni_sadrzaj> INTEGRALOG d.o.o., Jankomir 25, 10000 Zagreb; Vedran Hirtz, Ulica Stjepana Babonića 97, 10000 Zagreb</izvorni_sadrzaj>
    <derivirana_varijabla naziv="DomainObject.Predmet.StrankaFormatedWithAdress_1"> INTEGRALOG d.o.o., Jankomir 25, 10000 Zagreb; Vedran Hirtz, Ulica Stjepana Babonića 97, 10000 Zagreb</derivirana_varijabla>
  </DomainObject.Predmet.StrankaFormatedWithAdress>
  <DomainObject.Predmet.StrankaFormatedWithAdressOIB>
    <izvorni_sadrzaj> INTEGRALOG d.o.o., OIB 71248403302, Jankomir 25, 10000 Zagreb; Vedran Hirtz, OIB 71307703929, Ulica Stjepana Babonića 97, 10000 Zagreb</izvorni_sadrzaj>
    <derivirana_varijabla naziv="DomainObject.Predmet.StrankaFormatedWithAdressOIB_1"> INTEGRALOG d.o.o., OIB 71248403302, Jankomir 25, 10000 Zagreb; Vedran Hirtz, OIB 71307703929, Ulica Stjepana Babonića 97, 10000 Zagreb</derivirana_varijabla>
  </DomainObject.Predmet.StrankaFormatedWithAdressOIB>
  <DomainObject.Predmet.StrankaWithAdress>
    <izvorni_sadrzaj>INTEGRALOG d.o.o. Jankomir 25,10000 Zagreb,Vedran Hirtz Ulica Stjepana Babonića 97,10000 Zagreb</izvorni_sadrzaj>
    <derivirana_varijabla naziv="DomainObject.Predmet.StrankaWithAdress_1">INTEGRALOG d.o.o. Jankomir 25,10000 Zagreb,Vedran Hirtz Ulica Stjepana Babonića 97,10000 Zagreb</derivirana_varijabla>
  </DomainObject.Predmet.StrankaWithAdress>
  <DomainObject.Predmet.StrankaWithAdressOIB>
    <izvorni_sadrzaj>INTEGRALOG d.o.o., OIB 71248403302, Jankomir 25,10000 Zagreb,Vedran Hirtz, OIB 71307703929, Ulica Stjepana Babonića 97,10000 Zagreb</izvorni_sadrzaj>
    <derivirana_varijabla naziv="DomainObject.Predmet.StrankaWithAdressOIB_1">INTEGRALOG d.o.o., OIB 71248403302, Jankomir 25,10000 Zagreb,Vedran Hirtz, OIB 71307703929, Ulica Stjepana Babonića 97,10000 Zagreb</derivirana_varijabla>
  </DomainObject.Predmet.StrankaWithAdressOIB>
  <DomainObject.Predmet.StrankaNazivFormated>
    <izvorni_sadrzaj>INTEGRALOG d.o.o.,Vedran Hirtz</izvorni_sadrzaj>
    <derivirana_varijabla naziv="DomainObject.Predmet.StrankaNazivFormated_1">INTEGRALOG d.o.o.,Vedran Hirtz</derivirana_varijabla>
  </DomainObject.Predmet.StrankaNazivFormated>
  <DomainObject.Predmet.StrankaNazivFormatedOIB>
    <izvorni_sadrzaj>INTEGRALOG d.o.o., OIB 71248403302,Vedran Hirtz, OIB 71307703929</izvorni_sadrzaj>
    <derivirana_varijabla naziv="DomainObject.Predmet.StrankaNazivFormatedOIB_1">INTEGRALOG d.o.o., OIB 71248403302,Vedran Hirtz, OIB 71307703929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INTEGRALOG d.o.o.</item>
      <item>Vedran Hirtz</item>
    </izvorni_sadrzaj>
    <derivirana_varijabla naziv="DomainObject.Predmet.StrankaListFormated_1">
      <item>INTEGRALOG d.o.o.</item>
      <item>Vedran Hirtz</item>
    </derivirana_varijabla>
  </DomainObject.Predmet.StrankaListFormated>
  <DomainObject.Predmet.StrankaListFormatedOIB>
    <izvorni_sadrzaj>
      <item>INTEGRALOG d.o.o., OIB 71248403302</item>
      <item>Vedran Hirtz, OIB 71307703929</item>
    </izvorni_sadrzaj>
    <derivirana_varijabla naziv="DomainObject.Predmet.StrankaListFormatedOIB_1">
      <item>INTEGRALOG d.o.o., OIB 71248403302</item>
      <item>Vedran Hirtz, OIB 71307703929</item>
    </derivirana_varijabla>
  </DomainObject.Predmet.StrankaListFormatedOIB>
  <DomainObject.Predmet.StrankaListFormatedWithAdress>
    <izvorni_sadrzaj>
      <item>INTEGRALOG d.o.o., Jankomir 25, 10000 Zagreb</item>
      <item>Vedran Hirtz, Ulica Stjepana Babonića 97, 10000 Zagreb</item>
    </izvorni_sadrzaj>
    <derivirana_varijabla naziv="DomainObject.Predmet.StrankaListFormatedWithAdress_1">
      <item>INTEGRALOG d.o.o., Jankomir 25, 10000 Zagreb</item>
      <item>Vedran Hirtz, Ulica Stjepana Babonića 97, 10000 Zagreb</item>
    </derivirana_varijabla>
  </DomainObject.Predmet.StrankaListFormatedWithAdress>
  <DomainObject.Predmet.StrankaListFormatedWithAdressOIB>
    <izvorni_sadrzaj>
      <item>INTEGRALOG d.o.o., OIB 71248403302, Jankomir 25, 10000 Zagreb</item>
      <item>Vedran Hirtz, OIB 71307703929, Ulica Stjepana Babonića 97, 10000 Zagreb</item>
    </izvorni_sadrzaj>
    <derivirana_varijabla naziv="DomainObject.Predmet.StrankaListFormatedWithAdressOIB_1">
      <item>INTEGRALOG d.o.o., OIB 71248403302, Jankomir 25, 10000 Zagreb</item>
      <item>Vedran Hirtz, OIB 71307703929, Ulica Stjepana Babonića 97, 10000 Zagreb</item>
    </derivirana_varijabla>
  </DomainObject.Predmet.StrankaListFormatedWithAdressOIB>
  <DomainObject.Predmet.StrankaListNazivFormated>
    <izvorni_sadrzaj>
      <item>INTEGRALOG d.o.o.</item>
      <item>Vedran Hirtz</item>
    </izvorni_sadrzaj>
    <derivirana_varijabla naziv="DomainObject.Predmet.StrankaListNazivFormated_1">
      <item>INTEGRALOG d.o.o.</item>
      <item>Vedran Hirtz</item>
    </derivirana_varijabla>
  </DomainObject.Predmet.StrankaListNazivFormated>
  <DomainObject.Predmet.StrankaListNazivFormatedOIB>
    <izvorni_sadrzaj>
      <item>INTEGRALOG d.o.o., OIB 71248403302</item>
      <item>Vedran Hirtz, OIB 71307703929</item>
    </izvorni_sadrzaj>
    <derivirana_varijabla naziv="DomainObject.Predmet.StrankaListNazivFormatedOIB_1">
      <item>INTEGRALOG d.o.o., OIB 71248403302</item>
      <item>Vedran Hirtz, OIB 71307703929</item>
    </derivirana_varijabla>
  </DomainObject.Predmet.StrankaListNazivFormatedOIB>
  <DomainObject.Predmet.ProtuStrankaListFormated>
    <izvorni_sadrzaj>
      <item>INTEGRALOG d.o.o.</item>
    </izvorni_sadrzaj>
    <derivirana_varijabla naziv="DomainObject.Predmet.ProtuStrankaListFormated_1">
      <item>INTEGRALOG d.o.o.</item>
    </derivirana_varijabla>
  </DomainObject.Predmet.ProtuStrankaListFormated>
  <DomainObject.Predmet.ProtuStrankaListFormatedOIB>
    <izvorni_sadrzaj>
      <item>INTEGRALOG d.o.o., OIB 71248403302</item>
    </izvorni_sadrzaj>
    <derivirana_varijabla naziv="DomainObject.Predmet.ProtuStrankaListFormatedOIB_1">
      <item>INTEGRALOG d.o.o., OIB 71248403302</item>
    </derivirana_varijabla>
  </DomainObject.Predmet.ProtuStrankaListFormatedOIB>
  <DomainObject.Predmet.ProtuStrankaListFormatedWithAdress>
    <izvorni_sadrzaj>
      <item>INTEGRALOG d.o.o., Jankomir 25, 10000 Zagreb</item>
    </izvorni_sadrzaj>
    <derivirana_varijabla naziv="DomainObject.Predmet.ProtuStrankaListFormatedWithAdress_1">
      <item>INTEGRALOG d.o.o., Jankomir 25, 10000 Zagreb</item>
    </derivirana_varijabla>
  </DomainObject.Predmet.ProtuStrankaListFormatedWithAdress>
  <DomainObject.Predmet.ProtuStrankaListFormatedWithAdressOIB>
    <izvorni_sadrzaj>
      <item>INTEGRALOG d.o.o., OIB 71248403302, Jankomir 25, 10000 Zagreb</item>
    </izvorni_sadrzaj>
    <derivirana_varijabla naziv="DomainObject.Predmet.ProtuStrankaListFormatedWithAdressOIB_1">
      <item>INTEGRALOG d.o.o., OIB 71248403302, Jankomir 25, 10000 Zagreb</item>
    </derivirana_varijabla>
  </DomainObject.Predmet.ProtuStrankaListFormatedWithAdressOIB>
  <DomainObject.Predmet.ProtuStrankaListNazivFormated>
    <izvorni_sadrzaj>
      <item>INTEGRALOG d.o.o.</item>
    </izvorni_sadrzaj>
    <derivirana_varijabla naziv="DomainObject.Predmet.ProtuStrankaListNazivFormated_1">
      <item>INTEGRALOG d.o.o.</item>
    </derivirana_varijabla>
  </DomainObject.Predmet.ProtuStrankaListNazivFormated>
  <DomainObject.Predmet.ProtuStrankaListNazivFormatedOIB>
    <izvorni_sadrzaj>
      <item>INTEGRALOG d.o.o., OIB 71248403302</item>
    </izvorni_sadrzaj>
    <derivirana_varijabla naziv="DomainObject.Predmet.ProtuStrankaListNazivFormatedOIB_1">
      <item>INTEGRALOG d.o.o., OIB 71248403302</item>
    </derivirana_varijabla>
  </DomainObject.Predmet.ProtuStrankaListNazivFormatedOIB>
  <DomainObject.Predmet.OstaliListFormated>
    <izvorni_sadrzaj>
      <item>TRAVAŠ I PARTNERI ODVJETNIČKO DRUŠTVO d.o.o.</item>
      <item>MAMIĆ GRGIĆ VINTER odvjetničko društvo d.o.o.</item>
    </izvorni_sadrzaj>
    <derivirana_varijabla naziv="DomainObject.Predmet.OstaliListFormated_1">
      <item>TRAVAŠ I PARTNERI ODVJETNIČKO DRUŠTVO d.o.o.</item>
      <item>MAMIĆ GRGIĆ VINTER odvjetničko društvo d.o.o.</item>
    </derivirana_varijabla>
  </DomainObject.Predmet.OstaliListFormated>
  <DomainObject.Predmet.OstaliListFormatedOIB>
    <izvorni_sadrzaj>
      <item>TRAVAŠ I PARTNERI ODVJETNIČKO DRUŠTVO d.o.o., OIB 33949636978</item>
      <item>MAMIĆ GRGIĆ VINTER odvjetničko društvo d.o.o., OIB 80965217093</item>
    </izvorni_sadrzaj>
    <derivirana_varijabla naziv="DomainObject.Predmet.OstaliListFormatedOIB_1">
      <item>TRAVAŠ I PARTNERI ODVJETNIČKO DRUŠTVO d.o.o., OIB 33949636978</item>
      <item>MAMIĆ GRGIĆ VINTER odvjetničko društvo d.o.o., OIB 80965217093</item>
    </derivirana_varijabla>
  </DomainObject.Predmet.OstaliListFormatedOIB>
  <DomainObject.Predmet.OstaliListFormatedWithAdress>
    <izvorni_sadrzaj>
      <item>TRAVAŠ I PARTNERI ODVJETNIČKO DRUŠTVO d.o.o., Jurkovićeva 24, 10000 Zagreb</item>
      <item>MAMIĆ GRGIĆ VINTER odvjetničko društvo d.o.o., Eugena Kumičića 3, 10000 Zagreb</item>
    </izvorni_sadrzaj>
    <derivirana_varijabla naziv="DomainObject.Predmet.OstaliListFormatedWithAdress_1">
      <item>TRAVAŠ I PARTNERI ODVJETNIČKO DRUŠTVO d.o.o., Jurkovićeva 24, 10000 Zagreb</item>
      <item>MAMIĆ GRGIĆ VINTER odvjetničko društvo d.o.o., Eugena Kumičića 3, 10000 Zagreb</item>
    </derivirana_varijabla>
  </DomainObject.Predmet.OstaliListFormatedWithAdress>
  <DomainObject.Predmet.OstaliListFormatedWithAdressOIB>
    <izvorni_sadrzaj>
      <item>TRAVAŠ I PARTNERI ODVJETNIČKO DRUŠTVO d.o.o., OIB 33949636978, Jurkovićeva 24, 10000 Zagreb</item>
      <item>MAMIĆ GRGIĆ VINTER odvjetničko društvo d.o.o., OIB 80965217093, Eugena Kumičića 3, 10000 Zagreb</item>
    </izvorni_sadrzaj>
    <derivirana_varijabla naziv="DomainObject.Predmet.OstaliListFormatedWithAdressOIB_1">
      <item>TRAVAŠ I PARTNERI ODVJETNIČKO DRUŠTVO d.o.o., OIB 33949636978, Jurkovićeva 24, 10000 Zagreb</item>
      <item>MAMIĆ GRGIĆ VINTER odvjetničko društvo d.o.o., OIB 80965217093, Eugena Kumičića 3, 10000 Zagreb</item>
    </derivirana_varijabla>
  </DomainObject.Predmet.OstaliListFormatedWithAdressOIB>
  <DomainObject.Predmet.OstaliListNazivFormated>
    <izvorni_sadrzaj>
      <item>TRAVAŠ I PARTNERI ODVJETNIČKO DRUŠTVO d.o.o.</item>
      <item>MAMIĆ GRGIĆ VINTER odvjetničko društvo d.o.o.</item>
    </izvorni_sadrzaj>
    <derivirana_varijabla naziv="DomainObject.Predmet.OstaliListNazivFormated_1">
      <item>TRAVAŠ I PARTNERI ODVJETNIČKO DRUŠTVO d.o.o.</item>
      <item>MAMIĆ GRGIĆ VINTER odvjetničko društvo d.o.o.</item>
    </derivirana_varijabla>
  </DomainObject.Predmet.OstaliListNazivFormated>
  <DomainObject.Predmet.OstaliListNazivFormatedOIB>
    <izvorni_sadrzaj>
      <item>TRAVAŠ I PARTNERI ODVJETNIČKO DRUŠTVO d.o.o., OIB 33949636978</item>
      <item>MAMIĆ GRGIĆ VINTER odvjetničko društvo d.o.o., OIB 80965217093</item>
    </izvorni_sadrzaj>
    <derivirana_varijabla naziv="DomainObject.Predmet.OstaliListNazivFormatedOIB_1">
      <item>TRAVAŠ I PARTNERI ODVJETNIČKO DRUŠTVO d.o.o., OIB 33949636978</item>
      <item>MAMIĆ GRGIĆ VINTER odvjetničko društvo d.o.o., OIB 80965217093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St-108/2019-17</izvorni_sadrzaj>
    <derivirana_varijabla naziv="DomainObject.PoslovniBrojDokumenta_1">St-108/2019-17</derivirana_varijabla>
  </DomainObject.PoslovniBrojDokumenta>
  <DomainObject.Predmet.StrankaIDrugi>
    <izvorni_sadrzaj>INTEGRALOG d.o.o. i dr.</izvorni_sadrzaj>
    <derivirana_varijabla naziv="DomainObject.Predmet.StrankaIDrugi_1">INTEGRALOG d.o.o. i dr.</derivirana_varijabla>
  </DomainObject.Predmet.StrankaIDrugi>
  <DomainObject.Predmet.ProtustrankaIDrugi>
    <izvorni_sadrzaj>INTEGRALOG d.o.o.</izvorni_sadrzaj>
    <derivirana_varijabla naziv="DomainObject.Predmet.ProtustrankaIDrugi_1">INTEGRALOG d.o.o.</derivirana_varijabla>
  </DomainObject.Predmet.ProtustrankaIDrugi>
  <DomainObject.Predmet.StrankaIDrugiAdressOIB>
    <izvorni_sadrzaj>INTEGRALOG d.o.o., OIB 71248403302, Jankomir 25, 10000 Zagreb i dr.</izvorni_sadrzaj>
    <derivirana_varijabla naziv="DomainObject.Predmet.StrankaIDrugiAdressOIB_1">INTEGRALOG d.o.o., OIB 71248403302, Jankomir 25, 10000 Zagreb i dr.</derivirana_varijabla>
  </DomainObject.Predmet.StrankaIDrugiAdressOIB>
  <DomainObject.Predmet.ProtustrankaIDrugiAdressOIB>
    <izvorni_sadrzaj>INTEGRALOG d.o.o., OIB 71248403302, Jankomir 25, 10000 Zagreb</izvorni_sadrzaj>
    <derivirana_varijabla naziv="DomainObject.Predmet.ProtustrankaIDrugiAdressOIB_1">INTEGRALOG d.o.o., OIB 71248403302,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INTEGRALOG d.o.o.</item>
      <item>INTEGRALOG d.o.o.</item>
      <item>Vedran Hirtz</item>
      <item>TRAVAŠ I PARTNERI ODVJETNIČKO DRUŠTVO d.o.o.</item>
      <item>MAMIĆ GRGIĆ VINTER odvjetničko društvo d.o.o.</item>
    </izvorni_sadrzaj>
    <derivirana_varijabla naziv="DomainObject.Predmet.SudioniciListNaziv_1">
      <item>INTEGRALOG d.o.o.</item>
      <item>INTEGRALOG d.o.o.</item>
      <item>Vedran Hirtz</item>
      <item>TRAVAŠ I PARTNERI ODVJETNIČKO DRUŠTVO d.o.o.</item>
      <item>MAMIĆ GRGIĆ VINTER odvjetničko društvo d.o.o.</item>
    </derivirana_varijabla>
  </DomainObject.Predmet.SudioniciListNaziv>
  <DomainObject.Predmet.SudioniciListAdressOIB>
    <izvorni_sadrzaj>
      <item>INTEGRALOG d.o.o., OIB 71248403302, Jankomir 25,10000 Zagreb</item>
      <item>INTEGRALOG d.o.o., OIB 71248403302, Jankomir 25,10000 Zagreb</item>
      <item>Vedran Hirtz, OIB 71307703929, Ulica Stjepana Babonića 97,10000 Zagreb</item>
      <item>TRAVAŠ I PARTNERI ODVJETNIČKO DRUŠTVO d.o.o., OIB 33949636978, Jurkovićeva 24,10000 Zagreb</item>
      <item>MAMIĆ GRGIĆ VINTER odvjetničko društvo d.o.o., OIB 80965217093, Eugena Kumičića 3,10000 Zagreb</item>
    </izvorni_sadrzaj>
    <derivirana_varijabla naziv="DomainObject.Predmet.SudioniciListAdressOIB_1">
      <item>INTEGRALOG d.o.o., OIB 71248403302, Jankomir 25,10000 Zagreb</item>
      <item>INTEGRALOG d.o.o., OIB 71248403302, Jankomir 25,10000 Zagreb</item>
      <item>Vedran Hirtz, OIB 71307703929, Ulica Stjepana Babonića 97,10000 Zagreb</item>
      <item>TRAVAŠ I PARTNERI ODVJETNIČKO DRUŠTVO d.o.o., OIB 33949636978, Jurkovićeva 24,10000 Zagreb</item>
      <item>MAMIĆ GRGIĆ VINTER odvjetničko društvo d.o.o., OIB 80965217093, Eugena Kumičića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71248403302</item>
      <item>, OIB 71248403302</item>
      <item>, OIB 71307703929</item>
      <item>, OIB 33949636978</item>
      <item>, OIB 80965217093</item>
    </izvorni_sadrzaj>
    <derivirana_varijabla naziv="DomainObject.Predmet.SudioniciListNazivOIB_1">
      <item>, OIB 71248403302</item>
      <item>, OIB 71248403302</item>
      <item>, OIB 71307703929</item>
      <item>, OIB 33949636978</item>
      <item>, OIB 80965217093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St-108/2019-12</izvorni_sadrzaj>
    <derivirana_varijabla naziv="DomainObject.PredzadnjaOdlukaIzPredmeta.Oznaka_1">St-108/2019-12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8AE92-04E9-4354-96E6-AF076A190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259</properties:Words>
  <properties:Characters>1238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2019-05-30T11:57:00Z</dcterms:created>
  <dc:creator>Ante</dc:creator>
  <cp:lastModifiedBy>Vinka Mihalinčić</cp:lastModifiedBy>
  <cp:lastPrinted>2019-05-30T11:58:00Z</cp:lastPrinted>
  <dcterms:modified xmlns:xsi="http://www.w3.org/2001/XMLSchema-instance" xsi:type="dcterms:W3CDTF">2019-05-30T11:59:00Z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St-108/2019-17 / Odluka - Rješenje - ispravak rješenja (St-108-19_-_rješenje_o_ispravku.docx)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