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98d2" w14:paraId="75e98d2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AA1AD1" w:rsidP="00AA1AD1" w:rsidR="00AA1AD1" w:rsidRPr="001C1615">
      <w:pPr>
        <w:jc w:val="center"/>
        <w:rPr>
          <w:b/>
        </w:rPr>
      </w:pPr>
      <w:r w:rsidRPr="001C1615">
        <w:rPr>
          <w:b/>
        </w:rPr>
        <w:t>R E P U B L I K A  H R V A T S K</w:t>
      </w:r>
      <w:r w:rsidR="00D40213" w:rsidRPr="001C1615">
        <w:rPr>
          <w:b/>
        </w:rPr>
        <w:t xml:space="preserve"> </w:t>
      </w:r>
      <w:r w:rsidRPr="001C1615">
        <w:rPr>
          <w:b/>
        </w:rPr>
        <w:t xml:space="preserve">A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1C1615" w:rsidRPr="001C1615">
        <w:t>21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0269F8" w:rsidRPr="001C1615">
        <w:t xml:space="preserve">SION </w:t>
      </w:r>
      <w:r w:rsidR="00595834" w:rsidRPr="001C1615">
        <w:t>d.o.o.</w:t>
      </w:r>
      <w:r w:rsidR="001C1615" w:rsidRPr="001C1615">
        <w:t xml:space="preserve">, </w:t>
      </w:r>
      <w:r w:rsidR="006A7744" w:rsidRPr="001C1615">
        <w:t>OIB:</w:t>
      </w:r>
      <w:r w:rsidR="000269F8" w:rsidRPr="001C1615">
        <w:t>55943068125</w:t>
      </w:r>
      <w:r w:rsidR="00950688" w:rsidRPr="001C1615">
        <w:t xml:space="preserve">, </w:t>
      </w:r>
      <w:r w:rsidR="000269F8" w:rsidRPr="001C1615">
        <w:t>Brtonigla, Trg Sv. Zenona 5</w:t>
      </w:r>
      <w:r w:rsidR="006A7744" w:rsidRPr="001C1615">
        <w:t xml:space="preserve">, </w:t>
      </w:r>
      <w:r w:rsidR="00676F5A" w:rsidRPr="001C1615">
        <w:t xml:space="preserve">dana </w:t>
      </w:r>
      <w:r w:rsidR="00924859" w:rsidRPr="001C1615">
        <w:t>21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0269F8" w:rsidRPr="001C1615">
        <w:t>SION d.o.o.</w:t>
      </w:r>
      <w:r w:rsidR="001C1615" w:rsidRPr="001C1615">
        <w:t>, OIB:</w:t>
      </w:r>
      <w:r w:rsidR="000269F8" w:rsidRPr="001C1615">
        <w:t>55943068125, Brtonigla, Trg Sv. Zenona 5</w:t>
      </w:r>
      <w:r w:rsidRPr="001C1615">
        <w:t xml:space="preserve">, </w:t>
      </w:r>
      <w:r w:rsidR="0057015A" w:rsidRPr="001C1615">
        <w:t xml:space="preserve">s danom </w:t>
      </w:r>
      <w:r w:rsidR="00924859" w:rsidRPr="001C1615">
        <w:t>21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1C1615" w:rsidRPr="001C1615">
        <w:t xml:space="preserve">13,00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1C1615" w:rsidRPr="001C1615">
        <w:t>Dubravka Stašić iz Rijeke, Vatroslava Lisinskog 2, OIB:23303100671.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0269F8" w:rsidRPr="001C1615">
        <w:t>SION d.o.o.</w:t>
      </w:r>
      <w:r w:rsidR="001C1615" w:rsidRPr="001C1615">
        <w:t>, OIB:</w:t>
      </w:r>
      <w:r w:rsidR="000269F8" w:rsidRPr="001C1615">
        <w:t>55943068125, Brtonigla, Trg Sv. Zenona 5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21.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>U zahtjevu u bitnome navodi da dužnik na dan 16. ožujka 2016. u Očevidniku redoslijeda osnova za plaćanje ima evidentirane neizvršene osnove za plaćanje u neprekinutom razdoblju od 120 dana u ukupnom iznosu od 20.651,45 kn, da nema zaposlenih, da ima otvorene račune kod Erste &amp; Steiermarkische bank d.d.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>
        <w:t>a</w:t>
      </w:r>
      <w:r w:rsidRPr="001C1615">
        <w:t xml:space="preserve"> je Dubravka Stašić iz Rijeke.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924859" w:rsidRPr="001C1615">
        <w:t>21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746D2C" w:rsidP="00B706A9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B706A9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115899" w:rsidRPr="001C1615">
        <w:t>Ana Markač</w:t>
      </w:r>
    </w:p>
    <w:p w:rsidRDefault="007D74AD" w:rsidP="00D757E0" w:rsidR="007D74AD" w:rsidRPr="001C1615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C376C6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6A774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627/16-12</w:t>
    </w:r>
  </w:p>
  <w:p w:rsidRDefault="00924859" w:rsidP="009D2CD1" w:rsidR="00924859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627/16-12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44899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376C6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SION d.o.o. BRTONIGLA</izvorni_sadrzaj>
    <derivirana_varijabla naziv="DomainObject.Predmet.ProtustrankaFormated_1">  SION d.o.o. BRTONIGLA</derivirana_varijabla>
  </DomainObject.Predmet.ProtustrankaFormated>
  <DomainObject.Predmet.ProtustrankaFormatedOIB>
    <izvorni_sadrzaj>  SION d.o.o. BRTONIGLA, OIB 55943068125</izvorni_sadrzaj>
    <derivirana_varijabla naziv="DomainObject.Predmet.ProtustrankaFormatedOIB_1">  SION d.o.o. BRTONIGLA, OIB 55943068125</derivirana_varijabla>
  </DomainObject.Predmet.ProtustrankaFormatedOIB>
  <DomainObject.Predmet.ProtustrankaFormatedWithAdress>
    <izvorni_sadrzaj> SION d.o.o. BRTONIGLA, Trg Sv. Zenona 5, 52474 Brtonigla</izvorni_sadrzaj>
    <derivirana_varijabla naziv="DomainObject.Predmet.ProtustrankaFormatedWithAdress_1"> SION d.o.o. BRTONIGLA, Trg Sv. Zenona 5, 52474 Brtonigla</derivirana_varijabla>
  </DomainObject.Predmet.ProtustrankaFormatedWithAdress>
  <DomainObject.Predmet.ProtustrankaFormatedWithAdressOIB>
    <izvorni_sadrzaj> SION d.o.o. BRTONIGLA, OIB 55943068125, Trg Sv. Zenona 5, 52474 Brtonigla</izvorni_sadrzaj>
    <derivirana_varijabla naziv="DomainObject.Predmet.ProtustrankaFormatedWithAdressOIB_1"> SION d.o.o. BRTONIGLA, OIB 55943068125, Trg Sv. Zenona 5, 52474 Brtonigla</derivirana_varijabla>
  </DomainObject.Predmet.ProtustrankaFormatedWithAdressOIB>
  <DomainObject.Predmet.ProtustrankaWithAdress>
    <izvorni_sadrzaj>SION d.o.o. BRTONIGLA Trg Sv. Zenona 5, 52474 Brtonigla</izvorni_sadrzaj>
    <derivirana_varijabla naziv="DomainObject.Predmet.ProtustrankaWithAdress_1">SION d.o.o. BRTONIGLA Trg Sv. Zenona 5, 52474 Brtonigla</derivirana_varijabla>
  </DomainObject.Predmet.ProtustrankaWithAdress>
  <DomainObject.Predmet.ProtustrankaWithAdressOIB>
    <izvorni_sadrzaj>SION d.o.o. BRTONIGLA, OIB 55943068125, Trg Sv. Zenona 5, 52474 Brtonigla</izvorni_sadrzaj>
    <derivirana_varijabla naziv="DomainObject.Predmet.ProtustrankaWithAdressOIB_1">SION d.o.o. BRTONIGLA, OIB 55943068125, Trg Sv. Zenona 5, 52474 Brtonigla</derivirana_varijabla>
  </DomainObject.Predmet.ProtustrankaWithAdressOIB>
  <DomainObject.Predmet.ProtustrankaNazivFormated>
    <izvorni_sadrzaj>SION d.o.o. BRTONIGLA</izvorni_sadrzaj>
    <derivirana_varijabla naziv="DomainObject.Predmet.ProtustrankaNazivFormated_1">SION d.o.o. BRTONIGLA</derivirana_varijabla>
  </DomainObject.Predmet.ProtustrankaNazivFormated>
  <DomainObject.Predmet.ProtustrankaNazivFormatedOIB>
    <izvorni_sadrzaj>SION d.o.o. BRTONIGLA, OIB 55943068125</izvorni_sadrzaj>
    <derivirana_varijabla naziv="DomainObject.Predmet.ProtustrankaNazivFormatedOIB_1">SION d.o.o. BRTONIGLA, OIB 55943068125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SION d.o.o. BRTONIGLA</item>
    </izvorni_sadrzaj>
    <derivirana_varijabla naziv="DomainObject.Predmet.ProtuStrankaListFormated_1">
      <item>SION d.o.o. BRTONIGLA</item>
    </derivirana_varijabla>
  </DomainObject.Predmet.ProtuStrankaListFormated>
  <DomainObject.Predmet.ProtuStrankaListFormatedOIB>
    <izvorni_sadrzaj>
      <item>SION d.o.o. BRTONIGLA, OIB 55943068125</item>
    </izvorni_sadrzaj>
    <derivirana_varijabla naziv="DomainObject.Predmet.ProtuStrankaListFormatedOIB_1">
      <item>SION d.o.o. BRTONIGLA, OIB 55943068125</item>
    </derivirana_varijabla>
  </DomainObject.Predmet.ProtuStrankaListFormatedOIB>
  <DomainObject.Predmet.ProtuStrankaListFormatedWithAdress>
    <izvorni_sadrzaj>
      <item>SION d.o.o. BRTONIGLA, Trg Sv. Zenona 5, 52474 Brtonigla</item>
    </izvorni_sadrzaj>
    <derivirana_varijabla naziv="DomainObject.Predmet.ProtuStrankaListFormatedWithAdress_1">
      <item>SION d.o.o. BRTONIGLA, Trg Sv. Zenona 5, 52474 Brtonigla</item>
    </derivirana_varijabla>
  </DomainObject.Predmet.ProtuStrankaListFormatedWithAdress>
  <DomainObject.Predmet.ProtuStrankaListFormatedWithAdressOIB>
    <izvorni_sadrzaj>
      <item>SION d.o.o. BRTONIGLA, OIB 55943068125, Trg Sv. Zenona 5, 52474 Brtonigla</item>
    </izvorni_sadrzaj>
    <derivirana_varijabla naziv="DomainObject.Predmet.ProtuStrankaListFormatedWithAdressOIB_1">
      <item>SION d.o.o. BRTONIGLA, OIB 55943068125, Trg Sv. Zenona 5, 52474 Brtonigla</item>
    </derivirana_varijabla>
  </DomainObject.Predmet.ProtuStrankaListFormatedWithAdressOIB>
  <DomainObject.Predmet.ProtuStrankaListNazivFormated>
    <izvorni_sadrzaj>
      <item>SION d.o.o. BRTONIGLA</item>
    </izvorni_sadrzaj>
    <derivirana_varijabla naziv="DomainObject.Predmet.ProtuStrankaListNazivFormated_1">
      <item>SION d.o.o. BRTONIGLA</item>
    </derivirana_varijabla>
  </DomainObject.Predmet.ProtuStrankaListNazivFormated>
  <DomainObject.Predmet.ProtuStrankaListNazivFormatedOIB>
    <izvorni_sadrzaj>
      <item>SION d.o.o. BRTONIGLA, OIB 55943068125</item>
    </izvorni_sadrzaj>
    <derivirana_varijabla naziv="DomainObject.Predmet.ProtuStrankaListNazivFormatedOIB_1">
      <item>SION d.o.o. BRTONIGLA, OIB 55943068125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SION d.o.o. BRTONIGLA</izvorni_sadrzaj>
    <derivirana_varijabla naziv="DomainObject.Predmet.ProtustrankaIDrugi_1">SION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SION d.o.o. BRTONIGLA, OIB 55943068125, Trg Sv. Zenona 5, 52474 Brtonigla</izvorni_sadrzaj>
    <derivirana_varijabla naziv="DomainObject.Predmet.ProtustrankaIDrugiAdressOIB_1">SION d.o.o. BRTONIGLA, OIB 55943068125, Trg Sv. Zenona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SION d.o.o. BRTONIGLA</item>
    </izvorni_sadrzaj>
    <derivirana_varijabla naziv="DomainObject.Predmet.SudioniciListNaziv_1">
      <item>FINANCIJSKA AGENCIJA, RC RIJEKA, PODRUŽNICA PULA, PULA</item>
      <item>SION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SION d.o.o. BRTONIGLA, OIB 55943068125, Trg Sv. Zenona 5,52474 Brtonigla</item>
    </izvorni_sadrzaj>
    <derivirana_varijabla naziv="DomainObject.Predmet.SudioniciListAdressOIB_1">
      <item>FINANCIJSKA AGENCIJA, RC RIJEKA, PODRUŽNICA PULA, PULA, OIB 85821130368, Giardini 5,52100 Pula</item>
      <item>SION d.o.o. BRTONIGLA, OIB 55943068125, Trg Sv. Zenona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55943068125</item>
    </izvorni_sadrzaj>
    <derivirana_varijabla naziv="DomainObject.Predmet.SudioniciListNazivOIB_1">
      <item>, OIB 85821130368</item>
      <item>, OIB 55943068125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554F2-9DE5-450A-BD31-12784FD12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4436</properties:Characters>
  <properties:Lines>102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2017-02-21T09:49:00Z</dcterms:created>
  <dc:creator>Administrator</dc:creator>
  <cp:lastModifiedBy>Marijana Žuža</cp:lastModifiedBy>
  <cp:lastPrinted>2017-02-21T09:52:00Z</cp:lastPrinted>
  <dcterms:modified xmlns:xsi="http://www.w3.org/2001/XMLSchema-instance" xsi:type="dcterms:W3CDTF">2017-02-21T10:43:00Z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