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9beb" w14:paraId="22e9beb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DC3A63">
        <w:t xml:space="preserve"> 6</w:t>
      </w:r>
      <w:r>
        <w:t xml:space="preserve"> St-</w:t>
      </w:r>
      <w:r w:rsidR="00833F89">
        <w:t>638/18-7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6B0D43">
        <w:t xml:space="preserve"> </w:t>
      </w:r>
      <w:r w:rsidR="00833F89">
        <w:rPr>
          <w:b/>
        </w:rPr>
        <w:t>LAZIĆ SERVISI j.d.o.o. Belišće, Željeznička 4, OIB: 84366141953, MBS: 030129023</w:t>
      </w:r>
      <w:r w:rsidR="006139EC">
        <w:t xml:space="preserve">, </w:t>
      </w:r>
      <w:r w:rsidR="003B4C28">
        <w:t xml:space="preserve">dana </w:t>
      </w:r>
      <w:r w:rsidR="00833F89">
        <w:t>29</w:t>
      </w:r>
      <w:r w:rsidR="00FF6798">
        <w:t>. lipnja</w:t>
      </w:r>
      <w:r w:rsidR="00325E79">
        <w:t xml:space="preserve">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833F89">
        <w:rPr>
          <w:b/>
        </w:rPr>
        <w:t xml:space="preserve">LAZIĆ SERVISI j.d.o.o. Belišće, Željeznička 4, OIB: 84366141953, MBS: 030129023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833F89">
        <w:rPr>
          <w:b/>
        </w:rPr>
        <w:t>638</w:t>
      </w:r>
      <w:r w:rsidR="007D3EC1">
        <w:rPr>
          <w:b/>
        </w:rPr>
        <w:t>-18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7D3EC1">
      <w:pPr>
        <w:jc w:val="center"/>
      </w:pPr>
      <w:r w:rsidRPr="007D3EC1"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325E7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833F89">
        <w:t>16. travnja</w:t>
      </w:r>
      <w:r w:rsidR="00FF6798">
        <w:t xml:space="preserve"> 20</w:t>
      </w:r>
      <w:r w:rsidR="00E46168">
        <w:t>18</w:t>
      </w:r>
      <w:r w:rsidR="00CE2AB1">
        <w:t>. g.</w:t>
      </w:r>
      <w:r w:rsidRPr="00DD2365">
        <w:t xml:space="preserve"> </w:t>
      </w:r>
      <w:r w:rsidR="0065519F">
        <w:t>prijedlog za otvaranje</w:t>
      </w:r>
      <w:r w:rsidR="007D3EC1">
        <w:t xml:space="preserve"> </w:t>
      </w:r>
      <w:r w:rsidR="000C72E8">
        <w:t>st</w:t>
      </w:r>
      <w:r w:rsidRPr="00DD2365">
        <w:t xml:space="preserve">ečajnog postupka nad dužnikom </w:t>
      </w:r>
      <w:r w:rsidR="00833F89">
        <w:rPr>
          <w:b/>
        </w:rPr>
        <w:t xml:space="preserve">LAZIĆ SERVISI j.d.o.o. Belišće, Željeznička 4, OIB: 84366141953, MBS: 030129023 </w:t>
      </w:r>
      <w:r w:rsidR="005C0847">
        <w:t xml:space="preserve">navodeći da dužnik na dan </w:t>
      </w:r>
      <w:r w:rsidR="00833F89">
        <w:t>10</w:t>
      </w:r>
      <w:r w:rsidR="00FF6798">
        <w:t>.4.</w:t>
      </w:r>
      <w:r w:rsidR="00A8088D">
        <w:t>2018</w:t>
      </w:r>
      <w:r w:rsidR="00CE2AB1">
        <w:t>.</w:t>
      </w:r>
      <w:r w:rsidR="005C0847">
        <w:t xml:space="preserve"> g. u Očevidniku redoslijeda osnova za plaćanje ima evidentirane neizvršene osnove za plaćanje u neprekinutom razdoblju od </w:t>
      </w:r>
      <w:r w:rsidR="00833F89">
        <w:t>175</w:t>
      </w:r>
      <w:r w:rsidR="005C0847">
        <w:t xml:space="preserve"> dana u ukupnom iznosu od </w:t>
      </w:r>
      <w:r w:rsidR="00833F89">
        <w:t>38.249,16</w:t>
      </w:r>
      <w:r w:rsidR="005C0847">
        <w:t xml:space="preserve"> kn u koji iznos je uračunata kamata i naknada FINE za provedbu ovrhe na novčanim sredstvima te da dužnik </w:t>
      </w:r>
      <w:r w:rsidR="00A8088D">
        <w:t xml:space="preserve">ima </w:t>
      </w:r>
      <w:r w:rsidR="00E6465A">
        <w:t>jednog</w:t>
      </w:r>
      <w:r w:rsidR="005C0847">
        <w:t xml:space="preserve"> zaposlenika.</w:t>
      </w:r>
    </w:p>
    <w:p w:rsidRDefault="0065519F" w:rsidP="00160320" w:rsidR="0065519F">
      <w:pPr>
        <w:tabs>
          <w:tab w:pos="4050" w:val="left"/>
        </w:tabs>
        <w:jc w:val="both"/>
      </w:pPr>
    </w:p>
    <w:p w:rsidRDefault="00833F89" w:rsidP="00833F89" w:rsidR="00833F89">
      <w:pPr>
        <w:jc w:val="right"/>
      </w:pPr>
      <w:r>
        <w:lastRenderedPageBreak/>
        <w:t>Broj: 6 St-638/18-7</w:t>
      </w:r>
    </w:p>
    <w:p w:rsidRDefault="000C72E8" w:rsidP="00160320" w:rsidR="000C72E8">
      <w:pPr>
        <w:tabs>
          <w:tab w:pos="4050" w:val="left"/>
        </w:tabs>
        <w:jc w:val="both"/>
      </w:pPr>
    </w:p>
    <w:p w:rsidRDefault="00EE39F3" w:rsidP="0065519F" w:rsidR="00EE39F3" w:rsidRPr="000C72E8">
      <w:pPr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</w:t>
      </w:r>
      <w:r w:rsidR="000F77A8" w:rsidRPr="00015033">
        <w:t xml:space="preserve">6 </w:t>
      </w:r>
      <w:r w:rsidR="00764F4E" w:rsidRPr="00015033">
        <w:t>St-</w:t>
      </w:r>
      <w:r w:rsidR="00833F89">
        <w:t>638/18-3 od 11. svibnja 2018. g.</w:t>
      </w:r>
      <w:r w:rsidR="00764F4E">
        <w:t xml:space="preserve"> </w:t>
      </w:r>
      <w:r>
        <w:t>pozvan je z.z. dužnika da u roku od 8 dana dostavi pisano izvješće o financijsko-gospodarskom stanju dužnika te prokazni popis imovine dužnika.</w:t>
      </w:r>
    </w:p>
    <w:p w:rsidRDefault="005C0847" w:rsidP="003235CD" w:rsidR="005C0847">
      <w:pPr>
        <w:ind w:firstLine="720"/>
        <w:jc w:val="both"/>
      </w:pPr>
    </w:p>
    <w:p w:rsidRDefault="004A55FB" w:rsidP="005C0847" w:rsidR="00512D34">
      <w:pPr>
        <w:ind w:firstLine="720"/>
        <w:jc w:val="both"/>
      </w:pPr>
      <w:r>
        <w:t xml:space="preserve">Dana </w:t>
      </w:r>
      <w:r w:rsidR="00833F89">
        <w:t>21. lipnja</w:t>
      </w:r>
      <w:r w:rsidR="007D3EC1">
        <w:t xml:space="preserve"> 2018. g.</w:t>
      </w:r>
      <w:r w:rsidR="005C0847">
        <w:t xml:space="preserve"> dužnik je dostavio</w:t>
      </w:r>
      <w:r w:rsidR="00E46168">
        <w:t xml:space="preserve"> </w:t>
      </w:r>
      <w:r w:rsidR="00A8088D">
        <w:t xml:space="preserve"> </w:t>
      </w:r>
      <w:r w:rsidR="00833F89">
        <w:t xml:space="preserve">Izvješće  te prokazni popis imovine ovjerovljen kod javnog bilježnika Zlatko Šimašek iz Osijeka broj OV-2006/18 od 21. lipnja 2018. g. </w:t>
      </w:r>
      <w:r w:rsidR="00A5423E">
        <w:t>iz koj</w:t>
      </w:r>
      <w:r w:rsidR="00833F89">
        <w:t>ih</w:t>
      </w:r>
      <w:r w:rsidR="00A5423E">
        <w:t xml:space="preserve">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7D3EC1">
        <w:t>je</w:t>
      </w:r>
      <w:r>
        <w:t xml:space="preserve"> dostavi</w:t>
      </w:r>
      <w:r w:rsidR="007D3EC1">
        <w:t>o</w:t>
      </w:r>
      <w:r>
        <w:t xml:space="preserve"> dužnik utvrđeno da dužnik nema imovine iz koje bi se mogli podmiriti troškovi kako prethodnog tako i otvorenog stečajnog postupka te budući da je iz prijedloga FINE od </w:t>
      </w:r>
      <w:r w:rsidR="00833F89">
        <w:t>16.4.</w:t>
      </w:r>
      <w:r w:rsidR="00A8088D">
        <w:t>2018</w:t>
      </w:r>
      <w:r w:rsidR="000C72E8">
        <w:t>. g.</w:t>
      </w:r>
      <w:r>
        <w:t xml:space="preserve"> za </w:t>
      </w:r>
      <w:r w:rsidR="0065519F">
        <w:t>otvaranje</w:t>
      </w:r>
      <w:r w:rsidR="000C72E8">
        <w:t xml:space="preserve"> stečajnog</w:t>
      </w:r>
      <w:r>
        <w:t xml:space="preserve"> postupka nad dužnikom razvidno da dužnik ima u razdoblju od </w:t>
      </w:r>
      <w:r w:rsidR="00833F89">
        <w:t>175</w:t>
      </w:r>
      <w:r>
        <w:t xml:space="preserve"> dana evidentirane neizvršene osnove za plaćanje u ukupnom iznosu od </w:t>
      </w:r>
      <w:r w:rsidR="00833F89">
        <w:t>38.249,16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325E79" w:rsidP="004B741D" w:rsidR="00325E79">
      <w:pPr>
        <w:pStyle w:val="Tijeloteksta"/>
      </w:pPr>
    </w:p>
    <w:p w:rsidRDefault="00325E79" w:rsidP="004B741D" w:rsidR="00325E79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833F89">
        <w:t>29</w:t>
      </w:r>
      <w:r w:rsidR="00FF6798">
        <w:t>. lipnja</w:t>
      </w:r>
      <w:r w:rsidR="00325E79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7D3EC1">
        <w:t xml:space="preserve"> uz </w:t>
      </w:r>
      <w:r w:rsidR="00833F89">
        <w:t>Izvješće dužnika od 21.6.2018. g. s prokaznim popisom imovine</w:t>
      </w:r>
      <w:r w:rsidR="007D3EC1">
        <w:t xml:space="preserve"> </w:t>
      </w:r>
      <w:r w:rsidR="00A8088D">
        <w:t xml:space="preserve">(str. </w:t>
      </w:r>
      <w:r w:rsidR="00833F89">
        <w:t>9-18</w:t>
      </w:r>
      <w:r w:rsidR="00A8088D">
        <w:t xml:space="preserve">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33F89">
        <w:t>9.8.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BCF" w:rsidR="00BB7BCF">
      <w:r>
        <w:separator/>
      </w:r>
    </w:p>
  </w:endnote>
  <w:endnote w:id="0" w:type="continuationSeparator">
    <w:p w:rsidRDefault="00BB7BCF" w:rsidR="00BB7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BCF" w:rsidR="00BB7BCF">
      <w:r>
        <w:separator/>
      </w:r>
    </w:p>
  </w:footnote>
  <w:footnote w:id="0" w:type="continuationSeparator">
    <w:p w:rsidRDefault="00BB7BCF" w:rsidR="00BB7B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A45D1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033"/>
    <w:rsid w:val="00015125"/>
    <w:rsid w:val="000209AD"/>
    <w:rsid w:val="00025AAA"/>
    <w:rsid w:val="00025E45"/>
    <w:rsid w:val="0003531D"/>
    <w:rsid w:val="0005396D"/>
    <w:rsid w:val="00064F47"/>
    <w:rsid w:val="00073549"/>
    <w:rsid w:val="000814F7"/>
    <w:rsid w:val="00082D7E"/>
    <w:rsid w:val="00086232"/>
    <w:rsid w:val="000C20F1"/>
    <w:rsid w:val="000C72E8"/>
    <w:rsid w:val="000C7F37"/>
    <w:rsid w:val="000D602C"/>
    <w:rsid w:val="000E414B"/>
    <w:rsid w:val="000F22FF"/>
    <w:rsid w:val="000F55F6"/>
    <w:rsid w:val="000F77A8"/>
    <w:rsid w:val="001276B9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1E7747"/>
    <w:rsid w:val="002142C7"/>
    <w:rsid w:val="0021564C"/>
    <w:rsid w:val="00217878"/>
    <w:rsid w:val="00223C8E"/>
    <w:rsid w:val="00252C63"/>
    <w:rsid w:val="00255E1A"/>
    <w:rsid w:val="002675AA"/>
    <w:rsid w:val="00291B9C"/>
    <w:rsid w:val="002B2C69"/>
    <w:rsid w:val="002E20BE"/>
    <w:rsid w:val="002E4FA2"/>
    <w:rsid w:val="00301AF4"/>
    <w:rsid w:val="00313F98"/>
    <w:rsid w:val="00322BB4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5F32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149A9"/>
    <w:rsid w:val="006235FB"/>
    <w:rsid w:val="00626EC3"/>
    <w:rsid w:val="0064434C"/>
    <w:rsid w:val="0065519F"/>
    <w:rsid w:val="00666A38"/>
    <w:rsid w:val="006826C2"/>
    <w:rsid w:val="006837ED"/>
    <w:rsid w:val="006A2408"/>
    <w:rsid w:val="006A56C2"/>
    <w:rsid w:val="006B0D43"/>
    <w:rsid w:val="006C541C"/>
    <w:rsid w:val="006E06D2"/>
    <w:rsid w:val="006E44FD"/>
    <w:rsid w:val="006E6779"/>
    <w:rsid w:val="006F303C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7D3EC1"/>
    <w:rsid w:val="0080666F"/>
    <w:rsid w:val="00815429"/>
    <w:rsid w:val="00820E68"/>
    <w:rsid w:val="008267B8"/>
    <w:rsid w:val="00833F89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A45D1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5423E"/>
    <w:rsid w:val="00A55148"/>
    <w:rsid w:val="00A60716"/>
    <w:rsid w:val="00A8088D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A693C"/>
    <w:rsid w:val="00BB7BCF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3A63"/>
    <w:rsid w:val="00DC7BF5"/>
    <w:rsid w:val="00DD2365"/>
    <w:rsid w:val="00DD6D10"/>
    <w:rsid w:val="00DE3087"/>
    <w:rsid w:val="00DE58F9"/>
    <w:rsid w:val="00E1321F"/>
    <w:rsid w:val="00E33E37"/>
    <w:rsid w:val="00E430E2"/>
    <w:rsid w:val="00E46168"/>
    <w:rsid w:val="00E55AA4"/>
    <w:rsid w:val="00E6465A"/>
    <w:rsid w:val="00E73CF8"/>
    <w:rsid w:val="00E76E22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448D"/>
    <w:rsid w:val="00F8686C"/>
    <w:rsid w:val="00FA7686"/>
    <w:rsid w:val="00FD24EF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45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45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5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5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5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45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45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5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5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5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St-638/2018</izvorni_sadrzaj>
    <derivirana_varijabla naziv="DomainObject.Predmet.OznakaBroj_1">St-638/2018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LAZIĆ SERVISI j.d.o.o. za graditeljstvo, trgovinu i usluge</izvorni_sadrzaj>
    <derivirana_varijabla naziv="DomainObject.Predmet.ProtustrankaFormated_1">  LAZIĆ SERVISI j.d.o.o. za graditeljstvo, trgovinu i usluge</derivirana_varijabla>
  </DomainObject.Predmet.ProtustrankaFormated>
  <DomainObject.Predmet.ProtustrankaFormatedOIB>
    <izvorni_sadrzaj>  LAZIĆ SERVISI j.d.o.o. za graditeljstvo, trgovinu i usluge, OIB 84366141953</izvorni_sadrzaj>
    <derivirana_varijabla naziv="DomainObject.Predmet.ProtustrankaFormatedOIB_1">  LAZIĆ SERVISI j.d.o.o. za graditeljstvo, trgovinu i usluge, OIB 84366141953</derivirana_varijabla>
  </DomainObject.Predmet.ProtustrankaFormatedOIB>
  <DomainObject.Predmet.ProtustrankaFormatedWithAdress>
    <izvorni_sadrzaj> LAZIĆ SERVISI j.d.o.o. za graditeljstvo, trgovinu i usluge, Željeznička 4, 31551 Belišće</izvorni_sadrzaj>
    <derivirana_varijabla naziv="DomainObject.Predmet.ProtustrankaFormatedWithAdress_1"> LAZIĆ SERVISI j.d.o.o. za graditeljstvo, trgovinu i usluge, Željeznička 4, 31551 Belišće</derivirana_varijabla>
  </DomainObject.Predmet.ProtustrankaFormatedWithAdress>
  <DomainObject.Predmet.ProtustrankaFormatedWithAdressOIB>
    <izvorni_sadrzaj> LAZIĆ SERVISI j.d.o.o. za graditeljstvo, trgovinu i usluge, OIB 84366141953, Željeznička 4, 31551 Belišće</izvorni_sadrzaj>
    <derivirana_varijabla naziv="DomainObject.Predmet.ProtustrankaFormatedWithAdressOIB_1"> LAZIĆ SERVISI j.d.o.o. za graditeljstvo, trgovinu i usluge, OIB 84366141953, Željeznička 4, 31551 Belišće</derivirana_varijabla>
  </DomainObject.Predmet.ProtustrankaFormatedWithAdressOIB>
  <DomainObject.Predmet.ProtustrankaWithAdress>
    <izvorni_sadrzaj>LAZIĆ SERVISI j.d.o.o. za graditeljstvo, trgovinu i usluge Željeznička 4, 31551 Belišće</izvorni_sadrzaj>
    <derivirana_varijabla naziv="DomainObject.Predmet.ProtustrankaWithAdress_1">LAZIĆ SERVISI j.d.o.o. za graditeljstvo, trgovinu i usluge Željeznička 4, 31551 Belišće</derivirana_varijabla>
  </DomainObject.Predmet.ProtustrankaWithAdress>
  <DomainObject.Predmet.ProtustrankaWithAdressOIB>
    <izvorni_sadrzaj>LAZIĆ SERVISI j.d.o.o. za graditeljstvo, trgovinu i usluge, OIB 84366141953, Željeznička 4, 31551 Belišće</izvorni_sadrzaj>
    <derivirana_varijabla naziv="DomainObject.Predmet.ProtustrankaWithAdressOIB_1">LAZIĆ SERVISI j.d.o.o. za graditeljstvo, trgovinu i usluge, OIB 84366141953, Željeznička 4, 31551 Belišće</derivirana_varijabla>
  </DomainObject.Predmet.ProtustrankaWithAdressOIB>
  <DomainObject.Predmet.ProtustrankaNazivFormated>
    <izvorni_sadrzaj>LAZIĆ SERVISI j.d.o.o. za graditeljstvo, trgovinu i usluge</izvorni_sadrzaj>
    <derivirana_varijabla naziv="DomainObject.Predmet.ProtustrankaNazivFormated_1">LAZIĆ SERVISI j.d.o.o. za graditeljstvo, trgovinu i usluge</derivirana_varijabla>
  </DomainObject.Predmet.ProtustrankaNazivFormated>
  <DomainObject.Predmet.ProtustrankaNazivFormatedOIB>
    <izvorni_sadrzaj>LAZIĆ SERVISI j.d.o.o. za graditeljstvo, trgovinu i usluge, OIB 84366141953</izvorni_sadrzaj>
    <derivirana_varijabla naziv="DomainObject.Predmet.ProtustrankaNazivFormatedOIB_1">LAZIĆ SERVISI j.d.o.o. za graditeljstvo, trgovinu i usluge, OIB 84366141953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LAZIĆ SERVISI j.d.o.o. za graditeljstvo, trgovinu i usluge</item>
    </izvorni_sadrzaj>
    <derivirana_varijabla naziv="DomainObject.Predmet.ProtuStrankaListFormated_1">
      <item>LAZIĆ SERVISI j.d.o.o. za graditeljstvo, trgovinu i usluge</item>
    </derivirana_varijabla>
  </DomainObject.Predmet.ProtuStrankaListFormated>
  <DomainObject.Predmet.ProtuStrankaListFormatedOIB>
    <izvorni_sadrzaj>
      <item>LAZIĆ SERVISI j.d.o.o. za graditeljstvo, trgovinu i usluge, OIB 84366141953</item>
    </izvorni_sadrzaj>
    <derivirana_varijabla naziv="DomainObject.Predmet.ProtuStrankaListFormatedOIB_1">
      <item>LAZIĆ SERVISI j.d.o.o. za graditeljstvo, trgovinu i usluge, OIB 84366141953</item>
    </derivirana_varijabla>
  </DomainObject.Predmet.ProtuStrankaListFormatedOIB>
  <DomainObject.Predmet.ProtuStrankaListFormatedWithAdress>
    <izvorni_sadrzaj>
      <item>LAZIĆ SERVISI j.d.o.o. za graditeljstvo, trgovinu i usluge, Željeznička 4, 31551 Belišće</item>
    </izvorni_sadrzaj>
    <derivirana_varijabla naziv="DomainObject.Predmet.ProtuStrankaListFormatedWithAdress_1">
      <item>LAZIĆ SERVISI j.d.o.o. za graditeljstvo, trgovinu i usluge, Željeznička 4, 31551 Belišće</item>
    </derivirana_varijabla>
  </DomainObject.Predmet.ProtuStrankaListFormatedWithAdress>
  <DomainObject.Predmet.ProtuStrankaListFormatedWithAdressOIB>
    <izvorni_sadrzaj>
      <item>LAZIĆ SERVISI j.d.o.o. za graditeljstvo, trgovinu i usluge, OIB 84366141953, Željeznička 4, 31551 Belišće</item>
    </izvorni_sadrzaj>
    <derivirana_varijabla naziv="DomainObject.Predmet.ProtuStrankaListFormatedWithAdressOIB_1">
      <item>LAZIĆ SERVISI j.d.o.o. za graditeljstvo, trgovinu i usluge, OIB 84366141953, Željeznička 4, 31551 Belišće</item>
    </derivirana_varijabla>
  </DomainObject.Predmet.ProtuStrankaListFormatedWithAdressOIB>
  <DomainObject.Predmet.ProtuStrankaListNazivFormated>
    <izvorni_sadrzaj>
      <item>LAZIĆ SERVISI j.d.o.o. za graditeljstvo, trgovinu i usluge</item>
    </izvorni_sadrzaj>
    <derivirana_varijabla naziv="DomainObject.Predmet.ProtuStrankaListNazivFormated_1">
      <item>LAZIĆ SERVISI j.d.o.o. za graditeljstvo, trgovinu i usluge</item>
    </derivirana_varijabla>
  </DomainObject.Predmet.ProtuStrankaListNazivFormated>
  <DomainObject.Predmet.ProtuStrankaListNazivFormatedOIB>
    <izvorni_sadrzaj>
      <item>LAZIĆ SERVISI j.d.o.o. za graditeljstvo, trgovinu i usluge, OIB 84366141953</item>
    </izvorni_sadrzaj>
    <derivirana_varijabla naziv="DomainObject.Predmet.ProtuStrankaListNazivFormatedOIB_1">
      <item>LAZIĆ SERVISI j.d.o.o. za graditeljstvo, trgovinu i usluge, OIB 84366141953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LAZIĆ SERVISI j.d.o.o. za graditeljstvo, trgovinu i usluge</izvorni_sadrzaj>
    <derivirana_varijabla naziv="DomainObject.Predmet.ProtustrankaIDrugi_1">LAZIĆ SERVISI j.d.o.o.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LAZIĆ SERVISI j.d.o.o. za graditeljstvo, trgovinu i usluge, OIB 84366141953, Željeznička 4, 31551 Belišće</izvorni_sadrzaj>
    <derivirana_varijabla naziv="DomainObject.Predmet.ProtustrankaIDrugiAdressOIB_1">LAZIĆ SERVISI j.d.o.o. za graditeljstvo, trgovinu i usluge, OIB 84366141953, Željeznička 4,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LAZIĆ SERVISI j.d.o.o. za graditeljstvo, trgovinu i usluge</item>
    </izvorni_sadrzaj>
    <derivirana_varijabla naziv="DomainObject.Predmet.SudioniciListNaziv_1">
      <item>FINA RC OSIJEK</item>
      <item>LAZIĆ SERVISI j.d.o.o. za graditeljstvo, trgovinu i usluge</item>
    </derivirana_varijabla>
  </DomainObject.Predmet.SudioniciListNaziv>
  <DomainObject.Predmet.SudioniciListAdressOIB>
    <izvorni_sadrzaj>
      <item>FINA RC OSIJEK, OIB 85821130368</item>
      <item>LAZIĆ SERVISI j.d.o.o. za graditeljstvo, trgovinu i usluge, OIB 84366141953, Željeznička 4,31551 Belišće</item>
    </izvorni_sadrzaj>
    <derivirana_varijabla naziv="DomainObject.Predmet.SudioniciListAdressOIB_1">
      <item>FINA RC OSIJEK, OIB 85821130368</item>
      <item>LAZIĆ SERVISI j.d.o.o. za graditeljstvo, trgovinu i usluge, OIB 84366141953, Željeznička 4,31551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84366141953</item>
    </izvorni_sadrzaj>
    <derivirana_varijabla naziv="DomainObject.Predmet.SudioniciListNazivOIB_1">
      <item>, OIB 85821130368</item>
      <item>, OIB 84366141953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C02A86-E583-481D-959C-6254A9DB61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575</properties:Words>
  <properties:Characters>2961</properties:Characters>
  <properties:Lines>105</properties:Lines>
  <properties:Paragraphs>24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2017-11-07T07:29:00Z</dcterms:created>
  <dc:creator>hermanj</dc:creator>
  <cp:lastModifiedBy>Danijela Sekulić</cp:lastModifiedBy>
  <cp:lastPrinted>2018-06-29T06:19:00Z</cp:lastPrinted>
  <dcterms:modified xmlns:xsi="http://www.w3.org/2001/XMLSchema-instance" xsi:type="dcterms:W3CDTF">2018-06-29T06:20:00Z</dcterms:modified>
  <cp:revision>18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