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2604" w14:paraId="03a260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30</w:t>
      </w:r>
      <w:r w:rsidR="00252786">
        <w:t>6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252786">
        <w:t xml:space="preserve">KVADRAT – D </w:t>
      </w:r>
      <w:r>
        <w:t xml:space="preserve">društvo s ograničenom odgovornošću za </w:t>
      </w:r>
      <w:r w:rsidR="00252786">
        <w:t>građevinarstvo, trgovinu i prijevoz Pula, Silvija Strahimira Kranjčevića 21, OIB 75828031048, MBS 040</w:t>
      </w:r>
      <w:r w:rsidR="009017D5">
        <w:t>111</w:t>
      </w:r>
      <w:r w:rsidR="00252786">
        <w:t>765, d</w:t>
      </w:r>
      <w:r>
        <w:t xml:space="preserve">ana 7. prosinca 2016., 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52786">
        <w:t>KVADRAT – D društvo s ograničenom odgovornošću za građevinarstvo, trgovinu i prijevoz Pula, Silvija Strahimira Kranjčevića 21, OIB 75828031048, MBS 040</w:t>
      </w:r>
      <w:r w:rsidR="009017D5">
        <w:t>111</w:t>
      </w:r>
      <w:r w:rsidR="00252786">
        <w:t>765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252786">
        <w:t xml:space="preserve">Nikola Bojanić iz Osijeka, Bračka 179, OIB 32886956915.             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52786">
        <w:t>KVADRAT – D društvo s ograničenom odgovornošću za građevinarstvo, trgovinu i prijevoz Pula, Silvija Strahimira Kranjčevića 21, OIB 75828031048, MBS 040</w:t>
      </w:r>
      <w:r w:rsidR="009017D5">
        <w:t>111</w:t>
      </w:r>
      <w:r w:rsidR="00252786">
        <w:t>765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9. kolovoza </w:t>
      </w:r>
      <w:r>
        <w:t xml:space="preserve">2016. zahtjev za provedbu skraćenog stečajnog postupka nad dužnikom </w:t>
      </w:r>
      <w:r w:rsidR="00252786">
        <w:t>KVADRAT – D  d.o.o. Pula, Silvija Strahimira Kranjčevića 21, OIB 75828031048</w:t>
      </w:r>
      <w:r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30</w:t>
      </w:r>
      <w:r w:rsidR="00165861">
        <w:t>6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4F1" w:rsidP="00F961D8" w:rsidR="006D54F1">
      <w:r>
        <w:separator/>
      </w:r>
    </w:p>
  </w:endnote>
  <w:endnote w:id="0" w:type="continuationSeparator">
    <w:p w:rsidRDefault="006D54F1" w:rsidP="00F961D8" w:rsidR="006D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4F1" w:rsidP="00F961D8" w:rsidR="006D54F1">
      <w:r>
        <w:separator/>
      </w:r>
    </w:p>
  </w:footnote>
  <w:footnote w:id="0" w:type="continuationSeparator">
    <w:p w:rsidRDefault="006D54F1" w:rsidP="00F961D8" w:rsidR="006D5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E8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30</w:t>
    </w:r>
    <w:r w:rsidR="00165861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67E8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A4A9C"/>
    <w:rsid w:val="008B2C26"/>
    <w:rsid w:val="008D06F1"/>
    <w:rsid w:val="008D4169"/>
    <w:rsid w:val="008D61A3"/>
    <w:rsid w:val="008E52AB"/>
    <w:rsid w:val="009017D5"/>
    <w:rsid w:val="00904414"/>
    <w:rsid w:val="009108ED"/>
    <w:rsid w:val="009134B9"/>
    <w:rsid w:val="009628B3"/>
    <w:rsid w:val="009664E4"/>
    <w:rsid w:val="009910A5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10FA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St-2306/2016-4</izvorni_sadrzaj>
    <derivirana_varijabla naziv="DomainObject.Oznaka_1">St-2306/2016-4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St-2306/2016</izvorni_sadrzaj>
    <derivirana_varijabla naziv="DomainObject.Predmet.OznakaBroj_1">St-2306/2016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 - D d.o.o. PULA</izvorni_sadrzaj>
    <derivirana_varijabla naziv="DomainObject.Predmet.ProtustrankaFormated_1">  KVADRAT - D d.o.o. PULA</derivirana_varijabla>
  </DomainObject.Predmet.ProtustrankaFormated>
  <DomainObject.Predmet.ProtustrankaFormatedOIB>
    <izvorni_sadrzaj>  KVADRAT - D d.o.o. PULA, OIB 75828031048</izvorni_sadrzaj>
    <derivirana_varijabla naziv="DomainObject.Predmet.ProtustrankaFormatedOIB_1">  KVADRAT - D d.o.o. PULA, OIB 75828031048</derivirana_varijabla>
  </DomainObject.Predmet.ProtustrankaFormatedOIB>
  <DomainObject.Predmet.ProtustrankaFormatedWithAdress>
    <izvorni_sadrzaj> KVADRAT - D d.o.o. PULA, Silvija Strahimira Kranjčevića 21, 52100 Pula</izvorni_sadrzaj>
    <derivirana_varijabla naziv="DomainObject.Predmet.ProtustrankaFormatedWithAdress_1"> KVADRAT - D d.o.o. PULA, Silvija Strahimira Kranjčevića 21, 52100 Pula</derivirana_varijabla>
  </DomainObject.Predmet.ProtustrankaFormatedWithAdress>
  <DomainObject.Predmet.ProtustrankaFormatedWithAdressOIB>
    <izvorni_sadrzaj> KVADRAT - D d.o.o. PULA, OIB 75828031048, Silvija Strahimira Kranjčevića 21, 52100 Pula</izvorni_sadrzaj>
    <derivirana_varijabla naziv="DomainObject.Predmet.ProtustrankaFormatedWithAdressOIB_1"> KVADRAT - D d.o.o. PULA, OIB 75828031048, Silvija Strahimira Kranjčevića 21, 52100 Pula</derivirana_varijabla>
  </DomainObject.Predmet.ProtustrankaFormatedWithAdressOIB>
  <DomainObject.Predmet.ProtustrankaWithAdress>
    <izvorni_sadrzaj>KVADRAT - D d.o.o. PULA Silvija Strahimira Kranjčevića 21, 52100 Pula</izvorni_sadrzaj>
    <derivirana_varijabla naziv="DomainObject.Predmet.ProtustrankaWithAdress_1">KVADRAT - D d.o.o. PULA Silvija Strahimira Kranjčevića 21, 52100 Pula</derivirana_varijabla>
  </DomainObject.Predmet.ProtustrankaWithAdress>
  <DomainObject.Predmet.ProtustrankaWithAdressOIB>
    <izvorni_sadrzaj>KVADRAT - D d.o.o. PULA, OIB 75828031048, Silvija Strahimira Kranjčevića 21, 52100 Pula</izvorni_sadrzaj>
    <derivirana_varijabla naziv="DomainObject.Predmet.ProtustrankaWithAdressOIB_1">KVADRAT - D d.o.o. PULA, OIB 75828031048, Silvija Strahimira Kranjčevića 21, 52100 Pula</derivirana_varijabla>
  </DomainObject.Predmet.ProtustrankaWithAdressOIB>
  <DomainObject.Predmet.ProtustrankaNazivFormated>
    <izvorni_sadrzaj>KVADRAT - D d.o.o. PULA</izvorni_sadrzaj>
    <derivirana_varijabla naziv="DomainObject.Predmet.ProtustrankaNazivFormated_1">KVADRAT - D d.o.o. PULA</derivirana_varijabla>
  </DomainObject.Predmet.ProtustrankaNazivFormated>
  <DomainObject.Predmet.ProtustrankaNazivFormatedOIB>
    <izvorni_sadrzaj>KVADRAT - D d.o.o. PULA, OIB 75828031048</izvorni_sadrzaj>
    <derivirana_varijabla naziv="DomainObject.Predmet.ProtustrankaNazivFormatedOIB_1">KVADRAT - D d.o.o. PULA, OIB 75828031048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KVADRAT - D d.o.o. PULA</item>
    </izvorni_sadrzaj>
    <derivirana_varijabla naziv="DomainObject.Predmet.ProtuStrankaListFormated_1">
      <item>KVADRAT - D d.o.o. PULA</item>
    </derivirana_varijabla>
  </DomainObject.Predmet.ProtuStrankaListFormated>
  <DomainObject.Predmet.ProtuStrankaListFormatedOIB>
    <izvorni_sadrzaj>
      <item>KVADRAT - D d.o.o. PULA, OIB 75828031048</item>
    </izvorni_sadrzaj>
    <derivirana_varijabla naziv="DomainObject.Predmet.ProtuStrankaListFormatedOIB_1">
      <item>KVADRAT - D d.o.o. PULA, OIB 75828031048</item>
    </derivirana_varijabla>
  </DomainObject.Predmet.ProtuStrankaListFormatedOIB>
  <DomainObject.Predmet.ProtuStrankaListFormatedWithAdress>
    <izvorni_sadrzaj>
      <item>KVADRAT - D d.o.o. PULA, Silvija Strahimira Kranjčevića 21, 52100 Pula</item>
    </izvorni_sadrzaj>
    <derivirana_varijabla naziv="DomainObject.Predmet.ProtuStrankaListFormatedWithAdress_1">
      <item>KVADRAT - D d.o.o. PULA, Silvija Strahimira Kranjčevića 21, 52100 Pula</item>
    </derivirana_varijabla>
  </DomainObject.Predmet.ProtuStrankaListFormatedWithAdress>
  <DomainObject.Predmet.ProtuStrankaListFormatedWithAdressOIB>
    <izvorni_sadrzaj>
      <item>KVADRAT - D d.o.o. PULA, OIB 75828031048, Silvija Strahimira Kranjčevića 21, 52100 Pula</item>
    </izvorni_sadrzaj>
    <derivirana_varijabla naziv="DomainObject.Predmet.ProtuStrankaListFormatedWithAdressOIB_1">
      <item>KVADRAT - D d.o.o. PULA, OIB 75828031048, Silvija Strahimira Kranjčevića 21, 52100 Pula</item>
    </derivirana_varijabla>
  </DomainObject.Predmet.ProtuStrankaListFormatedWithAdressOIB>
  <DomainObject.Predmet.ProtuStrankaListNazivFormated>
    <izvorni_sadrzaj>
      <item>KVADRAT - D d.o.o. PULA</item>
    </izvorni_sadrzaj>
    <derivirana_varijabla naziv="DomainObject.Predmet.ProtuStrankaListNazivFormated_1">
      <item>KVADRAT - D d.o.o. PULA</item>
    </derivirana_varijabla>
  </DomainObject.Predmet.ProtuStrankaListNazivFormated>
  <DomainObject.Predmet.ProtuStrankaListNazivFormatedOIB>
    <izvorni_sadrzaj>
      <item>KVADRAT - D d.o.o. PULA, OIB 75828031048</item>
    </izvorni_sadrzaj>
    <derivirana_varijabla naziv="DomainObject.Predmet.ProtuStrankaListNazivFormatedOIB_1">
      <item>KVADRAT - D d.o.o. PULA, OIB 75828031048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St-2306/2016-4</izvorni_sadrzaj>
    <derivirana_varijabla naziv="DomainObject.PoslovniBrojDokumenta_1">St-2306/2016-4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KVADRAT - D d.o.o. PULA</izvorni_sadrzaj>
    <derivirana_varijabla naziv="DomainObject.Predmet.ProtustrankaIDrugi_1">KVADRAT - 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KVADRAT - D d.o.o. PULA, OIB 75828031048, Silvija Strahimira Kranjčevića 21, 52100 Pula</izvorni_sadrzaj>
    <derivirana_varijabla naziv="DomainObject.Predmet.ProtustrankaIDrugiAdressOIB_1">KVADRAT - D d.o.o. PULA, OIB 75828031048, Silvija Strahimira Kranjčevića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KVADRAT - D d.o.o. PULA</item>
    </izvorni_sadrzaj>
    <derivirana_varijabla naziv="DomainObject.Predmet.SudioniciListNaziv_1">
      <item>FINANCIJSKA AGENCIJA, RC RIJEKA, PODRUŽNICA PULA, PULA</item>
      <item>KVADRAT - D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KVADRAT - D d.o.o. PULA, OIB 75828031048, Silvija Strahimira Kranjčevića 21,52100 Pula</item>
    </izvorni_sadrzaj>
    <derivirana_varijabla naziv="DomainObject.Predmet.SudioniciListAdressOIB_1">
      <item>FINANCIJSKA AGENCIJA, RC RIJEKA, PODRUŽNICA PULA, PULA, OIB 85821130368, Ulica grada Vukovara 70,10000 Zagreb</item>
      <item>KVADRAT - D d.o.o. PULA, OIB 75828031048, Silvija Strahimira Kranjčevića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75828031048</item>
    </izvorni_sadrzaj>
    <derivirana_varijabla naziv="DomainObject.Predmet.SudioniciListNazivOIB_1">
      <item>, OIB 85821130368</item>
      <item>, OIB 75828031048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A561D-DC5C-4C41-9D3B-FFE820D28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2444</properties:Characters>
  <properties:Lines>83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2016-12-07T09:13:00Z</dcterms:created>
  <dc:creator>Darija Miličević</dc:creator>
  <cp:lastModifiedBy>Darija Miličević</cp:lastModifiedBy>
  <cp:lastPrinted>2016-12-07T11:47:00Z</cp:lastPrinted>
  <dcterms:modified xmlns:xsi="http://www.w3.org/2001/XMLSchema-instance" xsi:type="dcterms:W3CDTF">2016-12-07T11:47:00Z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St-2306/2016-4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