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bd14c" w14:paraId="57bd14c" w:rsidRDefault="00C00841" w:rsidP="009535D0" w:rsidR="00AD2515" w:rsidRPr="00885F92">
      <w:pPr>
        <w:tabs>
          <w:tab w:pos="8312" w:val="right"/>
        </w:tabs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2515" w:rsidP="009535D0" w:rsidR="00AD2515" w:rsidRPr="00885F92">
      <w:pPr>
        <w:tabs>
          <w:tab w:pos="8312" w:val="right"/>
        </w:tabs>
        <w:rPr>
          <w:b/>
        </w:rPr>
      </w:pPr>
      <w:r w:rsidRPr="00885F92">
        <w:rPr>
          <w:b/>
        </w:rPr>
        <w:tab/>
        <w:t xml:space="preserve">   </w:t>
      </w:r>
      <w:proofErr w:type="spellStart"/>
      <w:r w:rsidRPr="00885F92">
        <w:rPr>
          <w:b/>
        </w:rPr>
        <w:t>Posl</w:t>
      </w:r>
      <w:proofErr w:type="spellEnd"/>
      <w:r w:rsidRPr="00885F92">
        <w:rPr>
          <w:b/>
        </w:rPr>
        <w:t>. br. 18 St-</w:t>
      </w:r>
      <w:r w:rsidR="00FA38F2">
        <w:rPr>
          <w:b/>
        </w:rPr>
        <w:t>20</w:t>
      </w:r>
      <w:r w:rsidR="00A34D20">
        <w:rPr>
          <w:b/>
        </w:rPr>
        <w:t>66</w:t>
      </w:r>
      <w:r w:rsidRPr="00885F92">
        <w:rPr>
          <w:b/>
        </w:rPr>
        <w:t>/201</w:t>
      </w:r>
      <w:r>
        <w:rPr>
          <w:b/>
        </w:rPr>
        <w:t>6</w:t>
      </w:r>
      <w:r w:rsidR="009F6DC7">
        <w:rPr>
          <w:b/>
        </w:rPr>
        <w:t>-51</w:t>
      </w:r>
    </w:p>
    <w:p w:rsidRDefault="00AD2515" w:rsidP="00215C9F" w:rsidR="00AD2515" w:rsidRPr="00885F92">
      <w:pPr>
        <w:jc w:val="both"/>
        <w:rPr>
          <w:b/>
        </w:rPr>
      </w:pPr>
    </w:p>
    <w:p w:rsidRDefault="00AD2515" w:rsidP="00215C9F" w:rsidR="00AD2515" w:rsidRPr="00885F92">
      <w:pPr>
        <w:jc w:val="both"/>
        <w:rPr>
          <w:b/>
        </w:rPr>
      </w:pPr>
    </w:p>
    <w:p w:rsidRDefault="00AD2515" w:rsidP="00215C9F" w:rsidR="00AD2515" w:rsidRPr="00885F92">
      <w:pPr>
        <w:jc w:val="both"/>
        <w:rPr>
          <w:b/>
        </w:rPr>
      </w:pPr>
      <w:r w:rsidRPr="00885F92">
        <w:rPr>
          <w:b/>
        </w:rPr>
        <w:t>REPUBLIKA HRVATSKA</w:t>
      </w:r>
    </w:p>
    <w:p w:rsidRDefault="00AD2515" w:rsidP="00215C9F" w:rsidR="00AD2515" w:rsidRPr="00885F92">
      <w:pPr>
        <w:jc w:val="both"/>
        <w:rPr>
          <w:b/>
        </w:rPr>
      </w:pPr>
      <w:r w:rsidRPr="00885F92">
        <w:rPr>
          <w:b/>
        </w:rPr>
        <w:t>TRGOVAČKI SUD U SPLITU</w:t>
      </w:r>
    </w:p>
    <w:p w:rsidRDefault="00FF5E69" w:rsidP="00215C9F" w:rsidR="00AD2515">
      <w:pPr>
        <w:jc w:val="both"/>
        <w:rPr>
          <w:b/>
        </w:rPr>
      </w:pPr>
      <w:r>
        <w:rPr>
          <w:b/>
        </w:rPr>
        <w:t>Stalna služba u Dubrovniku</w:t>
      </w:r>
    </w:p>
    <w:p w:rsidRDefault="00FF5E69" w:rsidP="00215C9F" w:rsidR="00FF5E69" w:rsidRPr="00885F92">
      <w:pPr>
        <w:jc w:val="both"/>
        <w:rPr>
          <w:b/>
        </w:rPr>
      </w:pPr>
      <w:r>
        <w:rPr>
          <w:b/>
        </w:rPr>
        <w:t>Dr. Ante Starčevića 23, Dubrovnik</w:t>
      </w:r>
    </w:p>
    <w:p w:rsidRDefault="00AD2515" w:rsidP="00B70172" w:rsidR="00AD2515" w:rsidRPr="00885F92">
      <w:pPr>
        <w:jc w:val="right"/>
        <w:rPr>
          <w:b/>
        </w:rPr>
      </w:pPr>
    </w:p>
    <w:p w:rsidRDefault="00BD6E69" w:rsidP="009D0CE4" w:rsidR="00BD6E69">
      <w:pPr>
        <w:rPr>
          <w:b/>
        </w:rPr>
      </w:pPr>
    </w:p>
    <w:p w:rsidRDefault="00BD6E69" w:rsidP="00F138FB" w:rsidR="00BD6E69">
      <w:pPr>
        <w:jc w:val="center"/>
        <w:rPr>
          <w:b/>
        </w:rPr>
      </w:pPr>
    </w:p>
    <w:p w:rsidRDefault="00AD2515" w:rsidP="00F138FB" w:rsidR="00AD2515" w:rsidRPr="00885F92">
      <w:pPr>
        <w:jc w:val="center"/>
        <w:rPr>
          <w:b/>
        </w:rPr>
      </w:pPr>
      <w:r w:rsidRPr="00885F92">
        <w:rPr>
          <w:b/>
        </w:rPr>
        <w:t>P O T V R D A     O    I M E N O V A N J U</w:t>
      </w:r>
    </w:p>
    <w:p w:rsidRDefault="00AD2515" w:rsidP="009D0CE4" w:rsidR="00AD2515" w:rsidRPr="00885F92">
      <w:pPr>
        <w:rPr>
          <w:b/>
        </w:rPr>
      </w:pPr>
    </w:p>
    <w:p w:rsidRDefault="00AD2515" w:rsidP="00F138FB" w:rsidR="00AD2515" w:rsidRPr="00885F92">
      <w:pPr>
        <w:jc w:val="center"/>
        <w:rPr>
          <w:b/>
        </w:rPr>
      </w:pPr>
    </w:p>
    <w:p w:rsidRDefault="00CD5929" w:rsidP="00E624AE" w:rsidR="00CD5929">
      <w:pPr>
        <w:ind w:firstLine="720"/>
        <w:jc w:val="both"/>
      </w:pPr>
      <w:r>
        <w:t xml:space="preserve">Odlukom skupštine vjerovnika na ročištu </w:t>
      </w:r>
      <w:r w:rsidR="00AD2515">
        <w:t xml:space="preserve">od </w:t>
      </w:r>
      <w:r w:rsidR="00A34D20">
        <w:t>26</w:t>
      </w:r>
      <w:r w:rsidR="00AD2515">
        <w:t xml:space="preserve">. </w:t>
      </w:r>
      <w:r w:rsidR="00A34D20">
        <w:t>rujn</w:t>
      </w:r>
      <w:r w:rsidR="00FA38F2">
        <w:t>a 201</w:t>
      </w:r>
      <w:r w:rsidR="00A34D20">
        <w:t>8</w:t>
      </w:r>
      <w:r w:rsidR="00AD2515">
        <w:t xml:space="preserve">.g. </w:t>
      </w:r>
      <w:r>
        <w:t>u stečajnom postupku</w:t>
      </w:r>
      <w:r w:rsidR="00AD2515" w:rsidRPr="00885F92">
        <w:t xml:space="preserve"> </w:t>
      </w:r>
      <w:r w:rsidR="00A34D20" w:rsidRPr="00A34D20">
        <w:t>URANIUM  d.o.o. „u stečaju“, Dubrovnik, Vukovarska 22, MBS: 090021461, OIB: 13790766163</w:t>
      </w:r>
      <w:r w:rsidR="00FA38F2">
        <w:t xml:space="preserve"> </w:t>
      </w:r>
      <w:r w:rsidR="00AD2515" w:rsidRPr="00885F92">
        <w:t>imenovan je</w:t>
      </w:r>
      <w:r>
        <w:t xml:space="preserve"> stečajni upravitelj </w:t>
      </w:r>
      <w:r w:rsidR="009F6DC7">
        <w:t>ZDRAVKO ČUPKOVIĆ</w:t>
      </w:r>
      <w:r>
        <w:t xml:space="preserve"> iz </w:t>
      </w:r>
      <w:r w:rsidR="009F6DC7">
        <w:t>Rijeke, Dr. Zdravka Kučića 3</w:t>
      </w:r>
      <w:r>
        <w:t>, OIB: 74</w:t>
      </w:r>
      <w:r w:rsidR="009F6DC7">
        <w:t>095088079</w:t>
      </w:r>
      <w:r w:rsidRPr="00CD5929">
        <w:t xml:space="preserve"> za stečajnog upravitelja stečajnog dužnika</w:t>
      </w:r>
      <w:r w:rsidR="00BD6E69">
        <w:t>.</w:t>
      </w:r>
    </w:p>
    <w:p w:rsidRDefault="00CD5929" w:rsidP="00BD6E69" w:rsidR="00CD5929">
      <w:pPr>
        <w:jc w:val="both"/>
      </w:pPr>
    </w:p>
    <w:p w:rsidRDefault="00AD2515" w:rsidP="00E624AE" w:rsidR="00AD2515">
      <w:pPr>
        <w:ind w:firstLine="720"/>
        <w:jc w:val="both"/>
      </w:pPr>
      <w:r w:rsidRPr="00885F92">
        <w:t xml:space="preserve"> </w:t>
      </w:r>
      <w:r w:rsidR="00CD5929">
        <w:t xml:space="preserve">Predajom ove potvrde o imenovanju, dosadašnjem stečajnom upravitelju </w:t>
      </w:r>
      <w:r w:rsidR="009F6DC7" w:rsidRPr="009F6DC7">
        <w:t xml:space="preserve">Marko Lonac, Dubrovnik, </w:t>
      </w:r>
      <w:proofErr w:type="spellStart"/>
      <w:r w:rsidR="009F6DC7" w:rsidRPr="009F6DC7">
        <w:t>Brdasta</w:t>
      </w:r>
      <w:proofErr w:type="spellEnd"/>
      <w:r w:rsidR="009F6DC7" w:rsidRPr="009F6DC7">
        <w:t xml:space="preserve"> 12, OIB: 43471049776</w:t>
      </w:r>
      <w:r w:rsidR="004E60A5">
        <w:t>,</w:t>
      </w:r>
      <w:r w:rsidR="00FF5E69">
        <w:t xml:space="preserve"> </w:t>
      </w:r>
      <w:r w:rsidR="00BD6E69">
        <w:t xml:space="preserve">prestaju ovlaštenja u </w:t>
      </w:r>
      <w:r w:rsidR="00BD6E69" w:rsidRPr="00BD6E69">
        <w:t>stečajnom postupku</w:t>
      </w:r>
      <w:r w:rsidR="009F6DC7">
        <w:t xml:space="preserve"> nad stečajnim dužnikom</w:t>
      </w:r>
      <w:r w:rsidR="00BD6E69" w:rsidRPr="00BD6E69">
        <w:t xml:space="preserve"> </w:t>
      </w:r>
      <w:r w:rsidR="009F6DC7" w:rsidRPr="009F6DC7">
        <w:t>URANIUM  d.o.o. „u stečaju“, Dubrovnik, Vukovarska 22, MBS: 090021461, OIB: 13790766163</w:t>
      </w:r>
      <w:r w:rsidRPr="00885F92">
        <w:t xml:space="preserve">. </w:t>
      </w:r>
    </w:p>
    <w:p w:rsidRDefault="00BD6E69" w:rsidP="00E624AE" w:rsidR="00BD6E69">
      <w:pPr>
        <w:ind w:firstLine="720"/>
        <w:jc w:val="both"/>
      </w:pPr>
    </w:p>
    <w:p w:rsidRDefault="00BD6E69" w:rsidP="00BD6E69" w:rsidR="00AD2515">
      <w:pPr>
        <w:ind w:firstLine="708"/>
        <w:jc w:val="both"/>
      </w:pPr>
      <w:r>
        <w:t>D</w:t>
      </w:r>
      <w:r w:rsidRPr="00BD6E69">
        <w:t>osadašnj</w:t>
      </w:r>
      <w:r>
        <w:t>i</w:t>
      </w:r>
      <w:r w:rsidRPr="00BD6E69">
        <w:t xml:space="preserve"> stečajn</w:t>
      </w:r>
      <w:r>
        <w:t>i</w:t>
      </w:r>
      <w:r w:rsidRPr="00BD6E69">
        <w:t xml:space="preserve"> upravitelju </w:t>
      </w:r>
      <w:r w:rsidR="009F6DC7">
        <w:t>Marko Lonac</w:t>
      </w:r>
      <w:r>
        <w:t xml:space="preserve"> dužan je predati svoje dužnosti novom stečajnom upravitelju </w:t>
      </w:r>
      <w:r w:rsidR="009F6DC7">
        <w:t xml:space="preserve">Zdravku </w:t>
      </w:r>
      <w:proofErr w:type="spellStart"/>
      <w:r w:rsidR="009F6DC7">
        <w:t>Čupković</w:t>
      </w:r>
      <w:proofErr w:type="spellEnd"/>
      <w:r>
        <w:t xml:space="preserve"> u roku od tri dana.</w:t>
      </w:r>
    </w:p>
    <w:p w:rsidRDefault="00BD6E69" w:rsidP="00BD6E69" w:rsidR="00BD6E69" w:rsidRPr="00885F92">
      <w:pPr>
        <w:ind w:firstLine="708"/>
        <w:jc w:val="both"/>
      </w:pPr>
    </w:p>
    <w:p w:rsidRDefault="00AD2515" w:rsidP="00F138FB" w:rsidR="00AD2515" w:rsidRPr="00885F92">
      <w:pPr>
        <w:jc w:val="both"/>
      </w:pPr>
      <w:r w:rsidRPr="00885F92">
        <w:tab/>
      </w:r>
      <w:r>
        <w:t>S</w:t>
      </w:r>
      <w:r w:rsidRPr="00885F92">
        <w:t>tečajni upravitelj</w:t>
      </w:r>
      <w:r w:rsidR="00BD6E69">
        <w:t xml:space="preserve"> </w:t>
      </w:r>
      <w:r w:rsidR="009F6DC7" w:rsidRPr="009F6DC7">
        <w:t>Zdravk</w:t>
      </w:r>
      <w:r w:rsidR="009F6DC7">
        <w:t>o</w:t>
      </w:r>
      <w:r w:rsidR="009F6DC7" w:rsidRPr="009F6DC7">
        <w:t xml:space="preserve"> </w:t>
      </w:r>
      <w:proofErr w:type="spellStart"/>
      <w:r w:rsidR="009F6DC7" w:rsidRPr="009F6DC7">
        <w:t>Čupković</w:t>
      </w:r>
      <w:proofErr w:type="spellEnd"/>
      <w:r w:rsidR="009F6DC7" w:rsidRPr="009F6DC7">
        <w:t xml:space="preserve"> </w:t>
      </w:r>
      <w:r w:rsidRPr="00885F92">
        <w:t xml:space="preserve">je ovu potvrdu dužan vratiti odmah po završetku svoje dužnosti. </w:t>
      </w:r>
    </w:p>
    <w:p w:rsidRDefault="00AD2515" w:rsidP="00F138FB" w:rsidR="00AD2515" w:rsidRPr="00885F92">
      <w:pPr>
        <w:jc w:val="both"/>
      </w:pPr>
    </w:p>
    <w:p w:rsidRDefault="00AD2515" w:rsidP="00F138FB" w:rsidR="00AD2515" w:rsidRPr="00885F92">
      <w:pPr>
        <w:jc w:val="both"/>
        <w:rPr>
          <w:b/>
        </w:rPr>
      </w:pPr>
      <w:r w:rsidRPr="00885F92">
        <w:rPr>
          <w:b/>
        </w:rPr>
        <w:tab/>
      </w:r>
      <w:r w:rsidRPr="00885F92">
        <w:rPr>
          <w:b/>
        </w:rPr>
        <w:tab/>
      </w:r>
      <w:r w:rsidRPr="00885F92">
        <w:rPr>
          <w:b/>
        </w:rPr>
        <w:tab/>
        <w:t xml:space="preserve">U </w:t>
      </w:r>
      <w:r w:rsidR="00FF5E69">
        <w:rPr>
          <w:b/>
        </w:rPr>
        <w:t>Dubrovniku</w:t>
      </w:r>
      <w:r w:rsidRPr="00885F92">
        <w:rPr>
          <w:b/>
        </w:rPr>
        <w:t xml:space="preserve">, </w:t>
      </w:r>
      <w:r w:rsidR="009F6DC7">
        <w:rPr>
          <w:b/>
        </w:rPr>
        <w:t>26</w:t>
      </w:r>
      <w:r>
        <w:rPr>
          <w:b/>
        </w:rPr>
        <w:t xml:space="preserve">. </w:t>
      </w:r>
      <w:r w:rsidR="009F6DC7">
        <w:rPr>
          <w:b/>
        </w:rPr>
        <w:t>rujn</w:t>
      </w:r>
      <w:r w:rsidR="00FA38F2">
        <w:rPr>
          <w:b/>
        </w:rPr>
        <w:t>a</w:t>
      </w:r>
      <w:r w:rsidRPr="00885F92">
        <w:rPr>
          <w:b/>
        </w:rPr>
        <w:t xml:space="preserve"> 201</w:t>
      </w:r>
      <w:r w:rsidR="009F6DC7">
        <w:rPr>
          <w:b/>
        </w:rPr>
        <w:t>8</w:t>
      </w:r>
      <w:r w:rsidRPr="00885F92">
        <w:rPr>
          <w:b/>
        </w:rPr>
        <w:t>. godine</w:t>
      </w:r>
    </w:p>
    <w:p w:rsidRDefault="00AD2515" w:rsidP="00F138FB" w:rsidR="00AD2515" w:rsidRPr="00885F92">
      <w:pPr>
        <w:jc w:val="both"/>
      </w:pPr>
    </w:p>
    <w:p w:rsidRDefault="00AD2515" w:rsidP="00F138FB" w:rsidR="00AD2515" w:rsidRPr="00885F92">
      <w:pPr>
        <w:jc w:val="both"/>
      </w:pPr>
    </w:p>
    <w:p w:rsidRDefault="00AD2515" w:rsidP="00F138FB" w:rsidR="00AD2515" w:rsidRPr="00885F92">
      <w:pPr>
        <w:jc w:val="both"/>
        <w:rPr>
          <w:b/>
        </w:rPr>
      </w:pPr>
      <w:r w:rsidRPr="00885F92">
        <w:tab/>
      </w:r>
      <w:r w:rsidRPr="00885F92">
        <w:tab/>
      </w:r>
      <w:r w:rsidRPr="00885F92">
        <w:tab/>
      </w:r>
      <w:r w:rsidRPr="00885F92">
        <w:tab/>
      </w:r>
      <w:r w:rsidRPr="00885F92">
        <w:tab/>
      </w:r>
      <w:r w:rsidRPr="00885F92">
        <w:tab/>
      </w:r>
      <w:r w:rsidRPr="00885F92">
        <w:tab/>
      </w:r>
      <w:r w:rsidR="009F6DC7">
        <w:rPr>
          <w:b/>
        </w:rPr>
        <w:t>S</w:t>
      </w:r>
      <w:r w:rsidRPr="00885F92">
        <w:rPr>
          <w:b/>
        </w:rPr>
        <w:t>udac:</w:t>
      </w:r>
    </w:p>
    <w:p w:rsidRDefault="00AD2515" w:rsidP="00F138FB" w:rsidR="00AD2515" w:rsidRPr="00885F92">
      <w:pPr>
        <w:jc w:val="both"/>
        <w:rPr>
          <w:b/>
        </w:rPr>
      </w:pPr>
    </w:p>
    <w:p w:rsidRDefault="00AD2515" w:rsidP="00F138FB" w:rsidR="00AD2515">
      <w:pPr>
        <w:jc w:val="both"/>
        <w:rPr>
          <w:b/>
        </w:rPr>
      </w:pPr>
      <w:r w:rsidRPr="00885F92">
        <w:rPr>
          <w:b/>
        </w:rPr>
        <w:tab/>
      </w:r>
      <w:r w:rsidRPr="00885F92">
        <w:rPr>
          <w:b/>
        </w:rPr>
        <w:tab/>
      </w:r>
      <w:r w:rsidRPr="00885F92">
        <w:rPr>
          <w:b/>
        </w:rPr>
        <w:tab/>
      </w:r>
      <w:r w:rsidRPr="00885F92">
        <w:rPr>
          <w:b/>
        </w:rPr>
        <w:tab/>
      </w:r>
      <w:r w:rsidRPr="00885F92">
        <w:rPr>
          <w:b/>
        </w:rPr>
        <w:tab/>
      </w:r>
      <w:r w:rsidRPr="00885F92">
        <w:rPr>
          <w:b/>
        </w:rPr>
        <w:tab/>
      </w:r>
      <w:r w:rsidRPr="00885F92">
        <w:rPr>
          <w:b/>
        </w:rPr>
        <w:tab/>
        <w:t>Katarina Franković</w:t>
      </w:r>
    </w:p>
    <w:p w:rsidRDefault="009D0CE4" w:rsidP="00F138FB" w:rsidR="009D0CE4">
      <w:pPr>
        <w:jc w:val="both"/>
        <w:rPr>
          <w:b/>
        </w:rPr>
      </w:pPr>
    </w:p>
    <w:p w:rsidRDefault="009D0CE4" w:rsidP="00F138FB" w:rsidR="009D0CE4">
      <w:pPr>
        <w:jc w:val="both"/>
        <w:rPr>
          <w:b/>
        </w:rPr>
      </w:pPr>
      <w:r>
        <w:rPr>
          <w:b/>
        </w:rPr>
        <w:t>DN-a:</w:t>
      </w:r>
    </w:p>
    <w:p w:rsidRDefault="009D0CE4" w:rsidP="00F138FB" w:rsidR="009D0CE4" w:rsidRPr="009D0CE4">
      <w:pPr>
        <w:jc w:val="both"/>
      </w:pPr>
      <w:r w:rsidRPr="009D0CE4">
        <w:t>-mrežna stranica e-oglasna ploča suda</w:t>
      </w:r>
    </w:p>
    <w:p w:rsidRDefault="009D0CE4" w:rsidP="00F138FB" w:rsidR="009D0CE4" w:rsidRPr="009D0CE4">
      <w:pPr>
        <w:jc w:val="both"/>
      </w:pPr>
      <w:r w:rsidRPr="009D0CE4">
        <w:t xml:space="preserve">- stečajni upravitelj </w:t>
      </w:r>
      <w:r w:rsidR="009F6DC7">
        <w:t>Marko Lonac</w:t>
      </w:r>
    </w:p>
    <w:p w:rsidRDefault="009D0CE4" w:rsidP="00F138FB" w:rsidR="009D0CE4" w:rsidRPr="009D0CE4">
      <w:pPr>
        <w:jc w:val="both"/>
      </w:pPr>
      <w:r w:rsidRPr="009D0CE4">
        <w:t xml:space="preserve">- stečajni upravitelj </w:t>
      </w:r>
      <w:r w:rsidR="009F6DC7" w:rsidRPr="009F6DC7">
        <w:t>Zdravk</w:t>
      </w:r>
      <w:r w:rsidR="009F6DC7">
        <w:t>o</w:t>
      </w:r>
      <w:r w:rsidR="009F6DC7" w:rsidRPr="009F6DC7">
        <w:t xml:space="preserve"> </w:t>
      </w:r>
      <w:proofErr w:type="spellStart"/>
      <w:r w:rsidR="009F6DC7" w:rsidRPr="009F6DC7">
        <w:t>Čupković</w:t>
      </w:r>
      <w:proofErr w:type="spellEnd"/>
    </w:p>
    <w:p w:rsidRDefault="009D0CE4" w:rsidP="00F138FB" w:rsidR="009D0CE4" w:rsidRPr="009D0CE4">
      <w:pPr>
        <w:jc w:val="both"/>
      </w:pPr>
    </w:p>
    <w:p w:rsidRDefault="00AD2515" w:rsidP="00F138FB" w:rsidR="00AD2515" w:rsidRPr="009D0CE4"/>
    <w:p w:rsidRDefault="00AD2515" w:rsidP="00F138FB" w:rsidR="00AD2515" w:rsidRPr="00885F92">
      <w:pPr>
        <w:jc w:val="center"/>
      </w:pPr>
    </w:p>
    <w:p w:rsidRDefault="00AD2515" w:rsidR="00AD2515" w:rsidRPr="00885F92"/>
    <w:sectPr w:rsidSect="00CE7A86" w:rsidR="00AD2515" w:rsidRPr="00885F92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2515" w:rsidR="00AD2515">
      <w:r>
        <w:separator/>
      </w:r>
    </w:p>
  </w:endnote>
  <w:endnote w:id="0" w:type="continuationSeparator">
    <w:p w:rsidRDefault="00AD2515" w:rsidR="00AD2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2515" w:rsidR="00AD2515">
      <w:r>
        <w:separator/>
      </w:r>
    </w:p>
  </w:footnote>
  <w:footnote w:id="0" w:type="continuationSeparator">
    <w:p w:rsidRDefault="00AD2515" w:rsidR="00AD2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2515" w:rsidP="00E91F84" w:rsidR="00AD25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2515" w:rsidR="00AD25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2515" w:rsidP="00E91F84" w:rsidR="00AD251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9D0CE4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AD2515" w:rsidP="0084417E" w:rsidR="00AD2515" w:rsidRPr="005E6841">
    <w:pPr>
      <w:jc w:val="right"/>
      <w:rPr>
        <w:rFonts w:hAnsi="Book Antiqua" w:ascii="Book Antiqua"/>
        <w:b/>
      </w:rPr>
    </w:pPr>
    <w:proofErr w:type="spellStart"/>
    <w:r w:rsidRPr="005E6841">
      <w:rPr>
        <w:rFonts w:hAnsi="Book Antiqua" w:ascii="Book Antiqua"/>
        <w:b/>
      </w:rPr>
      <w:t>Posl</w:t>
    </w:r>
    <w:proofErr w:type="spellEnd"/>
    <w:r w:rsidRPr="005E6841">
      <w:rPr>
        <w:rFonts w:hAnsi="Book Antiqua" w:ascii="Book Antiqua"/>
        <w:b/>
      </w:rPr>
      <w:t>. br. 18 St-72/2012</w:t>
    </w:r>
  </w:p>
  <w:p w:rsidRDefault="00AD2515" w:rsidP="0084417E" w:rsidR="00AD2515" w:rsidRPr="005E6841">
    <w:pPr>
      <w:jc w:val="both"/>
      <w:rPr>
        <w:rFonts w:hAnsi="Book Antiqua" w:ascii="Book Antiqua"/>
        <w:b/>
      </w:rPr>
    </w:pPr>
  </w:p>
  <w:p w:rsidRDefault="00AD2515" w:rsidP="0084417E" w:rsidR="00AD251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41E7028"/>
    <w:multiLevelType w:val="hybridMultilevel"/>
    <w:tmpl w:val="3E56E8B8"/>
    <w:lvl w:tplc="411E8A8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1359"/>
    <w:rsid w:val="000023AF"/>
    <w:rsid w:val="00005E24"/>
    <w:rsid w:val="000234E0"/>
    <w:rsid w:val="000318B8"/>
    <w:rsid w:val="000350CE"/>
    <w:rsid w:val="00040488"/>
    <w:rsid w:val="00043FE9"/>
    <w:rsid w:val="00064E57"/>
    <w:rsid w:val="00074FFE"/>
    <w:rsid w:val="00095006"/>
    <w:rsid w:val="000B3478"/>
    <w:rsid w:val="000B51F4"/>
    <w:rsid w:val="000C55CA"/>
    <w:rsid w:val="000C6180"/>
    <w:rsid w:val="000D0564"/>
    <w:rsid w:val="000D29D5"/>
    <w:rsid w:val="000D3FF2"/>
    <w:rsid w:val="000E0CD5"/>
    <w:rsid w:val="000E1912"/>
    <w:rsid w:val="000E3B7A"/>
    <w:rsid w:val="000E56A5"/>
    <w:rsid w:val="000F1CB0"/>
    <w:rsid w:val="00103CB8"/>
    <w:rsid w:val="00105FEC"/>
    <w:rsid w:val="00116DB4"/>
    <w:rsid w:val="00124B54"/>
    <w:rsid w:val="00137D25"/>
    <w:rsid w:val="001669F9"/>
    <w:rsid w:val="001724FD"/>
    <w:rsid w:val="001732D0"/>
    <w:rsid w:val="00191C18"/>
    <w:rsid w:val="0019547D"/>
    <w:rsid w:val="001B14F0"/>
    <w:rsid w:val="001C65EB"/>
    <w:rsid w:val="001D0BD5"/>
    <w:rsid w:val="001D2D3E"/>
    <w:rsid w:val="001D363B"/>
    <w:rsid w:val="001D608E"/>
    <w:rsid w:val="001D627F"/>
    <w:rsid w:val="00202E9C"/>
    <w:rsid w:val="00215C9F"/>
    <w:rsid w:val="00217228"/>
    <w:rsid w:val="00222382"/>
    <w:rsid w:val="00224E23"/>
    <w:rsid w:val="002309A3"/>
    <w:rsid w:val="00235C39"/>
    <w:rsid w:val="00241FF9"/>
    <w:rsid w:val="002479E9"/>
    <w:rsid w:val="0025703D"/>
    <w:rsid w:val="00270034"/>
    <w:rsid w:val="0027060D"/>
    <w:rsid w:val="00270733"/>
    <w:rsid w:val="0027349C"/>
    <w:rsid w:val="00276F44"/>
    <w:rsid w:val="00283517"/>
    <w:rsid w:val="00287E14"/>
    <w:rsid w:val="0029352F"/>
    <w:rsid w:val="002A3403"/>
    <w:rsid w:val="002B2343"/>
    <w:rsid w:val="002B41D2"/>
    <w:rsid w:val="002B4279"/>
    <w:rsid w:val="002B595B"/>
    <w:rsid w:val="002B6988"/>
    <w:rsid w:val="002C1900"/>
    <w:rsid w:val="002C2BCC"/>
    <w:rsid w:val="002C6701"/>
    <w:rsid w:val="002C768C"/>
    <w:rsid w:val="002E4FC1"/>
    <w:rsid w:val="002E6A28"/>
    <w:rsid w:val="002E74BC"/>
    <w:rsid w:val="002F3D4F"/>
    <w:rsid w:val="002F4663"/>
    <w:rsid w:val="00312745"/>
    <w:rsid w:val="00320035"/>
    <w:rsid w:val="00325D86"/>
    <w:rsid w:val="00330764"/>
    <w:rsid w:val="00331AD9"/>
    <w:rsid w:val="00334A25"/>
    <w:rsid w:val="003356EA"/>
    <w:rsid w:val="00346A04"/>
    <w:rsid w:val="0035139E"/>
    <w:rsid w:val="0035202B"/>
    <w:rsid w:val="00360179"/>
    <w:rsid w:val="00382C2B"/>
    <w:rsid w:val="003A5A80"/>
    <w:rsid w:val="003C3648"/>
    <w:rsid w:val="003C3C36"/>
    <w:rsid w:val="003C46F2"/>
    <w:rsid w:val="003D2397"/>
    <w:rsid w:val="003E3AD8"/>
    <w:rsid w:val="003F2396"/>
    <w:rsid w:val="003F3F4B"/>
    <w:rsid w:val="003F773B"/>
    <w:rsid w:val="0040699F"/>
    <w:rsid w:val="00406DCB"/>
    <w:rsid w:val="004129EC"/>
    <w:rsid w:val="00414998"/>
    <w:rsid w:val="00415DE7"/>
    <w:rsid w:val="00423866"/>
    <w:rsid w:val="00437DC8"/>
    <w:rsid w:val="00440C01"/>
    <w:rsid w:val="0044258E"/>
    <w:rsid w:val="00445ABB"/>
    <w:rsid w:val="00447FF5"/>
    <w:rsid w:val="00456F2D"/>
    <w:rsid w:val="00481366"/>
    <w:rsid w:val="00495A92"/>
    <w:rsid w:val="004A0D05"/>
    <w:rsid w:val="004A3EB4"/>
    <w:rsid w:val="004B25C3"/>
    <w:rsid w:val="004B4BA7"/>
    <w:rsid w:val="004D1B5C"/>
    <w:rsid w:val="004D5263"/>
    <w:rsid w:val="004E60A5"/>
    <w:rsid w:val="004E792B"/>
    <w:rsid w:val="004F073B"/>
    <w:rsid w:val="00521175"/>
    <w:rsid w:val="00521224"/>
    <w:rsid w:val="005248C0"/>
    <w:rsid w:val="00527C4D"/>
    <w:rsid w:val="00533869"/>
    <w:rsid w:val="005347A7"/>
    <w:rsid w:val="0053485E"/>
    <w:rsid w:val="005369FD"/>
    <w:rsid w:val="00536ABD"/>
    <w:rsid w:val="00537CD7"/>
    <w:rsid w:val="005525BB"/>
    <w:rsid w:val="00557EC2"/>
    <w:rsid w:val="005600CD"/>
    <w:rsid w:val="00562DC1"/>
    <w:rsid w:val="005634D6"/>
    <w:rsid w:val="00581857"/>
    <w:rsid w:val="00584672"/>
    <w:rsid w:val="00585665"/>
    <w:rsid w:val="005952A5"/>
    <w:rsid w:val="00597464"/>
    <w:rsid w:val="005B4DC3"/>
    <w:rsid w:val="005C0DA1"/>
    <w:rsid w:val="005C327C"/>
    <w:rsid w:val="005E1701"/>
    <w:rsid w:val="005E6841"/>
    <w:rsid w:val="005E7F23"/>
    <w:rsid w:val="005F56C2"/>
    <w:rsid w:val="0063094D"/>
    <w:rsid w:val="00635CDA"/>
    <w:rsid w:val="0064198B"/>
    <w:rsid w:val="00667561"/>
    <w:rsid w:val="00693F68"/>
    <w:rsid w:val="006A6514"/>
    <w:rsid w:val="006B2B19"/>
    <w:rsid w:val="006D27E3"/>
    <w:rsid w:val="006E3A5F"/>
    <w:rsid w:val="0070376D"/>
    <w:rsid w:val="00713065"/>
    <w:rsid w:val="00717971"/>
    <w:rsid w:val="0072407F"/>
    <w:rsid w:val="00745678"/>
    <w:rsid w:val="0075619A"/>
    <w:rsid w:val="00760444"/>
    <w:rsid w:val="0077327E"/>
    <w:rsid w:val="007A5515"/>
    <w:rsid w:val="007B6140"/>
    <w:rsid w:val="007C2A17"/>
    <w:rsid w:val="007C2EB0"/>
    <w:rsid w:val="007D1512"/>
    <w:rsid w:val="007E09ED"/>
    <w:rsid w:val="007F47B6"/>
    <w:rsid w:val="008140C5"/>
    <w:rsid w:val="00822ED9"/>
    <w:rsid w:val="00823309"/>
    <w:rsid w:val="00825DAA"/>
    <w:rsid w:val="0083441E"/>
    <w:rsid w:val="00841C16"/>
    <w:rsid w:val="0084417E"/>
    <w:rsid w:val="00845EC5"/>
    <w:rsid w:val="00866B23"/>
    <w:rsid w:val="00871BAD"/>
    <w:rsid w:val="00872314"/>
    <w:rsid w:val="00885C27"/>
    <w:rsid w:val="00885F92"/>
    <w:rsid w:val="00893BE9"/>
    <w:rsid w:val="00897B76"/>
    <w:rsid w:val="008B057E"/>
    <w:rsid w:val="008C22F5"/>
    <w:rsid w:val="008C68B8"/>
    <w:rsid w:val="008D37AA"/>
    <w:rsid w:val="008D3FC8"/>
    <w:rsid w:val="008F78FE"/>
    <w:rsid w:val="009154DF"/>
    <w:rsid w:val="0093279F"/>
    <w:rsid w:val="009366F4"/>
    <w:rsid w:val="00951746"/>
    <w:rsid w:val="009535D0"/>
    <w:rsid w:val="00960197"/>
    <w:rsid w:val="009859F1"/>
    <w:rsid w:val="00986761"/>
    <w:rsid w:val="009A1E65"/>
    <w:rsid w:val="009A2F41"/>
    <w:rsid w:val="009A546A"/>
    <w:rsid w:val="009B41E6"/>
    <w:rsid w:val="009C0006"/>
    <w:rsid w:val="009C1B5A"/>
    <w:rsid w:val="009D0CE4"/>
    <w:rsid w:val="009E56B0"/>
    <w:rsid w:val="009E76F2"/>
    <w:rsid w:val="009F6DC7"/>
    <w:rsid w:val="00A02C5F"/>
    <w:rsid w:val="00A17C63"/>
    <w:rsid w:val="00A245E8"/>
    <w:rsid w:val="00A3143C"/>
    <w:rsid w:val="00A345D9"/>
    <w:rsid w:val="00A34D20"/>
    <w:rsid w:val="00A35768"/>
    <w:rsid w:val="00A35DAF"/>
    <w:rsid w:val="00A36314"/>
    <w:rsid w:val="00A43897"/>
    <w:rsid w:val="00A45AEC"/>
    <w:rsid w:val="00A47724"/>
    <w:rsid w:val="00A47D8C"/>
    <w:rsid w:val="00A50448"/>
    <w:rsid w:val="00A60C03"/>
    <w:rsid w:val="00A65876"/>
    <w:rsid w:val="00A73AD1"/>
    <w:rsid w:val="00A73E71"/>
    <w:rsid w:val="00A765BA"/>
    <w:rsid w:val="00A7704A"/>
    <w:rsid w:val="00A8295A"/>
    <w:rsid w:val="00A86F21"/>
    <w:rsid w:val="00A87FC5"/>
    <w:rsid w:val="00A954E5"/>
    <w:rsid w:val="00A956D1"/>
    <w:rsid w:val="00AA0372"/>
    <w:rsid w:val="00AA0B56"/>
    <w:rsid w:val="00AA540E"/>
    <w:rsid w:val="00AB5D1A"/>
    <w:rsid w:val="00AC1A08"/>
    <w:rsid w:val="00AC2766"/>
    <w:rsid w:val="00AD2515"/>
    <w:rsid w:val="00AD5A74"/>
    <w:rsid w:val="00AE0E32"/>
    <w:rsid w:val="00AE3B78"/>
    <w:rsid w:val="00AE583F"/>
    <w:rsid w:val="00AF026C"/>
    <w:rsid w:val="00AF7CF9"/>
    <w:rsid w:val="00B13CD1"/>
    <w:rsid w:val="00B32384"/>
    <w:rsid w:val="00B3737E"/>
    <w:rsid w:val="00B414F0"/>
    <w:rsid w:val="00B50A1E"/>
    <w:rsid w:val="00B5181F"/>
    <w:rsid w:val="00B637D0"/>
    <w:rsid w:val="00B70172"/>
    <w:rsid w:val="00B738D2"/>
    <w:rsid w:val="00B76BFC"/>
    <w:rsid w:val="00B7724D"/>
    <w:rsid w:val="00BD119A"/>
    <w:rsid w:val="00BD323A"/>
    <w:rsid w:val="00BD6E69"/>
    <w:rsid w:val="00BE74AD"/>
    <w:rsid w:val="00C00841"/>
    <w:rsid w:val="00C07303"/>
    <w:rsid w:val="00C11479"/>
    <w:rsid w:val="00C150DF"/>
    <w:rsid w:val="00C16366"/>
    <w:rsid w:val="00C201B2"/>
    <w:rsid w:val="00C22ABC"/>
    <w:rsid w:val="00C31A8A"/>
    <w:rsid w:val="00C3316C"/>
    <w:rsid w:val="00C36470"/>
    <w:rsid w:val="00C4286F"/>
    <w:rsid w:val="00C55966"/>
    <w:rsid w:val="00C67015"/>
    <w:rsid w:val="00C7493D"/>
    <w:rsid w:val="00C82AAF"/>
    <w:rsid w:val="00C870FC"/>
    <w:rsid w:val="00CA590F"/>
    <w:rsid w:val="00CA7E1B"/>
    <w:rsid w:val="00CB03E5"/>
    <w:rsid w:val="00CB3633"/>
    <w:rsid w:val="00CC47CB"/>
    <w:rsid w:val="00CD5929"/>
    <w:rsid w:val="00CD6B68"/>
    <w:rsid w:val="00CD713B"/>
    <w:rsid w:val="00CD7839"/>
    <w:rsid w:val="00CE3C87"/>
    <w:rsid w:val="00CE43EA"/>
    <w:rsid w:val="00CE60A7"/>
    <w:rsid w:val="00CE7A86"/>
    <w:rsid w:val="00CE7F6D"/>
    <w:rsid w:val="00D12D45"/>
    <w:rsid w:val="00D176CC"/>
    <w:rsid w:val="00D207E4"/>
    <w:rsid w:val="00D339BD"/>
    <w:rsid w:val="00D33D2B"/>
    <w:rsid w:val="00D33D5C"/>
    <w:rsid w:val="00D341B5"/>
    <w:rsid w:val="00D35DDF"/>
    <w:rsid w:val="00D41BA9"/>
    <w:rsid w:val="00D461D4"/>
    <w:rsid w:val="00D46B8E"/>
    <w:rsid w:val="00D66230"/>
    <w:rsid w:val="00D665F7"/>
    <w:rsid w:val="00D6696D"/>
    <w:rsid w:val="00D67F68"/>
    <w:rsid w:val="00D717C6"/>
    <w:rsid w:val="00D75087"/>
    <w:rsid w:val="00D82A84"/>
    <w:rsid w:val="00D8697D"/>
    <w:rsid w:val="00D97D9B"/>
    <w:rsid w:val="00DA0DD7"/>
    <w:rsid w:val="00DD28B5"/>
    <w:rsid w:val="00DD34CC"/>
    <w:rsid w:val="00DD4687"/>
    <w:rsid w:val="00DD6CF4"/>
    <w:rsid w:val="00DE3AAE"/>
    <w:rsid w:val="00DF3102"/>
    <w:rsid w:val="00E01A13"/>
    <w:rsid w:val="00E022E5"/>
    <w:rsid w:val="00E03BD4"/>
    <w:rsid w:val="00E06A15"/>
    <w:rsid w:val="00E20CF3"/>
    <w:rsid w:val="00E21398"/>
    <w:rsid w:val="00E300EE"/>
    <w:rsid w:val="00E42349"/>
    <w:rsid w:val="00E42EC2"/>
    <w:rsid w:val="00E44746"/>
    <w:rsid w:val="00E551D9"/>
    <w:rsid w:val="00E56924"/>
    <w:rsid w:val="00E621D7"/>
    <w:rsid w:val="00E624AE"/>
    <w:rsid w:val="00E64020"/>
    <w:rsid w:val="00E702ED"/>
    <w:rsid w:val="00E73498"/>
    <w:rsid w:val="00E74C2A"/>
    <w:rsid w:val="00E854F3"/>
    <w:rsid w:val="00E91F84"/>
    <w:rsid w:val="00E92946"/>
    <w:rsid w:val="00EA7E8C"/>
    <w:rsid w:val="00EB7926"/>
    <w:rsid w:val="00EC4EA9"/>
    <w:rsid w:val="00EC7CC0"/>
    <w:rsid w:val="00ED04BB"/>
    <w:rsid w:val="00EE030A"/>
    <w:rsid w:val="00EE2BBC"/>
    <w:rsid w:val="00EE431A"/>
    <w:rsid w:val="00EE481D"/>
    <w:rsid w:val="00EE4C5A"/>
    <w:rsid w:val="00EF661F"/>
    <w:rsid w:val="00EF6A61"/>
    <w:rsid w:val="00F04CD3"/>
    <w:rsid w:val="00F04DAD"/>
    <w:rsid w:val="00F138FB"/>
    <w:rsid w:val="00F1646D"/>
    <w:rsid w:val="00F3403B"/>
    <w:rsid w:val="00F44759"/>
    <w:rsid w:val="00F52B51"/>
    <w:rsid w:val="00F548DE"/>
    <w:rsid w:val="00F552C5"/>
    <w:rsid w:val="00F642FC"/>
    <w:rsid w:val="00F745DD"/>
    <w:rsid w:val="00F76331"/>
    <w:rsid w:val="00F77730"/>
    <w:rsid w:val="00F84CBD"/>
    <w:rsid w:val="00F90605"/>
    <w:rsid w:val="00FA38F2"/>
    <w:rsid w:val="00FA557C"/>
    <w:rsid w:val="00FB794F"/>
    <w:rsid w:val="00FD30A5"/>
    <w:rsid w:val="00FE6A15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2AB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9C1B5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C1B5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C1B5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03C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C1B5A"/>
    <w:rPr>
      <w:rFonts w:cs="Times New Roman"/>
      <w:sz w:val="2"/>
    </w:rPr>
  </w:style>
  <w:style w:styleId="Tekstrezerviranogmjesta" w:type="character">
    <w:name w:val="Placeholder Text"/>
    <w:basedOn w:val="Zadanifontodlomka"/>
    <w:uiPriority w:val="99"/>
    <w:semiHidden/>
    <w:rsid w:val="000350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0C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0C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0C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0C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2AB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9C1B5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C1B5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C1B5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03C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C1B5A"/>
    <w:rPr>
      <w:rFonts w:cs="Times New Roman"/>
      <w:sz w:val="2"/>
    </w:rPr>
  </w:style>
  <w:style w:styleId="Tekstrezerviranogmjesta" w:type="character">
    <w:name w:val="Placeholder Text"/>
    <w:basedOn w:val="Zadanifontodlomka"/>
    <w:uiPriority w:val="99"/>
    <w:semiHidden/>
    <w:rsid w:val="000350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0C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0C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0C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0C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2049/15</izvorni_sadrzaj>
    <derivirana_varijabla naziv="DomainObject.Predmet.Opis_1">Nastavak nakon Obustave St 2049/15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URANIUM d.o.o. za nekretnine i usluge zastupanog po punomoćniku Marko Lonac, stečajni upravitelj</izvorni_sadrzaj>
    <derivirana_varijabla naziv="DomainObject.Predmet.ProtustrankaFormated_1">  URANIUM d.o.o. za nekretnine i usluge zastupanog po punomoćniku Marko Lonac, stečajni upravitelj</derivirana_varijabla>
  </DomainObject.Predmet.ProtustrankaFormated>
  <DomainObject.Predmet.ProtustrankaFormatedOIB>
    <izvorni_sadrzaj>  URANIUM d.o.o. za nekretnine i usluge, OIB 13790766163 zastupanog po punomoćniku Marko Lonac, stečajni upravitelj</izvorni_sadrzaj>
    <derivirana_varijabla naziv="DomainObject.Predmet.ProtustrankaFormatedOIB_1">  URANIUM d.o.o. za nekretnine i usluge, OIB 13790766163 zastupanog po punomoćniku Marko Lonac, stečajni upravitelj</derivirana_varijabla>
  </DomainObject.Predmet.ProtustrankaFormatedOIB>
  <DomainObject.Predmet.ProtustrankaFormatedWithAdress>
    <izvorni_sadrzaj> URANIUM d.o.o. za nekretnine i usluge, Vukovarska 22, 20000 Dubrovnik zastupanog po punomoćniku Marko Lonac, stečajni upravitelj</izvorni_sadrzaj>
    <derivirana_varijabla naziv="DomainObject.Predmet.ProtustrankaFormatedWithAdress_1"> URANIUM d.o.o. za nekretnine i usluge, Vukovarska 22, 20000 Dubrovnik zastupanog po punomoćniku Marko Lonac, stečajni upravitelj</derivirana_varijabla>
  </DomainObject.Predmet.ProtustrankaFormatedWithAdress>
  <DomainObject.Predmet.ProtustrankaFormatedWithAdressOIB>
    <izvorni_sadrzaj> URANIUM d.o.o. za nekretnine i usluge, OIB 13790766163, Vukovarska 22, 20000 Dubrovnik zastupanog po punomoćniku Marko Lonac, stečajni upravitelj</izvorni_sadrzaj>
    <derivirana_varijabla naziv="DomainObject.Predmet.ProtustrankaFormatedWithAdressOIB_1"> URANIUM d.o.o. za nekretnine i usluge, OIB 13790766163, Vukovarska 22, 20000 Dubrovnik zastupanog po punomoćniku Marko Lonac, stečajni upravitelj</derivirana_varijabla>
  </DomainObject.Predmet.ProtustrankaFormatedWithAdressOIB>
  <DomainObject.Predmet.ProtustrankaWithAdress>
    <izvorni_sadrzaj>URANIUM d.o.o. za nekretnine i usluge Vukovarska 22, 20000 Dubrovnik</izvorni_sadrzaj>
    <derivirana_varijabla naziv="DomainObject.Predmet.ProtustrankaWithAdress_1">URANIUM d.o.o. za nekretnine i usluge Vukovarska 22, 20000 Dubrovnik</derivirana_varijabla>
  </DomainObject.Predmet.ProtustrankaWithAdress>
  <DomainObject.Predmet.ProtustrankaWithAdressOIB>
    <izvorni_sadrzaj>URANIUM d.o.o. za nekretnine i usluge, OIB 13790766163, Vukovarska 22, 20000 Dubrovnik</izvorni_sadrzaj>
    <derivirana_varijabla naziv="DomainObject.Predmet.ProtustrankaWithAdressOIB_1">URANIUM d.o.o. za nekretnine i usluge, OIB 13790766163, Vukovarska 22, 20000 Dubrovnik</derivirana_varijabla>
  </DomainObject.Predmet.ProtustrankaWithAdressOIB>
  <DomainObject.Predmet.ProtustrankaNazivFormated>
    <izvorni_sadrzaj>URANIUM d.o.o. za nekretnine i usluge</izvorni_sadrzaj>
    <derivirana_varijabla naziv="DomainObject.Predmet.ProtustrankaNazivFormated_1">URANIUM d.o.o. za nekretnine i usluge</derivirana_varijabla>
  </DomainObject.Predmet.ProtustrankaNazivFormated>
  <DomainObject.Predmet.ProtustrankaNazivFormatedOIB>
    <izvorni_sadrzaj>URANIUM d.o.o. za nekretnine i usluge, OIB 13790766163</izvorni_sadrzaj>
    <derivirana_varijabla naziv="DomainObject.Predmet.ProtustrankaNazivFormatedOIB_1">URANIUM d.o.o. za nekretnine i usluge, OIB 13790766163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URANIUM d.o.o. za nekretnine i usluge zastupanog po punomoćniku Marko Lonac, stečajni upravitelj</item>
    </izvorni_sadrzaj>
    <derivirana_varijabla naziv="DomainObject.Predmet.ProtuStrankaListFormated_1">
      <item>URANIUM d.o.o. za nekretnine i usluge zastupanog po punomoćniku Marko Lonac, stečajni upravitelj</item>
    </derivirana_varijabla>
  </DomainObject.Predmet.ProtuStrankaListFormated>
  <DomainObject.Predmet.ProtuStrankaListFormatedOIB>
    <izvorni_sadrzaj>
      <item>URANIUM d.o.o. za nekretnine i usluge, OIB 13790766163 zastupanog po punomoćniku Marko Lonac, stečajni upravitelj</item>
    </izvorni_sadrzaj>
    <derivirana_varijabla naziv="DomainObject.Predmet.ProtuStrankaListFormatedOIB_1">
      <item>URANIUM d.o.o. za nekretnine i usluge, OIB 13790766163 zastupanog po punomoćniku Marko Lonac, stečajni upravitelj</item>
    </derivirana_varijabla>
  </DomainObject.Predmet.ProtuStrankaListFormatedOIB>
  <DomainObject.Predmet.ProtuStrankaListFormatedWithAdress>
    <izvorni_sadrzaj>
      <item>URANIUM d.o.o. za nekretnine i usluge, Vukovarska 22, 20000 Dubrovnik zastupanog po punomoćniku Marko Lonac, stečajni upravitelj</item>
    </izvorni_sadrzaj>
    <derivirana_varijabla naziv="DomainObject.Predmet.ProtuStrankaListFormatedWithAdress_1">
      <item>URANIUM d.o.o. za nekretnine i usluge, Vukovarska 22, 20000 Dubrovnik zastupanog po punomoćniku Marko Lonac, stečajni upravitelj</item>
    </derivirana_varijabla>
  </DomainObject.Predmet.ProtuStrankaListFormatedWithAdress>
  <DomainObject.Predmet.ProtuStrankaListFormatedWithAdressOIB>
    <izvorni_sadrzaj>
      <item>URANIUM d.o.o. za nekretnine i usluge, OIB 13790766163, Vukovarska 22, 20000 Dubrovnik zastupanog po punomoćniku Marko Lonac, stečajni upravitelj</item>
    </izvorni_sadrzaj>
    <derivirana_varijabla naziv="DomainObject.Predmet.ProtuStrankaListFormatedWithAdressOIB_1">
      <item>URANIUM d.o.o. za nekretnine i usluge, OIB 13790766163, Vukovarska 22, 20000 Dubrovnik zastupanog po punomoćniku Marko Lonac, stečajni upravitelj</item>
    </derivirana_varijabla>
  </DomainObject.Predmet.ProtuStrankaListFormatedWithAdressOIB>
  <DomainObject.Predmet.ProtuStrankaListNazivFormated>
    <izvorni_sadrzaj>
      <item>URANIUM d.o.o. za nekretnine i usluge</item>
    </izvorni_sadrzaj>
    <derivirana_varijabla naziv="DomainObject.Predmet.ProtuStrankaListNazivFormated_1">
      <item>URANIUM d.o.o. za nekretnine i usluge</item>
    </derivirana_varijabla>
  </DomainObject.Predmet.ProtuStrankaListNazivFormated>
  <DomainObject.Predmet.ProtuStrankaListNazivFormatedOIB>
    <izvorni_sadrzaj>
      <item>URANIUM d.o.o. za nekretnine i usluge, OIB 13790766163</item>
    </izvorni_sadrzaj>
    <derivirana_varijabla naziv="DomainObject.Predmet.ProtuStrankaListNazivFormatedOIB_1">
      <item>URANIUM d.o.o. za nekretnine i usluge, OIB 13790766163</item>
    </derivirana_varijabla>
  </DomainObject.Predmet.ProtuStrankaListNazivFormatedOIB>
  <DomainObject.Predmet.OstaliListFormated>
    <izvorni_sadrzaj>
      <item>Tihan Hilje</item>
      <item>Marko Lonac, stečajni upravitelj punomoćnik sudionika u postupku URANIUM d.o.o. za nekretnine i usluge</item>
    </izvorni_sadrzaj>
    <derivirana_varijabla naziv="DomainObject.Predmet.OstaliListFormated_1">
      <item>Tihan Hilje</item>
      <item>Marko Lonac, stečajni upravitelj punomoćnik sudionika u postupku URANIUM d.o.o. za nekretnine i usluge</item>
    </derivirana_varijabla>
  </DomainObject.Predmet.OstaliListFormated>
  <DomainObject.Predmet.OstaliListFormatedOIB>
    <izvorni_sadrzaj>
      <item>Tihan Hilje</item>
      <item>Marko Lonac, stečajni upravitelj, OIB 43471049776 punomoćnik sudionika u postupku URANIUM d.o.o. za nekretnine i usluge</item>
    </izvorni_sadrzaj>
    <derivirana_varijabla naziv="DomainObject.Predmet.OstaliListFormatedOIB_1">
      <item>Tihan Hilje</item>
      <item>Marko Lonac, stečajni upravitelj, OIB 43471049776 punomoćnik sudionika u postupku URANIUM d.o.o. za nekretnine i usluge</item>
    </derivirana_varijabla>
  </DomainObject.Predmet.OstaliListFormatedOIB>
  <DomainObject.Predmet.OstaliListFormatedWithAdress>
    <izvorni_sadrzaj>
      <item>Tihan Hilje</item>
      <item>Marko Lonac, stečajni upravitelj, Brdasta 12, 20000 Dubrovnik punomoćnik sudionika u postupku URANIUM d.o.o. za nekretnine i usluge</item>
    </izvorni_sadrzaj>
    <derivirana_varijabla naziv="DomainObject.Predmet.OstaliListFormatedWithAdress_1">
      <item>Tihan Hilje</item>
      <item>Marko Lonac, stečajni upravitelj, Brdasta 12, 20000 Dubrovnik punomoćnik sudionika u postupku URANIUM d.o.o. za nekretnine i usluge</item>
    </derivirana_varijabla>
  </DomainObject.Predmet.OstaliListFormatedWithAdress>
  <DomainObject.Predmet.OstaliListFormatedWithAdressOIB>
    <izvorni_sadrzaj>
      <item>Tihan Hilje</item>
      <item>Marko Lonac, stečajni upravitelj, OIB 43471049776, Brdasta 12, 20000 Dubrovnik punomoćnik sudionika u postupku URANIUM d.o.o. za nekretnine i usluge</item>
    </izvorni_sadrzaj>
    <derivirana_varijabla naziv="DomainObject.Predmet.OstaliListFormatedWithAdressOIB_1">
      <item>Tihan Hilje</item>
      <item>Marko Lonac, stečajni upravitelj, OIB 43471049776, Brdasta 12, 20000 Dubrovnik punomoćnik sudionika u postupku URANIUM d.o.o. za nekretnine i usluge</item>
    </derivirana_varijabla>
  </DomainObject.Predmet.OstaliListFormatedWithAdressOIB>
  <DomainObject.Predmet.OstaliListNazivFormated>
    <izvorni_sadrzaj>
      <item>Tihan Hilje</item>
      <item>Marko Lonac, stečajni upravitelj</item>
    </izvorni_sadrzaj>
    <derivirana_varijabla naziv="DomainObject.Predmet.OstaliListNazivFormated_1">
      <item>Tihan Hilje</item>
      <item>Marko Lonac, stečajni upravitelj</item>
    </derivirana_varijabla>
  </DomainObject.Predmet.OstaliListNazivFormated>
  <DomainObject.Predmet.OstaliListNazivFormatedOIB>
    <izvorni_sadrzaj>
      <item>Tihan Hilje</item>
      <item>Marko Lonac, stečajni upravitelj, OIB 43471049776</item>
    </izvorni_sadrzaj>
    <derivirana_varijabla naziv="DomainObject.Predmet.OstaliListNazivFormatedOIB_1">
      <item>Tihan Hilje</item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URANIUM d.o.o. za nekretnine i usluge</izvorni_sadrzaj>
    <derivirana_varijabla naziv="DomainObject.Predmet.ProtustrankaIDrugi_1">URANIUM d.o.o. za nekretnine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URANIUM d.o.o. za nekretnine i usluge, OIB 13790766163, Vukovarska 22, 20000 Dubrovnik</izvorni_sadrzaj>
    <derivirana_varijabla naziv="DomainObject.Predmet.ProtustrankaIDrugiAdressOIB_1">URANIUM d.o.o. za nekretnine i usluge, OIB 13790766163,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URANIUM d.o.o. za nekretnine i usluge</item>
      <item>Tihan Hilje</item>
      <item>Marko Lonac, stečajni upravitelj</item>
    </izvorni_sadrzaj>
    <derivirana_varijabla naziv="DomainObject.Predmet.SudioniciListNaziv_1">
      <item>FINA RC SPLIT, PODRUŽNICA DUBROVNIK</item>
      <item>URANIUM d.o.o. za nekretnine i usluge</item>
      <item>Tihan Hilje</item>
      <item>Marko Lonac, stečajni upravitelj</item>
    </derivirana_varijabla>
  </DomainObject.Predmet.SudioniciListNaziv>
  <DomainObject.Predmet.SudioniciListAdressOIB>
    <izvorni_sadrzaj>
      <item>FINA RC SPLIT, PODRUŽNICA DUBROVNIK, OIB 85821130368, VUKOVARSKA 2,20000 Dubrovnik</item>
      <item>URANIUM d.o.o. za nekretnine i usluge, OIB 13790766163, Vukovarska 22,20000 Dubrovnik</item>
      <item>Tihan Hilje</item>
      <item>Marko Lonac, stečajni upravitelj, OIB 43471049776, Brdasta 12,20000 Dubrovnik</item>
    </izvorni_sadrzaj>
    <derivirana_varijabla naziv="DomainObject.Predmet.SudioniciListAdressOIB_1">
      <item>FINA RC SPLIT, PODRUŽNICA DUBROVNIK, OIB 85821130368, VUKOVARSKA 2,20000 Dubrovnik</item>
      <item>URANIUM d.o.o. za nekretnine i usluge, OIB 13790766163, Vukovarska 22,20000 Dubrovnik</item>
      <item>Tihan Hilje</item>
      <item>Marko Lonac, stečajni upravitelj, OIB 43471049776,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13790766163</item>
      <item>, OIB null</item>
      <item>, OIB 43471049776</item>
    </izvorni_sadrzaj>
    <derivirana_varijabla naziv="DomainObject.Predmet.SudioniciListNazivOIB_1">
      <item>, OIB 85821130368</item>
      <item>, OIB 13790766163</item>
      <item>, OIB null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1005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2018-09-26T08:29:00Z</dcterms:created>
  <dc:creator>Katarina Franković</dc:creator>
  <cp:lastModifiedBy>Katarina Franković</cp:lastModifiedBy>
  <cp:lastPrinted>2017-04-10T13:05:00Z</cp:lastPrinted>
  <dcterms:modified xmlns:xsi="http://www.w3.org/2001/XMLSchema-instance" xsi:type="dcterms:W3CDTF">2018-09-26T08:30:00Z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Potvrda o imenovanju stečajnog upravitelja (potvrda o imenovanju uranium 2066 2016 Čupković.docx)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