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35b2fa" w14:paraId="035b2fa" w:rsidRDefault="00C142BB" w:rsidP="00C142BB" w:rsidR="00C142BB" w:rsidRPr="003B37E1">
      <w:pPr>
        <w15:collapsed w:val="false"/>
      </w:pPr>
      <w:bookmarkStart w:name="_GoBack" w:id="0"/>
      <w:bookmarkEnd w:id="0"/>
      <w:r w:rsidRPr="003B37E1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C142BB" w:rsidP="00625200" w:rsidR="00C142BB" w:rsidRPr="003B37E1">
      <w:pPr>
        <w:spacing w:before="160"/>
      </w:pPr>
      <w:r w:rsidRPr="003B37E1">
        <w:t>REPUBLIKA HRVATSKA</w:t>
      </w:r>
      <w:r w:rsidRPr="003B37E1">
        <w:tab/>
      </w:r>
      <w:r w:rsidRPr="003B37E1">
        <w:tab/>
      </w:r>
      <w:r w:rsidRPr="003B37E1">
        <w:tab/>
      </w:r>
      <w:r w:rsidRPr="003B37E1">
        <w:tab/>
      </w:r>
      <w:r w:rsidRPr="003B37E1">
        <w:tab/>
      </w:r>
      <w:r w:rsidRPr="003B37E1">
        <w:tab/>
      </w:r>
    </w:p>
    <w:p w:rsidRDefault="00C142BB" w:rsidP="00C142BB" w:rsidR="009652AC" w:rsidRPr="00344575">
      <w:r w:rsidRPr="003B37E1">
        <w:t>TRGOVAČKI SUD U SPLITU</w:t>
      </w:r>
      <w:r w:rsidR="0058272A">
        <w:tab/>
      </w:r>
      <w:r w:rsidR="0058272A">
        <w:tab/>
      </w:r>
      <w:r w:rsidR="0058272A">
        <w:tab/>
      </w:r>
      <w:r w:rsidR="0058272A">
        <w:tab/>
      </w:r>
      <w:r w:rsidR="0058272A">
        <w:tab/>
      </w:r>
      <w:r w:rsidR="0058272A">
        <w:tab/>
      </w:r>
    </w:p>
    <w:p w:rsidRDefault="009652AC" w:rsidP="006B361B" w:rsidR="0058272A">
      <w:r>
        <w:t>Split, Sukoišanska 6</w:t>
      </w:r>
      <w:r w:rsidR="0058272A">
        <w:tab/>
      </w:r>
    </w:p>
    <w:p w:rsidRDefault="00FF05FA" w:rsidP="00625200" w:rsidR="00FF05FA" w:rsidRPr="00FF05FA">
      <w:pPr>
        <w:spacing w:after="200" w:before="400"/>
        <w:jc w:val="center"/>
        <w:rPr>
          <w:spacing w:val="60"/>
        </w:rPr>
      </w:pPr>
      <w:r w:rsidRPr="00FF05FA">
        <w:rPr>
          <w:spacing w:val="60"/>
        </w:rPr>
        <w:t>REPUBLIKA HRVATSKA</w:t>
      </w:r>
    </w:p>
    <w:p w:rsidRDefault="00FF05FA" w:rsidP="00625200" w:rsidR="00FF05FA" w:rsidRPr="00FF05FA">
      <w:pPr>
        <w:spacing w:before="360"/>
        <w:jc w:val="center"/>
        <w:rPr>
          <w:rFonts w:eastAsia="Calibri"/>
          <w:lang w:eastAsia="en-US"/>
        </w:rPr>
      </w:pPr>
      <w:r>
        <w:rPr>
          <w:rFonts w:eastAsia="Calibri"/>
          <w:lang w:eastAsia="en-US"/>
        </w:rPr>
        <w:t>R J E Š E N J E</w:t>
      </w:r>
    </w:p>
    <w:p w:rsidRDefault="0058272A" w:rsidP="006B361B" w:rsidR="0058272A"/>
    <w:p w:rsidRDefault="0058272A" w:rsidP="00625200" w:rsidR="005B3C1C">
      <w:pPr>
        <w:pStyle w:val="Tijeloteksta"/>
        <w:spacing w:before="100"/>
        <w:ind w:hanging="181"/>
        <w:rPr>
          <w:b/>
          <w:bCs/>
        </w:rPr>
      </w:pPr>
      <w:r>
        <w:tab/>
      </w:r>
      <w:r>
        <w:tab/>
        <w:t>Trgovački sud u Splitu,</w:t>
      </w:r>
      <w:r w:rsidR="00E7102F">
        <w:t xml:space="preserve"> po</w:t>
      </w:r>
      <w:r w:rsidR="00421738">
        <w:t xml:space="preserve"> sutkinji An</w:t>
      </w:r>
      <w:r w:rsidR="00421738" w:rsidRPr="00BE3146">
        <w:t>i Golub Gruić,</w:t>
      </w:r>
      <w:r w:rsidR="00421738">
        <w:t xml:space="preserve"> u </w:t>
      </w:r>
      <w:r w:rsidR="00421738" w:rsidRPr="00B15E7C">
        <w:t>stečajnom postupku</w:t>
      </w:r>
      <w:r w:rsidR="00421738">
        <w:t xml:space="preserve"> nad </w:t>
      </w:r>
      <w:r w:rsidR="00E7102F">
        <w:t xml:space="preserve">dužnikom </w:t>
      </w:r>
      <w:r w:rsidR="00940C88" w:rsidRPr="00F908E0">
        <w:t>VIS d.d. u stečaju, Šetalište Apolonija</w:t>
      </w:r>
      <w:r w:rsidR="00B76172">
        <w:t xml:space="preserve"> </w:t>
      </w:r>
      <w:r w:rsidR="00940C88" w:rsidRPr="00F908E0">
        <w:t>Zanelle 5, Vis, OIB: 55505367731</w:t>
      </w:r>
      <w:r w:rsidR="00E7102F" w:rsidRPr="006C37D8">
        <w:t>,</w:t>
      </w:r>
      <w:r w:rsidRPr="006C37D8">
        <w:t>nakon</w:t>
      </w:r>
      <w:r w:rsidR="00B76172">
        <w:t xml:space="preserve"> </w:t>
      </w:r>
      <w:r w:rsidRPr="006C37D8">
        <w:t>ispitn</w:t>
      </w:r>
      <w:r w:rsidR="0004502B" w:rsidRPr="006C37D8">
        <w:t>og</w:t>
      </w:r>
      <w:r w:rsidR="00B76172">
        <w:t xml:space="preserve"> </w:t>
      </w:r>
      <w:r w:rsidRPr="006C37D8">
        <w:t>ročišta održan</w:t>
      </w:r>
      <w:r w:rsidR="0004502B" w:rsidRPr="006C37D8">
        <w:t>og</w:t>
      </w:r>
      <w:r w:rsidRPr="006C37D8">
        <w:t xml:space="preserve"> kod ovog suda </w:t>
      </w:r>
      <w:r w:rsidR="00522193">
        <w:t xml:space="preserve">dana </w:t>
      </w:r>
      <w:r w:rsidR="00522DBE">
        <w:t>20</w:t>
      </w:r>
      <w:r w:rsidR="00940C88">
        <w:t>. listopada</w:t>
      </w:r>
      <w:r w:rsidR="000F16DB" w:rsidRPr="006C37D8">
        <w:t xml:space="preserve"> 2015. godine</w:t>
      </w:r>
    </w:p>
    <w:p w:rsidRDefault="00E7102F" w:rsidP="00625200" w:rsidR="00912B79">
      <w:pPr>
        <w:spacing w:after="360" w:before="360"/>
        <w:jc w:val="center"/>
        <w:rPr>
          <w:rFonts w:eastAsia="Calibri"/>
          <w:lang w:eastAsia="en-US"/>
        </w:rPr>
      </w:pPr>
      <w:r w:rsidRPr="00E7102F">
        <w:rPr>
          <w:rFonts w:eastAsia="Calibri"/>
          <w:lang w:eastAsia="en-US"/>
        </w:rPr>
        <w:t xml:space="preserve">r i j e š i o    j e         </w:t>
      </w:r>
    </w:p>
    <w:p w:rsidRDefault="004233FF" w:rsidP="00522193" w:rsidR="00522193">
      <w:pPr>
        <w:spacing w:after="200" w:before="200"/>
        <w:ind w:firstLine="708"/>
        <w:rPr>
          <w:rFonts w:eastAsia="Arial Unicode MS"/>
          <w:lang w:eastAsia="en-US"/>
        </w:rPr>
      </w:pPr>
      <w:r w:rsidRPr="00566257">
        <w:rPr>
          <w:rFonts w:eastAsia="Arial Unicode MS"/>
          <w:lang w:eastAsia="en-US"/>
        </w:rPr>
        <w:t xml:space="preserve">I. </w:t>
      </w:r>
      <w:r w:rsidR="00912B79" w:rsidRPr="00566257">
        <w:rPr>
          <w:rFonts w:eastAsia="Arial Unicode MS"/>
          <w:lang w:eastAsia="en-US"/>
        </w:rPr>
        <w:t xml:space="preserve">Utvrđuju se tražbine vjerovnika I. višeg isplatnog </w:t>
      </w:r>
      <w:r w:rsidR="00522193">
        <w:rPr>
          <w:rFonts w:eastAsia="Arial Unicode MS"/>
          <w:lang w:eastAsia="en-US"/>
        </w:rPr>
        <w:t>reda:</w:t>
      </w:r>
    </w:p>
    <w:p w:rsidRDefault="00940C88" w:rsidP="00940C88" w:rsidR="00940C88">
      <w:pPr>
        <w:spacing w:before="200"/>
        <w:ind w:firstLine="709"/>
        <w:rPr>
          <w:rFonts w:eastAsia="Arial Unicode MS"/>
          <w:lang w:eastAsia="en-US"/>
        </w:rPr>
      </w:pPr>
      <w:r>
        <w:rPr>
          <w:rFonts w:eastAsia="Arial Unicode MS"/>
          <w:lang w:eastAsia="en-US"/>
        </w:rPr>
        <w:t xml:space="preserve">  1. </w:t>
      </w:r>
      <w:r w:rsidR="003C57FD">
        <w:rPr>
          <w:rFonts w:eastAsia="Arial Unicode MS"/>
          <w:lang w:eastAsia="en-US"/>
        </w:rPr>
        <w:t>REPUBLIKA HRVATSKA, MINISTARSTVO FINANCIJA</w:t>
      </w:r>
    </w:p>
    <w:p w:rsidRDefault="003C57FD" w:rsidP="00940C88" w:rsidR="00940C88">
      <w:pPr>
        <w:spacing w:after="200"/>
        <w:ind w:firstLine="709"/>
        <w:rPr>
          <w:rFonts w:eastAsia="Arial Unicode MS"/>
          <w:lang w:eastAsia="en-US"/>
        </w:rPr>
      </w:pPr>
      <w:r>
        <w:rPr>
          <w:rFonts w:eastAsia="Arial Unicode MS"/>
          <w:lang w:eastAsia="en-US"/>
        </w:rPr>
        <w:t>POREZNA UPRAVA</w:t>
      </w:r>
      <w:r w:rsidR="00940C88" w:rsidRPr="00940C88">
        <w:rPr>
          <w:rFonts w:eastAsia="Arial Unicode MS"/>
          <w:lang w:eastAsia="en-US"/>
        </w:rPr>
        <w:t xml:space="preserve">, </w:t>
      </w:r>
      <w:r w:rsidR="00940C88">
        <w:rPr>
          <w:rFonts w:eastAsia="Arial Unicode MS"/>
          <w:lang w:eastAsia="en-US"/>
        </w:rPr>
        <w:t xml:space="preserve">OIB: </w:t>
      </w:r>
      <w:r w:rsidR="00940C88" w:rsidRPr="00940C88">
        <w:rPr>
          <w:rFonts w:eastAsia="Arial Unicode MS"/>
          <w:lang w:eastAsia="en-US"/>
        </w:rPr>
        <w:t>18683136487</w:t>
      </w:r>
      <w:r>
        <w:rPr>
          <w:rFonts w:eastAsia="Arial Unicode MS"/>
          <w:lang w:eastAsia="en-US"/>
        </w:rPr>
        <w:t>………………</w:t>
      </w:r>
      <w:r w:rsidR="00425A46">
        <w:rPr>
          <w:rFonts w:eastAsia="Arial Unicode MS"/>
          <w:lang w:eastAsia="en-US"/>
        </w:rPr>
        <w:t>…..</w:t>
      </w:r>
      <w:r>
        <w:rPr>
          <w:rFonts w:eastAsia="Arial Unicode MS"/>
          <w:lang w:eastAsia="en-US"/>
        </w:rPr>
        <w:t>……</w:t>
      </w:r>
      <w:r w:rsidR="00940C88">
        <w:rPr>
          <w:rFonts w:eastAsia="Arial Unicode MS"/>
          <w:lang w:eastAsia="en-US"/>
        </w:rPr>
        <w:t>…</w:t>
      </w:r>
      <w:r w:rsidR="00940C88" w:rsidRPr="00940C88">
        <w:rPr>
          <w:rFonts w:eastAsia="Arial Unicode MS"/>
          <w:lang w:eastAsia="en-US"/>
        </w:rPr>
        <w:t>19.736.710,97</w:t>
      </w:r>
      <w:r w:rsidR="00940C88">
        <w:rPr>
          <w:rFonts w:eastAsia="Arial Unicode MS"/>
          <w:lang w:eastAsia="en-US"/>
        </w:rPr>
        <w:t xml:space="preserve"> kn</w:t>
      </w:r>
    </w:p>
    <w:p w:rsidRDefault="00940C88" w:rsidP="00940C88" w:rsidR="00940C88">
      <w:pPr>
        <w:spacing w:after="200"/>
        <w:ind w:firstLine="709"/>
        <w:rPr>
          <w:rFonts w:eastAsia="Arial Unicode MS"/>
          <w:lang w:eastAsia="en-US"/>
        </w:rPr>
      </w:pPr>
      <w:r>
        <w:rPr>
          <w:rFonts w:eastAsia="Arial Unicode MS"/>
          <w:lang w:eastAsia="en-US"/>
        </w:rPr>
        <w:t xml:space="preserve">  2. </w:t>
      </w:r>
      <w:r w:rsidR="0088147F">
        <w:rPr>
          <w:rFonts w:eastAsia="Arial Unicode MS"/>
          <w:lang w:eastAsia="en-US"/>
        </w:rPr>
        <w:t>GOSPODINOVIĆ NENAD</w:t>
      </w:r>
      <w:r>
        <w:rPr>
          <w:rFonts w:eastAsia="Arial Unicode MS"/>
          <w:lang w:eastAsia="en-US"/>
        </w:rPr>
        <w:t>, OIB 01775064008…...……………...…</w:t>
      </w:r>
      <w:r w:rsidRPr="00940C88">
        <w:rPr>
          <w:rFonts w:eastAsia="Arial Unicode MS"/>
          <w:lang w:eastAsia="en-US"/>
        </w:rPr>
        <w:t>43.488,32</w:t>
      </w:r>
      <w:r>
        <w:rPr>
          <w:rFonts w:eastAsia="Arial Unicode MS"/>
          <w:lang w:eastAsia="en-US"/>
        </w:rPr>
        <w:t xml:space="preserve"> kn</w:t>
      </w:r>
    </w:p>
    <w:p w:rsidRDefault="00940C88" w:rsidP="00940C88" w:rsidR="00940C88">
      <w:pPr>
        <w:spacing w:after="200"/>
        <w:ind w:firstLine="709"/>
        <w:rPr>
          <w:rFonts w:eastAsia="Arial Unicode MS"/>
          <w:lang w:eastAsia="en-US"/>
        </w:rPr>
      </w:pPr>
      <w:r>
        <w:rPr>
          <w:rFonts w:eastAsia="Arial Unicode MS"/>
          <w:lang w:eastAsia="en-US"/>
        </w:rPr>
        <w:t xml:space="preserve">  3. KORDIĆ ASIJA,</w:t>
      </w:r>
      <w:r w:rsidRPr="00940C88">
        <w:rPr>
          <w:rFonts w:eastAsia="Arial Unicode MS"/>
          <w:lang w:eastAsia="en-US"/>
        </w:rPr>
        <w:t xml:space="preserve"> OIB 26928819867</w:t>
      </w:r>
      <w:r>
        <w:rPr>
          <w:rFonts w:eastAsia="Arial Unicode MS"/>
          <w:lang w:eastAsia="en-US"/>
        </w:rPr>
        <w:t>……………...…………………..</w:t>
      </w:r>
      <w:r w:rsidRPr="00940C88">
        <w:rPr>
          <w:rFonts w:eastAsia="Arial Unicode MS"/>
          <w:lang w:eastAsia="en-US"/>
        </w:rPr>
        <w:t>39.464,82</w:t>
      </w:r>
      <w:r>
        <w:rPr>
          <w:rFonts w:eastAsia="Arial Unicode MS"/>
          <w:lang w:eastAsia="en-US"/>
        </w:rPr>
        <w:t xml:space="preserve"> kn</w:t>
      </w:r>
    </w:p>
    <w:p w:rsidRDefault="00940C88" w:rsidP="00940C88" w:rsidR="00940C88">
      <w:pPr>
        <w:spacing w:after="200"/>
        <w:ind w:firstLine="709"/>
        <w:rPr>
          <w:rFonts w:eastAsia="Arial Unicode MS"/>
          <w:lang w:eastAsia="en-US"/>
        </w:rPr>
      </w:pPr>
      <w:r>
        <w:rPr>
          <w:rFonts w:eastAsia="Arial Unicode MS"/>
          <w:lang w:eastAsia="en-US"/>
        </w:rPr>
        <w:t xml:space="preserve">  4. TOMIĆ MATKO,</w:t>
      </w:r>
      <w:r w:rsidRPr="00940C88">
        <w:rPr>
          <w:rFonts w:eastAsia="Arial Unicode MS"/>
          <w:lang w:eastAsia="en-US"/>
        </w:rPr>
        <w:t xml:space="preserve"> OIB 53515530781</w:t>
      </w:r>
      <w:r>
        <w:rPr>
          <w:rFonts w:eastAsia="Arial Unicode MS"/>
          <w:lang w:eastAsia="en-US"/>
        </w:rPr>
        <w:t>……………..………………….</w:t>
      </w:r>
      <w:r w:rsidRPr="00940C88">
        <w:rPr>
          <w:rFonts w:eastAsia="Arial Unicode MS"/>
          <w:lang w:eastAsia="en-US"/>
        </w:rPr>
        <w:t>42.083,72</w:t>
      </w:r>
      <w:r>
        <w:rPr>
          <w:rFonts w:eastAsia="Arial Unicode MS"/>
          <w:lang w:eastAsia="en-US"/>
        </w:rPr>
        <w:t xml:space="preserve"> kn</w:t>
      </w:r>
    </w:p>
    <w:p w:rsidRDefault="00940C88" w:rsidP="00940C88" w:rsidR="00940C88">
      <w:pPr>
        <w:spacing w:after="200"/>
        <w:ind w:firstLine="709"/>
        <w:rPr>
          <w:rFonts w:eastAsia="Arial Unicode MS"/>
          <w:lang w:eastAsia="en-US"/>
        </w:rPr>
      </w:pPr>
      <w:r>
        <w:rPr>
          <w:rFonts w:eastAsia="Arial Unicode MS"/>
          <w:lang w:eastAsia="en-US"/>
        </w:rPr>
        <w:t xml:space="preserve">  5. </w:t>
      </w:r>
      <w:r w:rsidRPr="00940C88">
        <w:rPr>
          <w:rFonts w:eastAsia="Arial Unicode MS"/>
          <w:lang w:eastAsia="en-US"/>
        </w:rPr>
        <w:t>MAR</w:t>
      </w:r>
      <w:r>
        <w:rPr>
          <w:rFonts w:eastAsia="Arial Unicode MS"/>
          <w:lang w:eastAsia="en-US"/>
        </w:rPr>
        <w:t>INKOVIĆ RADOJKA, OIB 40390298774………………...</w:t>
      </w:r>
      <w:r w:rsidR="00C243CA">
        <w:rPr>
          <w:rFonts w:eastAsia="Arial Unicode MS"/>
          <w:lang w:eastAsia="en-US"/>
        </w:rPr>
        <w:t>..</w:t>
      </w:r>
      <w:r>
        <w:rPr>
          <w:rFonts w:eastAsia="Arial Unicode MS"/>
          <w:lang w:eastAsia="en-US"/>
        </w:rPr>
        <w:t>….</w:t>
      </w:r>
      <w:r w:rsidRPr="00940C88">
        <w:rPr>
          <w:rFonts w:eastAsia="Arial Unicode MS"/>
          <w:lang w:eastAsia="en-US"/>
        </w:rPr>
        <w:t>39.375,49</w:t>
      </w:r>
      <w:r>
        <w:rPr>
          <w:rFonts w:eastAsia="Arial Unicode MS"/>
          <w:lang w:eastAsia="en-US"/>
        </w:rPr>
        <w:t xml:space="preserve"> kn</w:t>
      </w:r>
    </w:p>
    <w:p w:rsidRDefault="00940C88" w:rsidP="00940C88" w:rsidR="00940C88">
      <w:pPr>
        <w:spacing w:after="200"/>
        <w:ind w:firstLine="709"/>
        <w:rPr>
          <w:rFonts w:eastAsia="Arial Unicode MS"/>
          <w:lang w:eastAsia="en-US"/>
        </w:rPr>
      </w:pPr>
      <w:r>
        <w:rPr>
          <w:rFonts w:eastAsia="Arial Unicode MS"/>
          <w:lang w:eastAsia="en-US"/>
        </w:rPr>
        <w:t xml:space="preserve">  6. </w:t>
      </w:r>
      <w:r w:rsidRPr="00940C88">
        <w:rPr>
          <w:rFonts w:eastAsia="Arial Unicode MS"/>
          <w:lang w:eastAsia="en-US"/>
        </w:rPr>
        <w:t>VRKAŠEVIĆ LUCA</w:t>
      </w:r>
      <w:r w:rsidR="00C243CA">
        <w:rPr>
          <w:rFonts w:eastAsia="Arial Unicode MS"/>
          <w:lang w:eastAsia="en-US"/>
        </w:rPr>
        <w:t xml:space="preserve">, </w:t>
      </w:r>
      <w:r w:rsidRPr="00940C88">
        <w:rPr>
          <w:rFonts w:eastAsia="Arial Unicode MS"/>
          <w:lang w:eastAsia="en-US"/>
        </w:rPr>
        <w:t>OIB 47699644326</w:t>
      </w:r>
      <w:r w:rsidR="00C243CA">
        <w:rPr>
          <w:rFonts w:eastAsia="Arial Unicode MS"/>
          <w:lang w:eastAsia="en-US"/>
        </w:rPr>
        <w:t>…………………………….</w:t>
      </w:r>
      <w:r w:rsidRPr="00940C88">
        <w:rPr>
          <w:rFonts w:eastAsia="Arial Unicode MS"/>
          <w:lang w:eastAsia="en-US"/>
        </w:rPr>
        <w:t>46.317,22</w:t>
      </w:r>
      <w:r w:rsidR="00C243CA">
        <w:rPr>
          <w:rFonts w:eastAsia="Arial Unicode MS"/>
          <w:lang w:eastAsia="en-US"/>
        </w:rPr>
        <w:t xml:space="preserve"> kn</w:t>
      </w:r>
    </w:p>
    <w:p w:rsidRDefault="00940C88" w:rsidP="00940C88" w:rsidR="00940C88">
      <w:pPr>
        <w:spacing w:after="200"/>
        <w:ind w:firstLine="709"/>
        <w:rPr>
          <w:rFonts w:eastAsia="Arial Unicode MS"/>
          <w:lang w:eastAsia="en-US"/>
        </w:rPr>
      </w:pPr>
      <w:r>
        <w:rPr>
          <w:rFonts w:eastAsia="Arial Unicode MS"/>
          <w:lang w:eastAsia="en-US"/>
        </w:rPr>
        <w:t xml:space="preserve">  7. </w:t>
      </w:r>
      <w:r w:rsidR="00C243CA">
        <w:rPr>
          <w:rFonts w:eastAsia="Arial Unicode MS"/>
          <w:lang w:eastAsia="en-US"/>
        </w:rPr>
        <w:t xml:space="preserve">BULAJIĆ ZORAN, </w:t>
      </w:r>
      <w:r w:rsidRPr="00940C88">
        <w:rPr>
          <w:rFonts w:eastAsia="Arial Unicode MS"/>
          <w:lang w:eastAsia="en-US"/>
        </w:rPr>
        <w:t>OIB 97460878351</w:t>
      </w:r>
      <w:r w:rsidR="00C243CA">
        <w:rPr>
          <w:rFonts w:eastAsia="Arial Unicode MS"/>
          <w:lang w:eastAsia="en-US"/>
        </w:rPr>
        <w:t>……………………………...</w:t>
      </w:r>
      <w:r w:rsidRPr="00940C88">
        <w:rPr>
          <w:rFonts w:eastAsia="Arial Unicode MS"/>
          <w:lang w:eastAsia="en-US"/>
        </w:rPr>
        <w:t>109.918,00</w:t>
      </w:r>
      <w:r w:rsidR="00C243CA">
        <w:rPr>
          <w:rFonts w:eastAsia="Arial Unicode MS"/>
          <w:lang w:eastAsia="en-US"/>
        </w:rPr>
        <w:t xml:space="preserve"> kn</w:t>
      </w:r>
    </w:p>
    <w:p w:rsidRDefault="00940C88" w:rsidP="00940C88" w:rsidR="00940C88">
      <w:pPr>
        <w:spacing w:after="200"/>
        <w:ind w:firstLine="709"/>
        <w:rPr>
          <w:rFonts w:eastAsia="Arial Unicode MS"/>
          <w:lang w:eastAsia="en-US"/>
        </w:rPr>
      </w:pPr>
      <w:r>
        <w:rPr>
          <w:rFonts w:eastAsia="Arial Unicode MS"/>
          <w:lang w:eastAsia="en-US"/>
        </w:rPr>
        <w:t xml:space="preserve">  8. </w:t>
      </w:r>
      <w:r w:rsidRPr="00940C88">
        <w:rPr>
          <w:rFonts w:eastAsia="Arial Unicode MS"/>
          <w:lang w:eastAsia="en-US"/>
        </w:rPr>
        <w:t>ILIĆ RADOJČICA</w:t>
      </w:r>
      <w:r w:rsidR="00C243CA">
        <w:rPr>
          <w:rFonts w:eastAsia="Arial Unicode MS"/>
          <w:lang w:eastAsia="en-US"/>
        </w:rPr>
        <w:t>,</w:t>
      </w:r>
      <w:r w:rsidRPr="00940C88">
        <w:rPr>
          <w:rFonts w:eastAsia="Arial Unicode MS"/>
          <w:lang w:eastAsia="en-US"/>
        </w:rPr>
        <w:t xml:space="preserve"> OIB73768385667</w:t>
      </w:r>
      <w:r w:rsidR="00C243CA">
        <w:rPr>
          <w:rFonts w:eastAsia="Arial Unicode MS"/>
          <w:lang w:eastAsia="en-US"/>
        </w:rPr>
        <w:t>…………………...…………...</w:t>
      </w:r>
      <w:r w:rsidRPr="00940C88">
        <w:rPr>
          <w:rFonts w:eastAsia="Arial Unicode MS"/>
          <w:lang w:eastAsia="en-US"/>
        </w:rPr>
        <w:t>31.082,86</w:t>
      </w:r>
      <w:r w:rsidR="00C243CA">
        <w:rPr>
          <w:rFonts w:eastAsia="Arial Unicode MS"/>
          <w:lang w:eastAsia="en-US"/>
        </w:rPr>
        <w:t xml:space="preserve"> kn</w:t>
      </w:r>
    </w:p>
    <w:p w:rsidRDefault="00940C88" w:rsidP="00940C88" w:rsidR="00940C88">
      <w:pPr>
        <w:spacing w:after="200"/>
        <w:ind w:firstLine="709"/>
        <w:rPr>
          <w:rFonts w:eastAsia="Arial Unicode MS"/>
          <w:lang w:eastAsia="en-US"/>
        </w:rPr>
      </w:pPr>
      <w:r>
        <w:rPr>
          <w:rFonts w:eastAsia="Arial Unicode MS"/>
          <w:lang w:eastAsia="en-US"/>
        </w:rPr>
        <w:t xml:space="preserve">  9.</w:t>
      </w:r>
      <w:r w:rsidR="00C243CA">
        <w:rPr>
          <w:rFonts w:eastAsia="Arial Unicode MS"/>
          <w:lang w:eastAsia="en-US"/>
        </w:rPr>
        <w:t>GOSPODINOVIĆ MATE, OIB 75906220144………………………...</w:t>
      </w:r>
      <w:r w:rsidRPr="00940C88">
        <w:rPr>
          <w:rFonts w:eastAsia="Arial Unicode MS"/>
          <w:lang w:eastAsia="en-US"/>
        </w:rPr>
        <w:t>56.209,80</w:t>
      </w:r>
      <w:r w:rsidR="00C243CA">
        <w:rPr>
          <w:rFonts w:eastAsia="Arial Unicode MS"/>
          <w:lang w:eastAsia="en-US"/>
        </w:rPr>
        <w:t xml:space="preserve"> kn</w:t>
      </w:r>
    </w:p>
    <w:p w:rsidRDefault="00940C88" w:rsidP="00940C88" w:rsidR="00940C88">
      <w:pPr>
        <w:spacing w:after="200"/>
        <w:ind w:firstLine="709"/>
        <w:rPr>
          <w:rFonts w:eastAsia="Arial Unicode MS"/>
          <w:lang w:eastAsia="en-US"/>
        </w:rPr>
      </w:pPr>
      <w:r>
        <w:rPr>
          <w:rFonts w:eastAsia="Arial Unicode MS"/>
          <w:lang w:eastAsia="en-US"/>
        </w:rPr>
        <w:t>10.</w:t>
      </w:r>
      <w:r w:rsidR="00C243CA">
        <w:rPr>
          <w:rFonts w:eastAsia="Arial Unicode MS"/>
          <w:lang w:eastAsia="en-US"/>
        </w:rPr>
        <w:t>SABLIĆ RUŽICA, OIB 52267781787………………………………...</w:t>
      </w:r>
      <w:r w:rsidRPr="00940C88">
        <w:rPr>
          <w:rFonts w:eastAsia="Arial Unicode MS"/>
          <w:lang w:eastAsia="en-US"/>
        </w:rPr>
        <w:t>46.104,86</w:t>
      </w:r>
      <w:r w:rsidR="00C243CA">
        <w:rPr>
          <w:rFonts w:eastAsia="Arial Unicode MS"/>
          <w:lang w:eastAsia="en-US"/>
        </w:rPr>
        <w:t xml:space="preserve"> kn</w:t>
      </w:r>
    </w:p>
    <w:p w:rsidRDefault="00940C88" w:rsidP="00940C88" w:rsidR="00940C88">
      <w:pPr>
        <w:spacing w:after="200"/>
        <w:ind w:firstLine="709"/>
        <w:rPr>
          <w:rFonts w:eastAsia="Arial Unicode MS"/>
          <w:lang w:eastAsia="en-US"/>
        </w:rPr>
      </w:pPr>
      <w:r>
        <w:rPr>
          <w:rFonts w:eastAsia="Arial Unicode MS"/>
          <w:lang w:eastAsia="en-US"/>
        </w:rPr>
        <w:t xml:space="preserve">11. </w:t>
      </w:r>
      <w:r w:rsidR="00C243CA">
        <w:rPr>
          <w:rFonts w:eastAsia="Arial Unicode MS"/>
          <w:lang w:eastAsia="en-US"/>
        </w:rPr>
        <w:t>CIPETIĆ MATO, OIB 90904965579…………………………………</w:t>
      </w:r>
      <w:r w:rsidRPr="00940C88">
        <w:rPr>
          <w:rFonts w:eastAsia="Arial Unicode MS"/>
          <w:lang w:eastAsia="en-US"/>
        </w:rPr>
        <w:t>37.171,79</w:t>
      </w:r>
      <w:r w:rsidR="00C243CA">
        <w:rPr>
          <w:rFonts w:eastAsia="Arial Unicode MS"/>
          <w:lang w:eastAsia="en-US"/>
        </w:rPr>
        <w:t xml:space="preserve"> kn</w:t>
      </w:r>
    </w:p>
    <w:p w:rsidRDefault="00940C88" w:rsidP="00940C88" w:rsidR="00940C88">
      <w:pPr>
        <w:spacing w:after="200"/>
        <w:ind w:firstLine="709"/>
        <w:rPr>
          <w:rFonts w:eastAsia="Arial Unicode MS"/>
          <w:lang w:eastAsia="en-US"/>
        </w:rPr>
      </w:pPr>
      <w:r>
        <w:rPr>
          <w:rFonts w:eastAsia="Arial Unicode MS"/>
          <w:lang w:eastAsia="en-US"/>
        </w:rPr>
        <w:t xml:space="preserve">12. </w:t>
      </w:r>
      <w:r w:rsidR="00C243CA">
        <w:rPr>
          <w:rFonts w:eastAsia="Arial Unicode MS"/>
          <w:lang w:eastAsia="en-US"/>
        </w:rPr>
        <w:t xml:space="preserve">KINKUŠIĆ INGA, </w:t>
      </w:r>
      <w:r w:rsidRPr="00940C88">
        <w:rPr>
          <w:rFonts w:eastAsia="Arial Unicode MS"/>
          <w:lang w:eastAsia="en-US"/>
        </w:rPr>
        <w:t>OIB 48725553142</w:t>
      </w:r>
      <w:r w:rsidR="00C243CA">
        <w:rPr>
          <w:rFonts w:eastAsia="Arial Unicode MS"/>
          <w:lang w:eastAsia="en-US"/>
        </w:rPr>
        <w:t>………………………………..</w:t>
      </w:r>
      <w:r w:rsidRPr="00940C88">
        <w:rPr>
          <w:rFonts w:eastAsia="Arial Unicode MS"/>
          <w:lang w:eastAsia="en-US"/>
        </w:rPr>
        <w:t>38.873,77</w:t>
      </w:r>
      <w:r w:rsidR="00C243CA">
        <w:rPr>
          <w:rFonts w:eastAsia="Arial Unicode MS"/>
          <w:lang w:eastAsia="en-US"/>
        </w:rPr>
        <w:t xml:space="preserve"> kn</w:t>
      </w:r>
    </w:p>
    <w:p w:rsidRDefault="00940C88" w:rsidP="00940C88" w:rsidR="00940C88">
      <w:pPr>
        <w:spacing w:after="200"/>
        <w:ind w:firstLine="709"/>
        <w:rPr>
          <w:rFonts w:eastAsia="Arial Unicode MS"/>
          <w:lang w:eastAsia="en-US"/>
        </w:rPr>
      </w:pPr>
      <w:r>
        <w:rPr>
          <w:rFonts w:eastAsia="Arial Unicode MS"/>
          <w:lang w:eastAsia="en-US"/>
        </w:rPr>
        <w:t xml:space="preserve">13. </w:t>
      </w:r>
      <w:r w:rsidRPr="00940C88">
        <w:rPr>
          <w:rFonts w:eastAsia="Arial Unicode MS"/>
          <w:lang w:eastAsia="en-US"/>
        </w:rPr>
        <w:t>SVILIČIĆ MAJA</w:t>
      </w:r>
      <w:r w:rsidR="00C243CA">
        <w:rPr>
          <w:rFonts w:eastAsia="Arial Unicode MS"/>
          <w:lang w:eastAsia="en-US"/>
        </w:rPr>
        <w:t>, OIB 30534217003………………………………...</w:t>
      </w:r>
      <w:r w:rsidRPr="00940C88">
        <w:rPr>
          <w:rFonts w:eastAsia="Arial Unicode MS"/>
          <w:lang w:eastAsia="en-US"/>
        </w:rPr>
        <w:t>33.021,71</w:t>
      </w:r>
      <w:r w:rsidR="00C243CA">
        <w:rPr>
          <w:rFonts w:eastAsia="Arial Unicode MS"/>
          <w:lang w:eastAsia="en-US"/>
        </w:rPr>
        <w:t xml:space="preserve"> kn</w:t>
      </w:r>
    </w:p>
    <w:p w:rsidRDefault="00940C88" w:rsidP="00940C88" w:rsidR="00940C88">
      <w:pPr>
        <w:spacing w:after="200"/>
        <w:ind w:firstLine="709"/>
        <w:rPr>
          <w:rFonts w:eastAsia="Arial Unicode MS"/>
          <w:lang w:eastAsia="en-US"/>
        </w:rPr>
      </w:pPr>
      <w:r>
        <w:rPr>
          <w:rFonts w:eastAsia="Arial Unicode MS"/>
          <w:lang w:eastAsia="en-US"/>
        </w:rPr>
        <w:t xml:space="preserve">14. </w:t>
      </w:r>
      <w:r w:rsidR="00C243CA">
        <w:rPr>
          <w:rFonts w:eastAsia="Arial Unicode MS"/>
          <w:lang w:eastAsia="en-US"/>
        </w:rPr>
        <w:t xml:space="preserve">NOŽINA ĐURĐICA, </w:t>
      </w:r>
      <w:r w:rsidRPr="00940C88">
        <w:rPr>
          <w:rFonts w:eastAsia="Arial Unicode MS"/>
          <w:lang w:eastAsia="en-US"/>
        </w:rPr>
        <w:t>OIB 34046262878</w:t>
      </w:r>
      <w:r w:rsidR="00C243CA">
        <w:rPr>
          <w:rFonts w:eastAsia="Arial Unicode MS"/>
          <w:lang w:eastAsia="en-US"/>
        </w:rPr>
        <w:t>…………………………….</w:t>
      </w:r>
      <w:r w:rsidRPr="00940C88">
        <w:rPr>
          <w:rFonts w:eastAsia="Arial Unicode MS"/>
          <w:lang w:eastAsia="en-US"/>
        </w:rPr>
        <w:t>28.620,30</w:t>
      </w:r>
      <w:r w:rsidR="00C243CA">
        <w:rPr>
          <w:rFonts w:eastAsia="Arial Unicode MS"/>
          <w:lang w:eastAsia="en-US"/>
        </w:rPr>
        <w:t xml:space="preserve"> kn</w:t>
      </w:r>
    </w:p>
    <w:p w:rsidRDefault="00940C88" w:rsidP="00940C88" w:rsidR="00940C88">
      <w:pPr>
        <w:spacing w:after="200"/>
        <w:ind w:firstLine="709"/>
        <w:rPr>
          <w:rFonts w:eastAsia="Arial Unicode MS"/>
          <w:lang w:eastAsia="en-US"/>
        </w:rPr>
      </w:pPr>
      <w:r>
        <w:rPr>
          <w:rFonts w:eastAsia="Arial Unicode MS"/>
          <w:lang w:eastAsia="en-US"/>
        </w:rPr>
        <w:t xml:space="preserve">15. </w:t>
      </w:r>
      <w:r w:rsidRPr="00940C88">
        <w:rPr>
          <w:rFonts w:eastAsia="Arial Unicode MS"/>
          <w:lang w:eastAsia="en-US"/>
        </w:rPr>
        <w:t>NOŽINA ĐORĐE</w:t>
      </w:r>
      <w:r w:rsidR="00C243CA">
        <w:rPr>
          <w:rFonts w:eastAsia="Arial Unicode MS"/>
          <w:lang w:eastAsia="en-US"/>
        </w:rPr>
        <w:t xml:space="preserve">, </w:t>
      </w:r>
      <w:r w:rsidRPr="00940C88">
        <w:rPr>
          <w:rFonts w:eastAsia="Arial Unicode MS"/>
          <w:lang w:eastAsia="en-US"/>
        </w:rPr>
        <w:t>OIB 09106682263</w:t>
      </w:r>
      <w:r w:rsidR="00C243CA">
        <w:rPr>
          <w:rFonts w:eastAsia="Arial Unicode MS"/>
          <w:lang w:eastAsia="en-US"/>
        </w:rPr>
        <w:t>………………………………..</w:t>
      </w:r>
      <w:r w:rsidRPr="00940C88">
        <w:rPr>
          <w:rFonts w:eastAsia="Arial Unicode MS"/>
          <w:lang w:eastAsia="en-US"/>
        </w:rPr>
        <w:t>43.328,14</w:t>
      </w:r>
      <w:r w:rsidR="00C243CA">
        <w:rPr>
          <w:rFonts w:eastAsia="Arial Unicode MS"/>
          <w:lang w:eastAsia="en-US"/>
        </w:rPr>
        <w:t xml:space="preserve"> kn</w:t>
      </w:r>
    </w:p>
    <w:p w:rsidRDefault="00940C88" w:rsidP="00940C88" w:rsidR="00940C88">
      <w:pPr>
        <w:spacing w:after="200"/>
        <w:ind w:firstLine="709"/>
        <w:rPr>
          <w:rFonts w:eastAsia="Arial Unicode MS"/>
          <w:lang w:eastAsia="en-US"/>
        </w:rPr>
      </w:pPr>
      <w:r>
        <w:rPr>
          <w:rFonts w:eastAsia="Arial Unicode MS"/>
          <w:lang w:eastAsia="en-US"/>
        </w:rPr>
        <w:lastRenderedPageBreak/>
        <w:t xml:space="preserve">16. </w:t>
      </w:r>
      <w:r w:rsidRPr="00940C88">
        <w:rPr>
          <w:rFonts w:eastAsia="Arial Unicode MS"/>
          <w:lang w:eastAsia="en-US"/>
        </w:rPr>
        <w:t>FADIĆ JASENKA</w:t>
      </w:r>
      <w:r w:rsidR="00C243CA">
        <w:rPr>
          <w:rFonts w:eastAsia="Arial Unicode MS"/>
          <w:lang w:eastAsia="en-US"/>
        </w:rPr>
        <w:t>, OIB 20963095630……………………………….</w:t>
      </w:r>
      <w:r w:rsidRPr="00940C88">
        <w:rPr>
          <w:rFonts w:eastAsia="Arial Unicode MS"/>
          <w:lang w:eastAsia="en-US"/>
        </w:rPr>
        <w:t>38.986,16</w:t>
      </w:r>
      <w:r w:rsidR="00C243CA">
        <w:rPr>
          <w:rFonts w:eastAsia="Arial Unicode MS"/>
          <w:lang w:eastAsia="en-US"/>
        </w:rPr>
        <w:t xml:space="preserve"> kn</w:t>
      </w:r>
    </w:p>
    <w:p w:rsidRDefault="00940C88" w:rsidP="00940C88" w:rsidR="00940C88">
      <w:pPr>
        <w:spacing w:after="200"/>
        <w:ind w:firstLine="709"/>
        <w:rPr>
          <w:rFonts w:eastAsia="Arial Unicode MS"/>
          <w:lang w:eastAsia="en-US"/>
        </w:rPr>
      </w:pPr>
      <w:r>
        <w:rPr>
          <w:rFonts w:eastAsia="Arial Unicode MS"/>
          <w:lang w:eastAsia="en-US"/>
        </w:rPr>
        <w:t xml:space="preserve">17. </w:t>
      </w:r>
      <w:r w:rsidRPr="00940C88">
        <w:rPr>
          <w:rFonts w:eastAsia="Arial Unicode MS"/>
          <w:lang w:eastAsia="en-US"/>
        </w:rPr>
        <w:t>SVILIČIĆ DARIJA</w:t>
      </w:r>
      <w:r w:rsidR="00C243CA">
        <w:rPr>
          <w:rFonts w:eastAsia="Arial Unicode MS"/>
          <w:lang w:eastAsia="en-US"/>
        </w:rPr>
        <w:t xml:space="preserve">, </w:t>
      </w:r>
      <w:r w:rsidRPr="00940C88">
        <w:rPr>
          <w:rFonts w:eastAsia="Arial Unicode MS"/>
          <w:lang w:eastAsia="en-US"/>
        </w:rPr>
        <w:t>OIB 87578239736</w:t>
      </w:r>
      <w:r w:rsidRPr="00940C88">
        <w:rPr>
          <w:rFonts w:eastAsia="Arial Unicode MS"/>
          <w:lang w:eastAsia="en-US"/>
        </w:rPr>
        <w:tab/>
      </w:r>
      <w:r w:rsidR="00C243CA">
        <w:rPr>
          <w:rFonts w:eastAsia="Arial Unicode MS"/>
          <w:lang w:eastAsia="en-US"/>
        </w:rPr>
        <w:t>……………………………...</w:t>
      </w:r>
      <w:r w:rsidRPr="00940C88">
        <w:rPr>
          <w:rFonts w:eastAsia="Arial Unicode MS"/>
          <w:lang w:eastAsia="en-US"/>
        </w:rPr>
        <w:t>36.272,11</w:t>
      </w:r>
      <w:r w:rsidR="00C243CA">
        <w:rPr>
          <w:rFonts w:eastAsia="Arial Unicode MS"/>
          <w:lang w:eastAsia="en-US"/>
        </w:rPr>
        <w:t xml:space="preserve"> kn</w:t>
      </w:r>
    </w:p>
    <w:p w:rsidRDefault="00940C88" w:rsidP="00940C88" w:rsidR="00940C88">
      <w:pPr>
        <w:spacing w:after="200"/>
        <w:ind w:firstLine="709"/>
        <w:rPr>
          <w:rFonts w:eastAsia="Arial Unicode MS"/>
          <w:lang w:eastAsia="en-US"/>
        </w:rPr>
      </w:pPr>
      <w:r>
        <w:rPr>
          <w:rFonts w:eastAsia="Arial Unicode MS"/>
          <w:lang w:eastAsia="en-US"/>
        </w:rPr>
        <w:t xml:space="preserve">18. </w:t>
      </w:r>
      <w:r w:rsidRPr="00940C88">
        <w:rPr>
          <w:rFonts w:eastAsia="Arial Unicode MS"/>
          <w:lang w:eastAsia="en-US"/>
        </w:rPr>
        <w:t>PEČAREVIĆ SEMIRA</w:t>
      </w:r>
      <w:r w:rsidR="00C243CA">
        <w:rPr>
          <w:rFonts w:eastAsia="Arial Unicode MS"/>
          <w:lang w:eastAsia="en-US"/>
        </w:rPr>
        <w:t xml:space="preserve">, </w:t>
      </w:r>
      <w:r w:rsidRPr="00940C88">
        <w:rPr>
          <w:rFonts w:eastAsia="Arial Unicode MS"/>
          <w:lang w:eastAsia="en-US"/>
        </w:rPr>
        <w:t>OIB 49550713188</w:t>
      </w:r>
      <w:r w:rsidR="00C243CA">
        <w:rPr>
          <w:rFonts w:eastAsia="Arial Unicode MS"/>
          <w:lang w:eastAsia="en-US"/>
        </w:rPr>
        <w:t>…………………………..</w:t>
      </w:r>
      <w:r w:rsidRPr="00940C88">
        <w:rPr>
          <w:rFonts w:eastAsia="Arial Unicode MS"/>
          <w:lang w:eastAsia="en-US"/>
        </w:rPr>
        <w:t>45.809,15</w:t>
      </w:r>
      <w:r w:rsidR="00C243CA">
        <w:rPr>
          <w:rFonts w:eastAsia="Arial Unicode MS"/>
          <w:lang w:eastAsia="en-US"/>
        </w:rPr>
        <w:t xml:space="preserve"> kn</w:t>
      </w:r>
    </w:p>
    <w:p w:rsidRDefault="00940C88" w:rsidP="00940C88" w:rsidR="00940C88">
      <w:pPr>
        <w:spacing w:after="200"/>
        <w:ind w:firstLine="709"/>
        <w:rPr>
          <w:rFonts w:eastAsia="Arial Unicode MS"/>
          <w:lang w:eastAsia="en-US"/>
        </w:rPr>
      </w:pPr>
      <w:r>
        <w:rPr>
          <w:rFonts w:eastAsia="Arial Unicode MS"/>
          <w:lang w:eastAsia="en-US"/>
        </w:rPr>
        <w:t xml:space="preserve">19. </w:t>
      </w:r>
      <w:r w:rsidRPr="00940C88">
        <w:rPr>
          <w:rFonts w:eastAsia="Arial Unicode MS"/>
          <w:lang w:eastAsia="en-US"/>
        </w:rPr>
        <w:t>AGOVIĆ SPOMENKA</w:t>
      </w:r>
      <w:r w:rsidR="00C243CA">
        <w:rPr>
          <w:rFonts w:eastAsia="Arial Unicode MS"/>
          <w:lang w:eastAsia="en-US"/>
        </w:rPr>
        <w:t>, OIB 10920293208………………………….</w:t>
      </w:r>
      <w:r w:rsidRPr="00940C88">
        <w:rPr>
          <w:rFonts w:eastAsia="Arial Unicode MS"/>
          <w:lang w:eastAsia="en-US"/>
        </w:rPr>
        <w:t>32.350,86</w:t>
      </w:r>
      <w:r w:rsidR="00C243CA">
        <w:rPr>
          <w:rFonts w:eastAsia="Arial Unicode MS"/>
          <w:lang w:eastAsia="en-US"/>
        </w:rPr>
        <w:t xml:space="preserve"> kn</w:t>
      </w:r>
    </w:p>
    <w:p w:rsidRDefault="00940C88" w:rsidP="00940C88" w:rsidR="00940C88">
      <w:pPr>
        <w:spacing w:after="200"/>
        <w:ind w:firstLine="709"/>
        <w:rPr>
          <w:rFonts w:eastAsia="Arial Unicode MS"/>
          <w:lang w:eastAsia="en-US"/>
        </w:rPr>
      </w:pPr>
      <w:r>
        <w:rPr>
          <w:rFonts w:eastAsia="Arial Unicode MS"/>
          <w:lang w:eastAsia="en-US"/>
        </w:rPr>
        <w:t xml:space="preserve">20. </w:t>
      </w:r>
      <w:r w:rsidRPr="00940C88">
        <w:rPr>
          <w:rFonts w:eastAsia="Arial Unicode MS"/>
          <w:lang w:eastAsia="en-US"/>
        </w:rPr>
        <w:t>VIDOVIĆ MARIO</w:t>
      </w:r>
      <w:r w:rsidR="00C243CA">
        <w:rPr>
          <w:rFonts w:eastAsia="Arial Unicode MS"/>
          <w:lang w:eastAsia="en-US"/>
        </w:rPr>
        <w:t xml:space="preserve">, </w:t>
      </w:r>
      <w:r w:rsidRPr="00940C88">
        <w:rPr>
          <w:rFonts w:eastAsia="Arial Unicode MS"/>
          <w:lang w:eastAsia="en-US"/>
        </w:rPr>
        <w:t>OIB 46957479935</w:t>
      </w:r>
      <w:r w:rsidR="00C243CA">
        <w:rPr>
          <w:rFonts w:eastAsia="Arial Unicode MS"/>
          <w:lang w:eastAsia="en-US"/>
        </w:rPr>
        <w:t>……………………………….</w:t>
      </w:r>
      <w:r w:rsidRPr="00940C88">
        <w:rPr>
          <w:rFonts w:eastAsia="Arial Unicode MS"/>
          <w:lang w:eastAsia="en-US"/>
        </w:rPr>
        <w:t>50.296,31</w:t>
      </w:r>
      <w:r w:rsidR="00C243CA">
        <w:rPr>
          <w:rFonts w:eastAsia="Arial Unicode MS"/>
          <w:lang w:eastAsia="en-US"/>
        </w:rPr>
        <w:t xml:space="preserve"> kn</w:t>
      </w:r>
    </w:p>
    <w:p w:rsidRDefault="00C243CA" w:rsidP="00C243CA" w:rsidR="00940C88">
      <w:pPr>
        <w:spacing w:after="200"/>
        <w:ind w:firstLine="709"/>
        <w:rPr>
          <w:rFonts w:eastAsia="Arial Unicode MS"/>
          <w:lang w:eastAsia="en-US"/>
        </w:rPr>
      </w:pPr>
      <w:r>
        <w:rPr>
          <w:rFonts w:eastAsia="Arial Unicode MS"/>
          <w:lang w:eastAsia="en-US"/>
        </w:rPr>
        <w:t xml:space="preserve">21. </w:t>
      </w:r>
      <w:r w:rsidR="00940C88" w:rsidRPr="00940C88">
        <w:rPr>
          <w:rFonts w:eastAsia="Arial Unicode MS"/>
          <w:lang w:eastAsia="en-US"/>
        </w:rPr>
        <w:t>BRADANOVIĆ NIKO</w:t>
      </w:r>
      <w:r w:rsidR="00E86434">
        <w:rPr>
          <w:rFonts w:eastAsia="Arial Unicode MS"/>
          <w:lang w:eastAsia="en-US"/>
        </w:rPr>
        <w:t>, OIB 13025770940…………………………..</w:t>
      </w:r>
      <w:r w:rsidR="00940C88" w:rsidRPr="00940C88">
        <w:rPr>
          <w:rFonts w:eastAsia="Arial Unicode MS"/>
          <w:lang w:eastAsia="en-US"/>
        </w:rPr>
        <w:t>90.700,51</w:t>
      </w:r>
      <w:r w:rsidR="00E86434">
        <w:rPr>
          <w:rFonts w:eastAsia="Arial Unicode MS"/>
          <w:lang w:eastAsia="en-US"/>
        </w:rPr>
        <w:t xml:space="preserve"> kn</w:t>
      </w:r>
    </w:p>
    <w:p w:rsidRDefault="00C243CA" w:rsidP="00C243CA" w:rsidR="00940C88">
      <w:pPr>
        <w:spacing w:after="200"/>
        <w:ind w:firstLine="709"/>
        <w:rPr>
          <w:rFonts w:eastAsia="Arial Unicode MS"/>
          <w:lang w:eastAsia="en-US"/>
        </w:rPr>
      </w:pPr>
      <w:r>
        <w:rPr>
          <w:rFonts w:eastAsia="Arial Unicode MS"/>
          <w:lang w:eastAsia="en-US"/>
        </w:rPr>
        <w:t xml:space="preserve">22. </w:t>
      </w:r>
      <w:r w:rsidR="00E86434">
        <w:rPr>
          <w:rFonts w:eastAsia="Arial Unicode MS"/>
          <w:lang w:eastAsia="en-US"/>
        </w:rPr>
        <w:t xml:space="preserve">RADIŠIĆ MIĆE, </w:t>
      </w:r>
      <w:r w:rsidR="00940C88" w:rsidRPr="00940C88">
        <w:rPr>
          <w:rFonts w:eastAsia="Arial Unicode MS"/>
          <w:lang w:eastAsia="en-US"/>
        </w:rPr>
        <w:t>OIB 17196028247</w:t>
      </w:r>
      <w:r w:rsidR="00E86434">
        <w:rPr>
          <w:rFonts w:eastAsia="Arial Unicode MS"/>
          <w:lang w:eastAsia="en-US"/>
        </w:rPr>
        <w:t>………………………………….</w:t>
      </w:r>
      <w:r w:rsidR="00940C88" w:rsidRPr="00940C88">
        <w:rPr>
          <w:rFonts w:eastAsia="Arial Unicode MS"/>
          <w:lang w:eastAsia="en-US"/>
        </w:rPr>
        <w:t>82.506,56</w:t>
      </w:r>
      <w:r w:rsidR="00E86434">
        <w:rPr>
          <w:rFonts w:eastAsia="Arial Unicode MS"/>
          <w:lang w:eastAsia="en-US"/>
        </w:rPr>
        <w:t xml:space="preserve"> kn </w:t>
      </w:r>
    </w:p>
    <w:p w:rsidRDefault="00C243CA" w:rsidP="00C243CA" w:rsidR="00940C88">
      <w:pPr>
        <w:spacing w:after="200"/>
        <w:ind w:firstLine="709"/>
        <w:rPr>
          <w:rFonts w:eastAsia="Arial Unicode MS"/>
          <w:lang w:eastAsia="en-US"/>
        </w:rPr>
      </w:pPr>
      <w:r>
        <w:rPr>
          <w:rFonts w:eastAsia="Arial Unicode MS"/>
          <w:lang w:eastAsia="en-US"/>
        </w:rPr>
        <w:t xml:space="preserve">23. </w:t>
      </w:r>
      <w:r w:rsidR="00940C88" w:rsidRPr="00940C88">
        <w:rPr>
          <w:rFonts w:eastAsia="Arial Unicode MS"/>
          <w:lang w:eastAsia="en-US"/>
        </w:rPr>
        <w:t>KLARIĆ MARI</w:t>
      </w:r>
      <w:r w:rsidR="00E86434">
        <w:rPr>
          <w:rFonts w:eastAsia="Arial Unicode MS"/>
          <w:lang w:eastAsia="en-US"/>
        </w:rPr>
        <w:t>,</w:t>
      </w:r>
      <w:r w:rsidR="00940C88" w:rsidRPr="00940C88">
        <w:rPr>
          <w:rFonts w:eastAsia="Arial Unicode MS"/>
          <w:lang w:eastAsia="en-US"/>
        </w:rPr>
        <w:t xml:space="preserve"> OIB 16106198807</w:t>
      </w:r>
      <w:r w:rsidR="00E86434">
        <w:rPr>
          <w:rFonts w:eastAsia="Arial Unicode MS"/>
          <w:lang w:eastAsia="en-US"/>
        </w:rPr>
        <w:t>…………………………………..</w:t>
      </w:r>
      <w:r w:rsidR="00940C88" w:rsidRPr="00940C88">
        <w:rPr>
          <w:rFonts w:eastAsia="Arial Unicode MS"/>
          <w:lang w:eastAsia="en-US"/>
        </w:rPr>
        <w:t>54.186,54</w:t>
      </w:r>
      <w:r w:rsidR="00E86434">
        <w:rPr>
          <w:rFonts w:eastAsia="Arial Unicode MS"/>
          <w:lang w:eastAsia="en-US"/>
        </w:rPr>
        <w:t xml:space="preserve"> kn</w:t>
      </w:r>
    </w:p>
    <w:p w:rsidRDefault="00C243CA" w:rsidP="00C243CA" w:rsidR="00940C88">
      <w:pPr>
        <w:spacing w:after="200"/>
        <w:ind w:firstLine="709"/>
        <w:rPr>
          <w:rFonts w:eastAsia="Arial Unicode MS"/>
          <w:lang w:eastAsia="en-US"/>
        </w:rPr>
      </w:pPr>
      <w:r>
        <w:rPr>
          <w:rFonts w:eastAsia="Arial Unicode MS"/>
          <w:lang w:eastAsia="en-US"/>
        </w:rPr>
        <w:t xml:space="preserve">24. </w:t>
      </w:r>
      <w:r w:rsidR="00940C88" w:rsidRPr="00940C88">
        <w:rPr>
          <w:rFonts w:eastAsia="Arial Unicode MS"/>
          <w:lang w:eastAsia="en-US"/>
        </w:rPr>
        <w:t>MARIĆ DRAŽE</w:t>
      </w:r>
      <w:r w:rsidR="00E86434">
        <w:rPr>
          <w:rFonts w:eastAsia="Arial Unicode MS"/>
          <w:lang w:eastAsia="en-US"/>
        </w:rPr>
        <w:t xml:space="preserve">N, </w:t>
      </w:r>
      <w:r w:rsidR="00940C88" w:rsidRPr="00940C88">
        <w:rPr>
          <w:rFonts w:eastAsia="Arial Unicode MS"/>
          <w:lang w:eastAsia="en-US"/>
        </w:rPr>
        <w:t>OIB 25723678771</w:t>
      </w:r>
      <w:r w:rsidR="00E86434">
        <w:rPr>
          <w:rFonts w:eastAsia="Arial Unicode MS"/>
          <w:lang w:eastAsia="en-US"/>
        </w:rPr>
        <w:t>………………………………..</w:t>
      </w:r>
      <w:r w:rsidR="00940C88" w:rsidRPr="00940C88">
        <w:rPr>
          <w:rFonts w:eastAsia="Arial Unicode MS"/>
          <w:lang w:eastAsia="en-US"/>
        </w:rPr>
        <w:t>28.015,77</w:t>
      </w:r>
      <w:r w:rsidR="00E86434">
        <w:rPr>
          <w:rFonts w:eastAsia="Arial Unicode MS"/>
          <w:lang w:eastAsia="en-US"/>
        </w:rPr>
        <w:t xml:space="preserve"> kn</w:t>
      </w:r>
    </w:p>
    <w:p w:rsidRDefault="00C243CA" w:rsidP="00C243CA" w:rsidR="00940C88">
      <w:pPr>
        <w:spacing w:after="200"/>
        <w:ind w:firstLine="709"/>
        <w:rPr>
          <w:rFonts w:eastAsia="Arial Unicode MS"/>
          <w:lang w:eastAsia="en-US"/>
        </w:rPr>
      </w:pPr>
      <w:r>
        <w:rPr>
          <w:rFonts w:eastAsia="Arial Unicode MS"/>
          <w:lang w:eastAsia="en-US"/>
        </w:rPr>
        <w:t xml:space="preserve">25. </w:t>
      </w:r>
      <w:r w:rsidR="00940C88" w:rsidRPr="00940C88">
        <w:rPr>
          <w:rFonts w:eastAsia="Arial Unicode MS"/>
          <w:lang w:eastAsia="en-US"/>
        </w:rPr>
        <w:t>DŽEMAILJI VENIS</w:t>
      </w:r>
      <w:r w:rsidR="00E86434">
        <w:rPr>
          <w:rFonts w:eastAsia="Arial Unicode MS"/>
          <w:lang w:eastAsia="en-US"/>
        </w:rPr>
        <w:t>,</w:t>
      </w:r>
      <w:r w:rsidR="00940C88" w:rsidRPr="00940C88">
        <w:rPr>
          <w:rFonts w:eastAsia="Arial Unicode MS"/>
          <w:lang w:eastAsia="en-US"/>
        </w:rPr>
        <w:t xml:space="preserve"> OIB 51983342801</w:t>
      </w:r>
      <w:r w:rsidR="00E86434">
        <w:rPr>
          <w:rFonts w:eastAsia="Arial Unicode MS"/>
          <w:lang w:eastAsia="en-US"/>
        </w:rPr>
        <w:t>……………………………..</w:t>
      </w:r>
      <w:r w:rsidR="00940C88" w:rsidRPr="00940C88">
        <w:rPr>
          <w:rFonts w:eastAsia="Arial Unicode MS"/>
          <w:lang w:eastAsia="en-US"/>
        </w:rPr>
        <w:t>29.832,20</w:t>
      </w:r>
      <w:r w:rsidR="00E86434">
        <w:rPr>
          <w:rFonts w:eastAsia="Arial Unicode MS"/>
          <w:lang w:eastAsia="en-US"/>
        </w:rPr>
        <w:t xml:space="preserve"> kn</w:t>
      </w:r>
    </w:p>
    <w:p w:rsidRDefault="00E86434" w:rsidP="00E86434" w:rsidR="00940C88">
      <w:pPr>
        <w:spacing w:after="200"/>
        <w:ind w:firstLine="709"/>
        <w:rPr>
          <w:rFonts w:eastAsia="Arial Unicode MS"/>
          <w:lang w:eastAsia="en-US"/>
        </w:rPr>
      </w:pPr>
      <w:r>
        <w:rPr>
          <w:rFonts w:eastAsia="Arial Unicode MS"/>
          <w:lang w:eastAsia="en-US"/>
        </w:rPr>
        <w:t xml:space="preserve">26. </w:t>
      </w:r>
      <w:r w:rsidR="00940C88" w:rsidRPr="00940C88">
        <w:rPr>
          <w:rFonts w:eastAsia="Arial Unicode MS"/>
          <w:lang w:eastAsia="en-US"/>
        </w:rPr>
        <w:t>ŽIŽIĆ STANISLAV</w:t>
      </w:r>
      <w:r>
        <w:rPr>
          <w:rFonts w:eastAsia="Arial Unicode MS"/>
          <w:lang w:eastAsia="en-US"/>
        </w:rPr>
        <w:t xml:space="preserve">, </w:t>
      </w:r>
      <w:r w:rsidR="00940C88" w:rsidRPr="00940C88">
        <w:rPr>
          <w:rFonts w:eastAsia="Arial Unicode MS"/>
          <w:lang w:eastAsia="en-US"/>
        </w:rPr>
        <w:t>OIB 08492390986</w:t>
      </w:r>
      <w:r>
        <w:rPr>
          <w:rFonts w:eastAsia="Arial Unicode MS"/>
          <w:lang w:eastAsia="en-US"/>
        </w:rPr>
        <w:t>……………………………...</w:t>
      </w:r>
      <w:r w:rsidR="00940C88" w:rsidRPr="00940C88">
        <w:rPr>
          <w:rFonts w:eastAsia="Arial Unicode MS"/>
          <w:lang w:eastAsia="en-US"/>
        </w:rPr>
        <w:t>22.423,51</w:t>
      </w:r>
      <w:r>
        <w:rPr>
          <w:rFonts w:eastAsia="Arial Unicode MS"/>
          <w:lang w:eastAsia="en-US"/>
        </w:rPr>
        <w:t xml:space="preserve"> kn</w:t>
      </w:r>
    </w:p>
    <w:p w:rsidRDefault="00B76281" w:rsidP="00E86434" w:rsidR="00940C88">
      <w:pPr>
        <w:spacing w:after="200"/>
        <w:ind w:firstLine="709"/>
        <w:rPr>
          <w:rFonts w:eastAsia="Arial Unicode MS"/>
          <w:lang w:eastAsia="en-US"/>
        </w:rPr>
      </w:pPr>
      <w:r>
        <w:rPr>
          <w:rFonts w:eastAsia="Arial Unicode MS"/>
          <w:lang w:eastAsia="en-US"/>
        </w:rPr>
        <w:t>27</w:t>
      </w:r>
      <w:r w:rsidR="00E86434">
        <w:rPr>
          <w:rFonts w:eastAsia="Arial Unicode MS"/>
          <w:lang w:eastAsia="en-US"/>
        </w:rPr>
        <w:t xml:space="preserve">. </w:t>
      </w:r>
      <w:r w:rsidR="00940C88" w:rsidRPr="00940C88">
        <w:rPr>
          <w:rFonts w:eastAsia="Arial Unicode MS"/>
          <w:lang w:eastAsia="en-US"/>
        </w:rPr>
        <w:t>KLARIĆ PAULO</w:t>
      </w:r>
      <w:r w:rsidR="00E86434">
        <w:rPr>
          <w:rFonts w:eastAsia="Arial Unicode MS"/>
          <w:lang w:eastAsia="en-US"/>
        </w:rPr>
        <w:t xml:space="preserve">, </w:t>
      </w:r>
      <w:r w:rsidR="00940C88" w:rsidRPr="00940C88">
        <w:rPr>
          <w:rFonts w:eastAsia="Arial Unicode MS"/>
          <w:lang w:eastAsia="en-US"/>
        </w:rPr>
        <w:t>OIB 29089252778</w:t>
      </w:r>
      <w:r w:rsidR="00E86434">
        <w:rPr>
          <w:rFonts w:eastAsia="Arial Unicode MS"/>
          <w:lang w:eastAsia="en-US"/>
        </w:rPr>
        <w:t>………………………………….</w:t>
      </w:r>
      <w:r w:rsidR="00940C88" w:rsidRPr="00940C88">
        <w:rPr>
          <w:rFonts w:eastAsia="Arial Unicode MS"/>
          <w:lang w:eastAsia="en-US"/>
        </w:rPr>
        <w:t>1.538,53</w:t>
      </w:r>
      <w:r w:rsidR="00E86434">
        <w:rPr>
          <w:rFonts w:eastAsia="Arial Unicode MS"/>
          <w:lang w:eastAsia="en-US"/>
        </w:rPr>
        <w:t xml:space="preserve"> kn</w:t>
      </w:r>
    </w:p>
    <w:p w:rsidRDefault="00B76281" w:rsidP="00E86434" w:rsidR="00940C88">
      <w:pPr>
        <w:spacing w:after="200"/>
        <w:ind w:firstLine="709"/>
        <w:rPr>
          <w:rFonts w:eastAsia="Arial Unicode MS"/>
          <w:lang w:eastAsia="en-US"/>
        </w:rPr>
      </w:pPr>
      <w:r>
        <w:rPr>
          <w:rFonts w:eastAsia="Arial Unicode MS"/>
          <w:lang w:eastAsia="en-US"/>
        </w:rPr>
        <w:t>28.</w:t>
      </w:r>
      <w:r w:rsidR="00940C88" w:rsidRPr="00940C88">
        <w:rPr>
          <w:rFonts w:eastAsia="Arial Unicode MS"/>
          <w:lang w:eastAsia="en-US"/>
        </w:rPr>
        <w:t>SVILIČIĆ TONČI</w:t>
      </w:r>
      <w:r w:rsidR="00E86434">
        <w:rPr>
          <w:rFonts w:eastAsia="Arial Unicode MS"/>
          <w:lang w:eastAsia="en-US"/>
        </w:rPr>
        <w:t xml:space="preserve">, </w:t>
      </w:r>
      <w:r w:rsidR="00940C88" w:rsidRPr="00940C88">
        <w:rPr>
          <w:rFonts w:eastAsia="Arial Unicode MS"/>
          <w:lang w:eastAsia="en-US"/>
        </w:rPr>
        <w:t>OIB 40066293686</w:t>
      </w:r>
      <w:r w:rsidR="00E86434">
        <w:rPr>
          <w:rFonts w:eastAsia="Arial Unicode MS"/>
          <w:lang w:eastAsia="en-US"/>
        </w:rPr>
        <w:t>……………………</w:t>
      </w:r>
      <w:r w:rsidR="00522DBE">
        <w:rPr>
          <w:rFonts w:eastAsia="Arial Unicode MS"/>
          <w:lang w:eastAsia="en-US"/>
        </w:rPr>
        <w:t>.</w:t>
      </w:r>
      <w:r w:rsidR="00E86434">
        <w:rPr>
          <w:rFonts w:eastAsia="Arial Unicode MS"/>
          <w:lang w:eastAsia="en-US"/>
        </w:rPr>
        <w:t>…………....</w:t>
      </w:r>
      <w:r w:rsidR="00940C88" w:rsidRPr="00940C88">
        <w:rPr>
          <w:rFonts w:eastAsia="Arial Unicode MS"/>
          <w:lang w:eastAsia="en-US"/>
        </w:rPr>
        <w:t>1.538,53</w:t>
      </w:r>
      <w:r w:rsidR="00E86434">
        <w:rPr>
          <w:rFonts w:eastAsia="Arial Unicode MS"/>
          <w:lang w:eastAsia="en-US"/>
        </w:rPr>
        <w:t xml:space="preserve"> kn</w:t>
      </w:r>
    </w:p>
    <w:p w:rsidRDefault="00B76281" w:rsidP="00E86434" w:rsidR="00940C88">
      <w:pPr>
        <w:spacing w:after="200"/>
        <w:ind w:firstLine="709"/>
        <w:rPr>
          <w:rFonts w:eastAsia="Arial Unicode MS"/>
          <w:lang w:eastAsia="en-US"/>
        </w:rPr>
      </w:pPr>
      <w:r>
        <w:rPr>
          <w:rFonts w:eastAsia="Arial Unicode MS"/>
          <w:lang w:eastAsia="en-US"/>
        </w:rPr>
        <w:t>29</w:t>
      </w:r>
      <w:r w:rsidR="00E86434">
        <w:rPr>
          <w:rFonts w:eastAsia="Arial Unicode MS"/>
          <w:lang w:eastAsia="en-US"/>
        </w:rPr>
        <w:t xml:space="preserve">. </w:t>
      </w:r>
      <w:r w:rsidR="00940C88" w:rsidRPr="00940C88">
        <w:rPr>
          <w:rFonts w:eastAsia="Arial Unicode MS"/>
          <w:lang w:eastAsia="en-US"/>
        </w:rPr>
        <w:t>VODANOVIĆ ANTE</w:t>
      </w:r>
      <w:r w:rsidR="00E86434">
        <w:rPr>
          <w:rFonts w:eastAsia="Arial Unicode MS"/>
          <w:lang w:eastAsia="en-US"/>
        </w:rPr>
        <w:t>,</w:t>
      </w:r>
      <w:r w:rsidR="00940C88" w:rsidRPr="00940C88">
        <w:rPr>
          <w:rFonts w:eastAsia="Arial Unicode MS"/>
          <w:lang w:eastAsia="en-US"/>
        </w:rPr>
        <w:t xml:space="preserve"> OIB 33865576142</w:t>
      </w:r>
      <w:r w:rsidR="00E86434">
        <w:rPr>
          <w:rFonts w:eastAsia="Arial Unicode MS"/>
          <w:lang w:eastAsia="en-US"/>
        </w:rPr>
        <w:t>……………………………..1</w:t>
      </w:r>
      <w:r w:rsidR="00940C88" w:rsidRPr="00940C88">
        <w:rPr>
          <w:rFonts w:eastAsia="Arial Unicode MS"/>
          <w:lang w:eastAsia="en-US"/>
        </w:rPr>
        <w:t>.538,53</w:t>
      </w:r>
      <w:r w:rsidR="00E86434">
        <w:rPr>
          <w:rFonts w:eastAsia="Arial Unicode MS"/>
          <w:lang w:eastAsia="en-US"/>
        </w:rPr>
        <w:t xml:space="preserve"> kn</w:t>
      </w:r>
    </w:p>
    <w:p w:rsidRDefault="00B76281" w:rsidP="00E86434" w:rsidR="00940C88">
      <w:pPr>
        <w:spacing w:after="200"/>
        <w:ind w:firstLine="709"/>
        <w:rPr>
          <w:rFonts w:eastAsia="Arial Unicode MS"/>
          <w:lang w:eastAsia="en-US"/>
        </w:rPr>
      </w:pPr>
      <w:r>
        <w:rPr>
          <w:rFonts w:eastAsia="Arial Unicode MS"/>
          <w:lang w:eastAsia="en-US"/>
        </w:rPr>
        <w:t>30</w:t>
      </w:r>
      <w:r w:rsidR="00E86434">
        <w:rPr>
          <w:rFonts w:eastAsia="Arial Unicode MS"/>
          <w:lang w:eastAsia="en-US"/>
        </w:rPr>
        <w:t xml:space="preserve">. </w:t>
      </w:r>
      <w:r w:rsidR="00940C88" w:rsidRPr="00940C88">
        <w:rPr>
          <w:rFonts w:eastAsia="Arial Unicode MS"/>
          <w:lang w:eastAsia="en-US"/>
        </w:rPr>
        <w:t>KINKUŠIĆ ANTONIO</w:t>
      </w:r>
      <w:r w:rsidR="00E86434">
        <w:rPr>
          <w:rFonts w:eastAsia="Arial Unicode MS"/>
          <w:lang w:eastAsia="en-US"/>
        </w:rPr>
        <w:t xml:space="preserve">, </w:t>
      </w:r>
      <w:r w:rsidR="00940C88" w:rsidRPr="00940C88">
        <w:rPr>
          <w:rFonts w:eastAsia="Arial Unicode MS"/>
          <w:lang w:eastAsia="en-US"/>
        </w:rPr>
        <w:t>OIB 36232545520</w:t>
      </w:r>
      <w:r w:rsidR="00E86434">
        <w:rPr>
          <w:rFonts w:eastAsia="Arial Unicode MS"/>
          <w:lang w:eastAsia="en-US"/>
        </w:rPr>
        <w:t>……………………………</w:t>
      </w:r>
      <w:r w:rsidR="00940C88" w:rsidRPr="00940C88">
        <w:rPr>
          <w:rFonts w:eastAsia="Arial Unicode MS"/>
          <w:lang w:eastAsia="en-US"/>
        </w:rPr>
        <w:t>1.538,53</w:t>
      </w:r>
      <w:r w:rsidR="00E86434">
        <w:rPr>
          <w:rFonts w:eastAsia="Arial Unicode MS"/>
          <w:lang w:eastAsia="en-US"/>
        </w:rPr>
        <w:t xml:space="preserve"> kn</w:t>
      </w:r>
    </w:p>
    <w:p w:rsidRDefault="00B76281" w:rsidP="00E86434" w:rsidR="00940C88">
      <w:pPr>
        <w:spacing w:after="200"/>
        <w:ind w:firstLine="709"/>
        <w:rPr>
          <w:rFonts w:eastAsia="Arial Unicode MS"/>
          <w:lang w:eastAsia="en-US"/>
        </w:rPr>
      </w:pPr>
      <w:r>
        <w:rPr>
          <w:rFonts w:eastAsia="Arial Unicode MS"/>
          <w:lang w:eastAsia="en-US"/>
        </w:rPr>
        <w:t>31</w:t>
      </w:r>
      <w:r w:rsidR="00E86434">
        <w:rPr>
          <w:rFonts w:eastAsia="Arial Unicode MS"/>
          <w:lang w:eastAsia="en-US"/>
        </w:rPr>
        <w:t xml:space="preserve">. </w:t>
      </w:r>
      <w:r w:rsidR="00940C88" w:rsidRPr="00940C88">
        <w:rPr>
          <w:rFonts w:eastAsia="Arial Unicode MS"/>
          <w:lang w:eastAsia="en-US"/>
        </w:rPr>
        <w:t>SLAVIĆ KATARINA</w:t>
      </w:r>
      <w:r w:rsidR="00E86434">
        <w:rPr>
          <w:rFonts w:eastAsia="Arial Unicode MS"/>
          <w:lang w:eastAsia="en-US"/>
        </w:rPr>
        <w:t>,</w:t>
      </w:r>
      <w:r w:rsidR="00940C88" w:rsidRPr="00940C88">
        <w:rPr>
          <w:rFonts w:eastAsia="Arial Unicode MS"/>
          <w:lang w:eastAsia="en-US"/>
        </w:rPr>
        <w:t xml:space="preserve"> OIB 55266116774</w:t>
      </w:r>
      <w:r w:rsidR="00E86434">
        <w:rPr>
          <w:rFonts w:eastAsia="Arial Unicode MS"/>
          <w:lang w:eastAsia="en-US"/>
        </w:rPr>
        <w:t>……………………………..</w:t>
      </w:r>
      <w:r w:rsidR="00940C88" w:rsidRPr="00940C88">
        <w:rPr>
          <w:rFonts w:eastAsia="Arial Unicode MS"/>
          <w:lang w:eastAsia="en-US"/>
        </w:rPr>
        <w:t>1.538,53</w:t>
      </w:r>
      <w:r w:rsidR="00E86434">
        <w:rPr>
          <w:rFonts w:eastAsia="Arial Unicode MS"/>
          <w:lang w:eastAsia="en-US"/>
        </w:rPr>
        <w:t xml:space="preserve"> kn</w:t>
      </w:r>
    </w:p>
    <w:p w:rsidRDefault="00B76281" w:rsidP="00E86434" w:rsidR="00940C88">
      <w:pPr>
        <w:spacing w:after="200"/>
        <w:ind w:firstLine="709"/>
        <w:rPr>
          <w:rFonts w:eastAsia="Arial Unicode MS"/>
          <w:lang w:eastAsia="en-US"/>
        </w:rPr>
      </w:pPr>
      <w:r>
        <w:rPr>
          <w:rFonts w:eastAsia="Arial Unicode MS"/>
          <w:lang w:eastAsia="en-US"/>
        </w:rPr>
        <w:t>32</w:t>
      </w:r>
      <w:r w:rsidR="00E86434">
        <w:rPr>
          <w:rFonts w:eastAsia="Arial Unicode MS"/>
          <w:lang w:eastAsia="en-US"/>
        </w:rPr>
        <w:t xml:space="preserve">. </w:t>
      </w:r>
      <w:r w:rsidR="00940C88" w:rsidRPr="00940C88">
        <w:rPr>
          <w:rFonts w:eastAsia="Arial Unicode MS"/>
          <w:lang w:eastAsia="en-US"/>
        </w:rPr>
        <w:t>SAKAČ MARICA</w:t>
      </w:r>
      <w:r w:rsidR="00E86434">
        <w:rPr>
          <w:rFonts w:eastAsia="Arial Unicode MS"/>
          <w:lang w:eastAsia="en-US"/>
        </w:rPr>
        <w:t xml:space="preserve">, </w:t>
      </w:r>
      <w:r w:rsidR="00940C88" w:rsidRPr="00940C88">
        <w:rPr>
          <w:rFonts w:eastAsia="Arial Unicode MS"/>
          <w:lang w:eastAsia="en-US"/>
        </w:rPr>
        <w:t>OIB 50291087323</w:t>
      </w:r>
      <w:r w:rsidR="00E86434">
        <w:rPr>
          <w:rFonts w:eastAsia="Arial Unicode MS"/>
          <w:lang w:eastAsia="en-US"/>
        </w:rPr>
        <w:t>………………………………...</w:t>
      </w:r>
      <w:r w:rsidR="00940C88" w:rsidRPr="00940C88">
        <w:rPr>
          <w:rFonts w:eastAsia="Arial Unicode MS"/>
          <w:lang w:eastAsia="en-US"/>
        </w:rPr>
        <w:t>1.538,53</w:t>
      </w:r>
      <w:r w:rsidR="00E86434">
        <w:rPr>
          <w:rFonts w:eastAsia="Arial Unicode MS"/>
          <w:lang w:eastAsia="en-US"/>
        </w:rPr>
        <w:t xml:space="preserve"> kn</w:t>
      </w:r>
    </w:p>
    <w:p w:rsidRDefault="00B76281" w:rsidP="00E86434" w:rsidR="00940C88">
      <w:pPr>
        <w:spacing w:after="200"/>
        <w:ind w:firstLine="709"/>
        <w:rPr>
          <w:rFonts w:eastAsia="Arial Unicode MS"/>
          <w:lang w:eastAsia="en-US"/>
        </w:rPr>
      </w:pPr>
      <w:r>
        <w:rPr>
          <w:rFonts w:eastAsia="Arial Unicode MS"/>
          <w:lang w:eastAsia="en-US"/>
        </w:rPr>
        <w:t>33</w:t>
      </w:r>
      <w:r w:rsidR="00E86434">
        <w:rPr>
          <w:rFonts w:eastAsia="Arial Unicode MS"/>
          <w:lang w:eastAsia="en-US"/>
        </w:rPr>
        <w:t xml:space="preserve">. </w:t>
      </w:r>
      <w:r w:rsidR="00940C88" w:rsidRPr="00940C88">
        <w:rPr>
          <w:rFonts w:eastAsia="Arial Unicode MS"/>
          <w:lang w:eastAsia="en-US"/>
        </w:rPr>
        <w:t>ANIĆ SNJEŽANA</w:t>
      </w:r>
      <w:r w:rsidR="00E86434">
        <w:rPr>
          <w:rFonts w:eastAsia="Arial Unicode MS"/>
          <w:lang w:eastAsia="en-US"/>
        </w:rPr>
        <w:t>, OIB 31822878317………………………………...</w:t>
      </w:r>
      <w:r w:rsidR="00940C88" w:rsidRPr="00940C88">
        <w:rPr>
          <w:rFonts w:eastAsia="Arial Unicode MS"/>
          <w:lang w:eastAsia="en-US"/>
        </w:rPr>
        <w:t>1.538,53</w:t>
      </w:r>
      <w:r w:rsidR="00E86434">
        <w:rPr>
          <w:rFonts w:eastAsia="Arial Unicode MS"/>
          <w:lang w:eastAsia="en-US"/>
        </w:rPr>
        <w:t xml:space="preserve"> kn</w:t>
      </w:r>
    </w:p>
    <w:p w:rsidRDefault="00B76281" w:rsidP="00E86434" w:rsidR="00940C88">
      <w:pPr>
        <w:spacing w:after="200"/>
        <w:ind w:firstLine="709"/>
        <w:rPr>
          <w:rFonts w:eastAsia="Arial Unicode MS"/>
          <w:lang w:eastAsia="en-US"/>
        </w:rPr>
      </w:pPr>
      <w:r>
        <w:rPr>
          <w:rFonts w:eastAsia="Arial Unicode MS"/>
          <w:lang w:eastAsia="en-US"/>
        </w:rPr>
        <w:t>34</w:t>
      </w:r>
      <w:r w:rsidR="00E86434">
        <w:rPr>
          <w:rFonts w:eastAsia="Arial Unicode MS"/>
          <w:lang w:eastAsia="en-US"/>
        </w:rPr>
        <w:t xml:space="preserve">. </w:t>
      </w:r>
      <w:r w:rsidR="00940C88" w:rsidRPr="00940C88">
        <w:rPr>
          <w:rFonts w:eastAsia="Arial Unicode MS"/>
          <w:lang w:eastAsia="en-US"/>
        </w:rPr>
        <w:t>MEHINOVIĆ EMINA</w:t>
      </w:r>
      <w:r w:rsidR="00E86434">
        <w:rPr>
          <w:rFonts w:eastAsia="Arial Unicode MS"/>
          <w:lang w:eastAsia="en-US"/>
        </w:rPr>
        <w:t>,</w:t>
      </w:r>
      <w:r w:rsidR="00940C88" w:rsidRPr="00940C88">
        <w:rPr>
          <w:rFonts w:eastAsia="Arial Unicode MS"/>
          <w:lang w:eastAsia="en-US"/>
        </w:rPr>
        <w:t xml:space="preserve"> OIB 30562822131</w:t>
      </w:r>
      <w:r w:rsidR="00E86434">
        <w:rPr>
          <w:rFonts w:eastAsia="Arial Unicode MS"/>
          <w:lang w:eastAsia="en-US"/>
        </w:rPr>
        <w:t>…………………………….</w:t>
      </w:r>
      <w:r w:rsidR="00940C88" w:rsidRPr="00940C88">
        <w:rPr>
          <w:rFonts w:eastAsia="Arial Unicode MS"/>
          <w:lang w:eastAsia="en-US"/>
        </w:rPr>
        <w:t>1.538,53</w:t>
      </w:r>
      <w:r w:rsidR="00E86434">
        <w:rPr>
          <w:rFonts w:eastAsia="Arial Unicode MS"/>
          <w:lang w:eastAsia="en-US"/>
        </w:rPr>
        <w:t xml:space="preserve"> kn</w:t>
      </w:r>
    </w:p>
    <w:p w:rsidRDefault="00B76281" w:rsidP="00E86434" w:rsidR="00940C88">
      <w:pPr>
        <w:spacing w:after="200"/>
        <w:ind w:firstLine="709"/>
        <w:rPr>
          <w:rFonts w:eastAsia="Arial Unicode MS"/>
          <w:lang w:eastAsia="en-US"/>
        </w:rPr>
      </w:pPr>
      <w:r>
        <w:rPr>
          <w:rFonts w:eastAsia="Arial Unicode MS"/>
          <w:lang w:eastAsia="en-US"/>
        </w:rPr>
        <w:t>35</w:t>
      </w:r>
      <w:r w:rsidR="00E86434">
        <w:rPr>
          <w:rFonts w:eastAsia="Arial Unicode MS"/>
          <w:lang w:eastAsia="en-US"/>
        </w:rPr>
        <w:t xml:space="preserve">. </w:t>
      </w:r>
      <w:r w:rsidR="00940C88" w:rsidRPr="00940C88">
        <w:rPr>
          <w:rFonts w:eastAsia="Arial Unicode MS"/>
          <w:lang w:eastAsia="en-US"/>
        </w:rPr>
        <w:t>SVILIČIĆ DALIBOR</w:t>
      </w:r>
      <w:r w:rsidR="00E86434">
        <w:rPr>
          <w:rFonts w:eastAsia="Arial Unicode MS"/>
          <w:lang w:eastAsia="en-US"/>
        </w:rPr>
        <w:t xml:space="preserve">, </w:t>
      </w:r>
      <w:r w:rsidR="00940C88" w:rsidRPr="00940C88">
        <w:rPr>
          <w:rFonts w:eastAsia="Arial Unicode MS"/>
          <w:lang w:eastAsia="en-US"/>
        </w:rPr>
        <w:t>OIB 05440294678</w:t>
      </w:r>
      <w:r w:rsidR="00E86434">
        <w:rPr>
          <w:rFonts w:eastAsia="Arial Unicode MS"/>
          <w:lang w:eastAsia="en-US"/>
        </w:rPr>
        <w:t>……………………………..</w:t>
      </w:r>
      <w:r w:rsidR="00940C88" w:rsidRPr="00940C88">
        <w:rPr>
          <w:rFonts w:eastAsia="Arial Unicode MS"/>
          <w:lang w:eastAsia="en-US"/>
        </w:rPr>
        <w:t>1.538,53</w:t>
      </w:r>
      <w:r w:rsidR="00E86434">
        <w:rPr>
          <w:rFonts w:eastAsia="Arial Unicode MS"/>
          <w:lang w:eastAsia="en-US"/>
        </w:rPr>
        <w:t xml:space="preserve"> kn</w:t>
      </w:r>
    </w:p>
    <w:p w:rsidRDefault="00B76281" w:rsidP="00E86434" w:rsidR="00940C88">
      <w:pPr>
        <w:spacing w:after="200"/>
        <w:ind w:firstLine="709"/>
        <w:rPr>
          <w:rFonts w:eastAsia="Arial Unicode MS"/>
          <w:lang w:eastAsia="en-US"/>
        </w:rPr>
      </w:pPr>
      <w:r>
        <w:rPr>
          <w:rFonts w:eastAsia="Arial Unicode MS"/>
          <w:lang w:eastAsia="en-US"/>
        </w:rPr>
        <w:t>36</w:t>
      </w:r>
      <w:r w:rsidR="00E86434">
        <w:rPr>
          <w:rFonts w:eastAsia="Arial Unicode MS"/>
          <w:lang w:eastAsia="en-US"/>
        </w:rPr>
        <w:t xml:space="preserve">. </w:t>
      </w:r>
      <w:r w:rsidR="00940C88" w:rsidRPr="00940C88">
        <w:rPr>
          <w:rFonts w:eastAsia="Arial Unicode MS"/>
          <w:lang w:eastAsia="en-US"/>
        </w:rPr>
        <w:t>SKERBIĆ TOMISLAV</w:t>
      </w:r>
      <w:r w:rsidR="00E86434">
        <w:rPr>
          <w:rFonts w:eastAsia="Arial Unicode MS"/>
          <w:lang w:eastAsia="en-US"/>
        </w:rPr>
        <w:t xml:space="preserve">, </w:t>
      </w:r>
      <w:r w:rsidR="00940C88" w:rsidRPr="00940C88">
        <w:rPr>
          <w:rFonts w:eastAsia="Arial Unicode MS"/>
          <w:lang w:eastAsia="en-US"/>
        </w:rPr>
        <w:t>OIB 74521869612</w:t>
      </w:r>
      <w:r w:rsidR="00E86434">
        <w:rPr>
          <w:rFonts w:eastAsia="Arial Unicode MS"/>
          <w:lang w:eastAsia="en-US"/>
        </w:rPr>
        <w:t>…………………………...</w:t>
      </w:r>
      <w:r w:rsidR="00940C88" w:rsidRPr="00940C88">
        <w:rPr>
          <w:rFonts w:eastAsia="Arial Unicode MS"/>
          <w:lang w:eastAsia="en-US"/>
        </w:rPr>
        <w:t>1.538,53</w:t>
      </w:r>
      <w:r w:rsidR="00E86434">
        <w:rPr>
          <w:rFonts w:eastAsia="Arial Unicode MS"/>
          <w:lang w:eastAsia="en-US"/>
        </w:rPr>
        <w:t xml:space="preserve"> kn</w:t>
      </w:r>
    </w:p>
    <w:p w:rsidRDefault="00B76281" w:rsidP="00E86434" w:rsidR="00940C88">
      <w:pPr>
        <w:spacing w:after="200"/>
        <w:ind w:firstLine="709"/>
        <w:rPr>
          <w:rFonts w:eastAsia="Arial Unicode MS"/>
          <w:lang w:eastAsia="en-US"/>
        </w:rPr>
      </w:pPr>
      <w:r>
        <w:rPr>
          <w:rFonts w:eastAsia="Arial Unicode MS"/>
          <w:lang w:eastAsia="en-US"/>
        </w:rPr>
        <w:t>37</w:t>
      </w:r>
      <w:r w:rsidR="00E86434">
        <w:rPr>
          <w:rFonts w:eastAsia="Arial Unicode MS"/>
          <w:lang w:eastAsia="en-US"/>
        </w:rPr>
        <w:t xml:space="preserve">. </w:t>
      </w:r>
      <w:r w:rsidR="00940C88" w:rsidRPr="00940C88">
        <w:rPr>
          <w:rFonts w:eastAsia="Arial Unicode MS"/>
          <w:lang w:eastAsia="en-US"/>
        </w:rPr>
        <w:t>RADIŠIĆ LUKA</w:t>
      </w:r>
      <w:r w:rsidR="00E86434">
        <w:rPr>
          <w:rFonts w:eastAsia="Arial Unicode MS"/>
          <w:lang w:eastAsia="en-US"/>
        </w:rPr>
        <w:t xml:space="preserve">, </w:t>
      </w:r>
      <w:r w:rsidR="00940C88" w:rsidRPr="00940C88">
        <w:rPr>
          <w:rFonts w:eastAsia="Arial Unicode MS"/>
          <w:lang w:eastAsia="en-US"/>
        </w:rPr>
        <w:t>OIB 23661460251</w:t>
      </w:r>
      <w:r w:rsidR="00E86434">
        <w:rPr>
          <w:rFonts w:eastAsia="Arial Unicode MS"/>
          <w:lang w:eastAsia="en-US"/>
        </w:rPr>
        <w:t>…………………………………..</w:t>
      </w:r>
      <w:r w:rsidR="00940C88" w:rsidRPr="00940C88">
        <w:rPr>
          <w:rFonts w:eastAsia="Arial Unicode MS"/>
          <w:lang w:eastAsia="en-US"/>
        </w:rPr>
        <w:t>1.538,53</w:t>
      </w:r>
      <w:r w:rsidR="00E86434">
        <w:rPr>
          <w:rFonts w:eastAsia="Arial Unicode MS"/>
          <w:lang w:eastAsia="en-US"/>
        </w:rPr>
        <w:t xml:space="preserve"> kn</w:t>
      </w:r>
    </w:p>
    <w:p w:rsidRDefault="00B76281" w:rsidP="00E86434" w:rsidR="00940C88">
      <w:pPr>
        <w:spacing w:after="200"/>
        <w:ind w:firstLine="709"/>
        <w:rPr>
          <w:rFonts w:eastAsia="Arial Unicode MS"/>
          <w:lang w:eastAsia="en-US"/>
        </w:rPr>
      </w:pPr>
      <w:r>
        <w:rPr>
          <w:rFonts w:eastAsia="Arial Unicode MS"/>
          <w:lang w:eastAsia="en-US"/>
        </w:rPr>
        <w:t>38</w:t>
      </w:r>
      <w:r w:rsidR="00E86434">
        <w:rPr>
          <w:rFonts w:eastAsia="Arial Unicode MS"/>
          <w:lang w:eastAsia="en-US"/>
        </w:rPr>
        <w:t xml:space="preserve">. </w:t>
      </w:r>
      <w:r w:rsidR="00940C88" w:rsidRPr="00940C88">
        <w:rPr>
          <w:rFonts w:eastAsia="Arial Unicode MS"/>
          <w:lang w:eastAsia="en-US"/>
        </w:rPr>
        <w:t>KNEŽEVIĆ KAROLINA</w:t>
      </w:r>
      <w:r w:rsidR="00E86434">
        <w:rPr>
          <w:rFonts w:eastAsia="Arial Unicode MS"/>
          <w:lang w:eastAsia="en-US"/>
        </w:rPr>
        <w:t>,</w:t>
      </w:r>
      <w:r w:rsidR="00940C88" w:rsidRPr="00940C88">
        <w:rPr>
          <w:rFonts w:eastAsia="Arial Unicode MS"/>
          <w:lang w:eastAsia="en-US"/>
        </w:rPr>
        <w:t xml:space="preserve"> OIB 09082702984</w:t>
      </w:r>
      <w:r w:rsidR="00E86434">
        <w:rPr>
          <w:rFonts w:eastAsia="Arial Unicode MS"/>
          <w:lang w:eastAsia="en-US"/>
        </w:rPr>
        <w:t>…………………………</w:t>
      </w:r>
      <w:r w:rsidR="00940C88" w:rsidRPr="00940C88">
        <w:rPr>
          <w:rFonts w:eastAsia="Arial Unicode MS"/>
          <w:lang w:eastAsia="en-US"/>
        </w:rPr>
        <w:t>1.538,53</w:t>
      </w:r>
      <w:r w:rsidR="00E86434">
        <w:rPr>
          <w:rFonts w:eastAsia="Arial Unicode MS"/>
          <w:lang w:eastAsia="en-US"/>
        </w:rPr>
        <w:t xml:space="preserve"> kn</w:t>
      </w:r>
    </w:p>
    <w:p w:rsidRDefault="00B76281" w:rsidP="00E86434" w:rsidR="00940C88">
      <w:pPr>
        <w:spacing w:after="200"/>
        <w:ind w:firstLine="709"/>
        <w:rPr>
          <w:rFonts w:eastAsia="Arial Unicode MS"/>
          <w:lang w:eastAsia="en-US"/>
        </w:rPr>
      </w:pPr>
      <w:r>
        <w:rPr>
          <w:rFonts w:eastAsia="Arial Unicode MS"/>
          <w:lang w:eastAsia="en-US"/>
        </w:rPr>
        <w:t>39</w:t>
      </w:r>
      <w:r w:rsidR="00E86434">
        <w:rPr>
          <w:rFonts w:eastAsia="Arial Unicode MS"/>
          <w:lang w:eastAsia="en-US"/>
        </w:rPr>
        <w:t xml:space="preserve">. </w:t>
      </w:r>
      <w:r w:rsidR="00940C88" w:rsidRPr="00940C88">
        <w:rPr>
          <w:rFonts w:eastAsia="Arial Unicode MS"/>
          <w:lang w:eastAsia="en-US"/>
        </w:rPr>
        <w:t>KNEŽEVIĆ MARIO</w:t>
      </w:r>
      <w:r w:rsidR="00E86434">
        <w:rPr>
          <w:rFonts w:eastAsia="Arial Unicode MS"/>
          <w:lang w:eastAsia="en-US"/>
        </w:rPr>
        <w:t xml:space="preserve">, </w:t>
      </w:r>
      <w:r w:rsidR="00940C88" w:rsidRPr="00940C88">
        <w:rPr>
          <w:rFonts w:eastAsia="Arial Unicode MS"/>
          <w:lang w:eastAsia="en-US"/>
        </w:rPr>
        <w:t>OIB 97354813013</w:t>
      </w:r>
      <w:r w:rsidR="00E86434">
        <w:rPr>
          <w:rFonts w:eastAsia="Arial Unicode MS"/>
          <w:lang w:eastAsia="en-US"/>
        </w:rPr>
        <w:t>……………………………....</w:t>
      </w:r>
      <w:r w:rsidR="00940C88" w:rsidRPr="00940C88">
        <w:rPr>
          <w:rFonts w:eastAsia="Arial Unicode MS"/>
          <w:lang w:eastAsia="en-US"/>
        </w:rPr>
        <w:t>1.538,53</w:t>
      </w:r>
      <w:r w:rsidR="00E86434">
        <w:rPr>
          <w:rFonts w:eastAsia="Arial Unicode MS"/>
          <w:lang w:eastAsia="en-US"/>
        </w:rPr>
        <w:t xml:space="preserve"> kn</w:t>
      </w:r>
    </w:p>
    <w:p w:rsidRDefault="00B76281" w:rsidP="00E86434" w:rsidR="00940C88">
      <w:pPr>
        <w:spacing w:after="200"/>
        <w:ind w:firstLine="709"/>
        <w:rPr>
          <w:rFonts w:eastAsia="Arial Unicode MS"/>
          <w:lang w:eastAsia="en-US"/>
        </w:rPr>
      </w:pPr>
      <w:r>
        <w:rPr>
          <w:rFonts w:eastAsia="Arial Unicode MS"/>
          <w:lang w:eastAsia="en-US"/>
        </w:rPr>
        <w:t>40</w:t>
      </w:r>
      <w:r w:rsidR="00E86434">
        <w:rPr>
          <w:rFonts w:eastAsia="Arial Unicode MS"/>
          <w:lang w:eastAsia="en-US"/>
        </w:rPr>
        <w:t xml:space="preserve">. </w:t>
      </w:r>
      <w:r w:rsidR="00940C88" w:rsidRPr="00940C88">
        <w:rPr>
          <w:rFonts w:eastAsia="Arial Unicode MS"/>
          <w:lang w:eastAsia="en-US"/>
        </w:rPr>
        <w:t>KORDIĆ IVAN</w:t>
      </w:r>
      <w:r w:rsidR="00D725DF">
        <w:rPr>
          <w:rFonts w:eastAsia="Arial Unicode MS"/>
          <w:lang w:eastAsia="en-US"/>
        </w:rPr>
        <w:t xml:space="preserve">, </w:t>
      </w:r>
      <w:r w:rsidR="00940C88" w:rsidRPr="00940C88">
        <w:rPr>
          <w:rFonts w:eastAsia="Arial Unicode MS"/>
          <w:lang w:eastAsia="en-US"/>
        </w:rPr>
        <w:t>OIB 23572686891</w:t>
      </w:r>
      <w:r w:rsidR="003C57FD">
        <w:rPr>
          <w:rFonts w:eastAsia="Arial Unicode MS"/>
          <w:lang w:eastAsia="en-US"/>
        </w:rPr>
        <w:t>……………………………………</w:t>
      </w:r>
      <w:r w:rsidR="00940C88" w:rsidRPr="00940C88">
        <w:rPr>
          <w:rFonts w:eastAsia="Arial Unicode MS"/>
          <w:lang w:eastAsia="en-US"/>
        </w:rPr>
        <w:t>1.538,53</w:t>
      </w:r>
      <w:r w:rsidR="00D725DF">
        <w:rPr>
          <w:rFonts w:eastAsia="Arial Unicode MS"/>
          <w:lang w:eastAsia="en-US"/>
        </w:rPr>
        <w:t xml:space="preserve"> kn</w:t>
      </w:r>
    </w:p>
    <w:p w:rsidRDefault="00B76281" w:rsidP="00E86434" w:rsidR="00940C88">
      <w:pPr>
        <w:spacing w:after="200"/>
        <w:ind w:firstLine="709"/>
        <w:rPr>
          <w:rFonts w:eastAsia="Arial Unicode MS"/>
          <w:lang w:eastAsia="en-US"/>
        </w:rPr>
      </w:pPr>
      <w:r>
        <w:rPr>
          <w:rFonts w:eastAsia="Arial Unicode MS"/>
          <w:lang w:eastAsia="en-US"/>
        </w:rPr>
        <w:t>41</w:t>
      </w:r>
      <w:r w:rsidR="00E86434">
        <w:rPr>
          <w:rFonts w:eastAsia="Arial Unicode MS"/>
          <w:lang w:eastAsia="en-US"/>
        </w:rPr>
        <w:t xml:space="preserve">. </w:t>
      </w:r>
      <w:r w:rsidR="00940C88" w:rsidRPr="00940C88">
        <w:rPr>
          <w:rFonts w:eastAsia="Arial Unicode MS"/>
          <w:lang w:eastAsia="en-US"/>
        </w:rPr>
        <w:t>ČEKALOVIĆ NIKOLINA</w:t>
      </w:r>
      <w:r w:rsidR="00D725DF">
        <w:rPr>
          <w:rFonts w:eastAsia="Arial Unicode MS"/>
          <w:lang w:eastAsia="en-US"/>
        </w:rPr>
        <w:t xml:space="preserve">, </w:t>
      </w:r>
      <w:r w:rsidR="00940C88" w:rsidRPr="00940C88">
        <w:rPr>
          <w:rFonts w:eastAsia="Arial Unicode MS"/>
          <w:lang w:eastAsia="en-US"/>
        </w:rPr>
        <w:t>OIB73796888772</w:t>
      </w:r>
      <w:r w:rsidR="003C57FD">
        <w:rPr>
          <w:rFonts w:eastAsia="Arial Unicode MS"/>
          <w:lang w:eastAsia="en-US"/>
        </w:rPr>
        <w:t>………………………...</w:t>
      </w:r>
      <w:r w:rsidR="00940C88" w:rsidRPr="00940C88">
        <w:rPr>
          <w:rFonts w:eastAsia="Arial Unicode MS"/>
          <w:lang w:eastAsia="en-US"/>
        </w:rPr>
        <w:t>1.538,53</w:t>
      </w:r>
      <w:r w:rsidR="00D725DF">
        <w:rPr>
          <w:rFonts w:eastAsia="Arial Unicode MS"/>
          <w:lang w:eastAsia="en-US"/>
        </w:rPr>
        <w:t xml:space="preserve"> kn</w:t>
      </w:r>
    </w:p>
    <w:p w:rsidRDefault="00B76281" w:rsidP="00E86434" w:rsidR="00940C88">
      <w:pPr>
        <w:spacing w:after="200"/>
        <w:ind w:firstLine="709"/>
        <w:rPr>
          <w:rFonts w:eastAsia="Arial Unicode MS"/>
          <w:lang w:eastAsia="en-US"/>
        </w:rPr>
      </w:pPr>
      <w:r>
        <w:rPr>
          <w:rFonts w:eastAsia="Arial Unicode MS"/>
          <w:lang w:eastAsia="en-US"/>
        </w:rPr>
        <w:t>42</w:t>
      </w:r>
      <w:r w:rsidR="00E86434">
        <w:rPr>
          <w:rFonts w:eastAsia="Arial Unicode MS"/>
          <w:lang w:eastAsia="en-US"/>
        </w:rPr>
        <w:t xml:space="preserve">. </w:t>
      </w:r>
      <w:r w:rsidR="00940C88" w:rsidRPr="00940C88">
        <w:rPr>
          <w:rFonts w:eastAsia="Arial Unicode MS"/>
          <w:lang w:eastAsia="en-US"/>
        </w:rPr>
        <w:t>GOSPODINOVIĆ ŠEHERZADA</w:t>
      </w:r>
      <w:r w:rsidR="00D725DF">
        <w:rPr>
          <w:rFonts w:eastAsia="Arial Unicode MS"/>
          <w:lang w:eastAsia="en-US"/>
        </w:rPr>
        <w:t xml:space="preserve">, </w:t>
      </w:r>
      <w:r w:rsidR="003C57FD">
        <w:rPr>
          <w:rFonts w:eastAsia="Arial Unicode MS"/>
          <w:lang w:eastAsia="en-US"/>
        </w:rPr>
        <w:t>OIB 37956150325………………...</w:t>
      </w:r>
      <w:r w:rsidR="003C57FD" w:rsidRPr="00940C88">
        <w:rPr>
          <w:rFonts w:eastAsia="Arial Unicode MS"/>
          <w:lang w:eastAsia="en-US"/>
        </w:rPr>
        <w:t>1.538,53</w:t>
      </w:r>
      <w:r w:rsidR="003C57FD">
        <w:rPr>
          <w:rFonts w:eastAsia="Arial Unicode MS"/>
          <w:lang w:eastAsia="en-US"/>
        </w:rPr>
        <w:t xml:space="preserve"> kn</w:t>
      </w:r>
    </w:p>
    <w:p w:rsidRDefault="00B76281" w:rsidP="00E86434" w:rsidR="00940C88">
      <w:pPr>
        <w:spacing w:after="200"/>
        <w:ind w:firstLine="709"/>
        <w:rPr>
          <w:rFonts w:eastAsia="Arial Unicode MS"/>
          <w:lang w:eastAsia="en-US"/>
        </w:rPr>
      </w:pPr>
      <w:r>
        <w:rPr>
          <w:rFonts w:eastAsia="Arial Unicode MS"/>
          <w:lang w:eastAsia="en-US"/>
        </w:rPr>
        <w:t>43</w:t>
      </w:r>
      <w:r w:rsidR="00E86434">
        <w:rPr>
          <w:rFonts w:eastAsia="Arial Unicode MS"/>
          <w:lang w:eastAsia="en-US"/>
        </w:rPr>
        <w:t xml:space="preserve">. </w:t>
      </w:r>
      <w:r w:rsidR="00940C88" w:rsidRPr="00940C88">
        <w:rPr>
          <w:rFonts w:eastAsia="Arial Unicode MS"/>
          <w:lang w:eastAsia="en-US"/>
        </w:rPr>
        <w:t>SAVOVIĆ MARIJA</w:t>
      </w:r>
      <w:r w:rsidR="00D725DF">
        <w:rPr>
          <w:rFonts w:eastAsia="Arial Unicode MS"/>
          <w:lang w:eastAsia="en-US"/>
        </w:rPr>
        <w:t xml:space="preserve">, </w:t>
      </w:r>
      <w:r w:rsidR="00940C88" w:rsidRPr="00940C88">
        <w:rPr>
          <w:rFonts w:eastAsia="Arial Unicode MS"/>
          <w:lang w:eastAsia="en-US"/>
        </w:rPr>
        <w:t>OIB 05346157017</w:t>
      </w:r>
      <w:r w:rsidR="003C57FD">
        <w:rPr>
          <w:rFonts w:eastAsia="Arial Unicode MS"/>
          <w:lang w:eastAsia="en-US"/>
        </w:rPr>
        <w:t>………………………………</w:t>
      </w:r>
      <w:r w:rsidR="00940C88" w:rsidRPr="00940C88">
        <w:rPr>
          <w:rFonts w:eastAsia="Arial Unicode MS"/>
          <w:lang w:eastAsia="en-US"/>
        </w:rPr>
        <w:t>1.538,53</w:t>
      </w:r>
      <w:r w:rsidR="00D725DF">
        <w:rPr>
          <w:rFonts w:eastAsia="Arial Unicode MS"/>
          <w:lang w:eastAsia="en-US"/>
        </w:rPr>
        <w:t xml:space="preserve"> kn</w:t>
      </w:r>
    </w:p>
    <w:p w:rsidRDefault="00B76281" w:rsidP="00E86434" w:rsidR="00940C88">
      <w:pPr>
        <w:spacing w:after="200"/>
        <w:ind w:firstLine="709"/>
        <w:rPr>
          <w:rFonts w:eastAsia="Arial Unicode MS"/>
          <w:lang w:eastAsia="en-US"/>
        </w:rPr>
      </w:pPr>
      <w:r>
        <w:rPr>
          <w:rFonts w:eastAsia="Arial Unicode MS"/>
          <w:lang w:eastAsia="en-US"/>
        </w:rPr>
        <w:t>44</w:t>
      </w:r>
      <w:r w:rsidR="00E86434">
        <w:rPr>
          <w:rFonts w:eastAsia="Arial Unicode MS"/>
          <w:lang w:eastAsia="en-US"/>
        </w:rPr>
        <w:t xml:space="preserve">. </w:t>
      </w:r>
      <w:r w:rsidR="00940C88" w:rsidRPr="00940C88">
        <w:rPr>
          <w:rFonts w:eastAsia="Arial Unicode MS"/>
          <w:lang w:eastAsia="en-US"/>
        </w:rPr>
        <w:t>VLADUŠIĆ IVICA</w:t>
      </w:r>
      <w:r w:rsidR="00D725DF">
        <w:rPr>
          <w:rFonts w:eastAsia="Arial Unicode MS"/>
          <w:lang w:eastAsia="en-US"/>
        </w:rPr>
        <w:t xml:space="preserve">, </w:t>
      </w:r>
      <w:r w:rsidR="00940C88" w:rsidRPr="00940C88">
        <w:rPr>
          <w:rFonts w:eastAsia="Arial Unicode MS"/>
          <w:lang w:eastAsia="en-US"/>
        </w:rPr>
        <w:t>OIB 44126215601</w:t>
      </w:r>
      <w:r w:rsidR="00940C88" w:rsidRPr="00940C88">
        <w:rPr>
          <w:rFonts w:eastAsia="Arial Unicode MS"/>
          <w:lang w:eastAsia="en-US"/>
        </w:rPr>
        <w:tab/>
      </w:r>
      <w:r w:rsidR="003C57FD">
        <w:rPr>
          <w:rFonts w:eastAsia="Arial Unicode MS"/>
          <w:lang w:eastAsia="en-US"/>
        </w:rPr>
        <w:t>……………………………….</w:t>
      </w:r>
      <w:r w:rsidR="00940C88" w:rsidRPr="00940C88">
        <w:rPr>
          <w:rFonts w:eastAsia="Arial Unicode MS"/>
          <w:lang w:eastAsia="en-US"/>
        </w:rPr>
        <w:t>1.538,53</w:t>
      </w:r>
      <w:r w:rsidR="00D725DF">
        <w:rPr>
          <w:rFonts w:eastAsia="Arial Unicode MS"/>
          <w:lang w:eastAsia="en-US"/>
        </w:rPr>
        <w:t xml:space="preserve"> kn</w:t>
      </w:r>
    </w:p>
    <w:p w:rsidRDefault="00B76281" w:rsidP="00E86434" w:rsidR="00940C88">
      <w:pPr>
        <w:spacing w:after="200"/>
        <w:ind w:firstLine="709"/>
        <w:rPr>
          <w:rFonts w:eastAsia="Arial Unicode MS"/>
          <w:lang w:eastAsia="en-US"/>
        </w:rPr>
      </w:pPr>
      <w:r>
        <w:rPr>
          <w:rFonts w:eastAsia="Arial Unicode MS"/>
          <w:lang w:eastAsia="en-US"/>
        </w:rPr>
        <w:lastRenderedPageBreak/>
        <w:t>45</w:t>
      </w:r>
      <w:r w:rsidR="00E86434">
        <w:rPr>
          <w:rFonts w:eastAsia="Arial Unicode MS"/>
          <w:lang w:eastAsia="en-US"/>
        </w:rPr>
        <w:t xml:space="preserve">. </w:t>
      </w:r>
      <w:r w:rsidR="00940C88" w:rsidRPr="00940C88">
        <w:rPr>
          <w:rFonts w:eastAsia="Arial Unicode MS"/>
          <w:lang w:eastAsia="en-US"/>
        </w:rPr>
        <w:t>ĆURČIN NATALIJA</w:t>
      </w:r>
      <w:r w:rsidR="00D725DF">
        <w:rPr>
          <w:rFonts w:eastAsia="Arial Unicode MS"/>
          <w:lang w:eastAsia="en-US"/>
        </w:rPr>
        <w:t xml:space="preserve">, </w:t>
      </w:r>
      <w:r w:rsidR="00940C88" w:rsidRPr="00940C88">
        <w:rPr>
          <w:rFonts w:eastAsia="Arial Unicode MS"/>
          <w:lang w:eastAsia="en-US"/>
        </w:rPr>
        <w:t>OIB 62892892750</w:t>
      </w:r>
      <w:r w:rsidR="003C57FD">
        <w:rPr>
          <w:rFonts w:eastAsia="Arial Unicode MS"/>
          <w:lang w:eastAsia="en-US"/>
        </w:rPr>
        <w:t>……………………………...</w:t>
      </w:r>
      <w:r w:rsidR="00940C88" w:rsidRPr="00940C88">
        <w:rPr>
          <w:rFonts w:eastAsia="Arial Unicode MS"/>
          <w:lang w:eastAsia="en-US"/>
        </w:rPr>
        <w:t>1.538,53</w:t>
      </w:r>
      <w:r w:rsidR="00D725DF">
        <w:rPr>
          <w:rFonts w:eastAsia="Arial Unicode MS"/>
          <w:lang w:eastAsia="en-US"/>
        </w:rPr>
        <w:t xml:space="preserve"> kn</w:t>
      </w:r>
    </w:p>
    <w:p w:rsidRDefault="00B76281" w:rsidP="00E86434" w:rsidR="00940C88">
      <w:pPr>
        <w:spacing w:after="200"/>
        <w:ind w:firstLine="709"/>
        <w:rPr>
          <w:rFonts w:eastAsia="Arial Unicode MS"/>
          <w:lang w:eastAsia="en-US"/>
        </w:rPr>
      </w:pPr>
      <w:r>
        <w:rPr>
          <w:rFonts w:eastAsia="Arial Unicode MS"/>
          <w:lang w:eastAsia="en-US"/>
        </w:rPr>
        <w:t>46</w:t>
      </w:r>
      <w:r w:rsidR="00E86434">
        <w:rPr>
          <w:rFonts w:eastAsia="Arial Unicode MS"/>
          <w:lang w:eastAsia="en-US"/>
        </w:rPr>
        <w:t xml:space="preserve">. </w:t>
      </w:r>
      <w:r w:rsidR="00940C88" w:rsidRPr="00940C88">
        <w:rPr>
          <w:rFonts w:eastAsia="Arial Unicode MS"/>
          <w:lang w:eastAsia="en-US"/>
        </w:rPr>
        <w:t>BANDJAK IVONA</w:t>
      </w:r>
      <w:r w:rsidR="00D725DF">
        <w:rPr>
          <w:rFonts w:eastAsia="Arial Unicode MS"/>
          <w:lang w:eastAsia="en-US"/>
        </w:rPr>
        <w:t xml:space="preserve">, </w:t>
      </w:r>
      <w:r w:rsidR="00940C88" w:rsidRPr="00940C88">
        <w:rPr>
          <w:rFonts w:eastAsia="Arial Unicode MS"/>
          <w:lang w:eastAsia="en-US"/>
        </w:rPr>
        <w:t>OIB 78694452749</w:t>
      </w:r>
      <w:r w:rsidR="00940C88" w:rsidRPr="00940C88">
        <w:rPr>
          <w:rFonts w:eastAsia="Arial Unicode MS"/>
          <w:lang w:eastAsia="en-US"/>
        </w:rPr>
        <w:tab/>
      </w:r>
      <w:r w:rsidR="003C57FD">
        <w:rPr>
          <w:rFonts w:eastAsia="Arial Unicode MS"/>
          <w:lang w:eastAsia="en-US"/>
        </w:rPr>
        <w:t>…………………………….…</w:t>
      </w:r>
      <w:r w:rsidR="00940C88" w:rsidRPr="00940C88">
        <w:rPr>
          <w:rFonts w:eastAsia="Arial Unicode MS"/>
          <w:lang w:eastAsia="en-US"/>
        </w:rPr>
        <w:t>1.538,53</w:t>
      </w:r>
      <w:r w:rsidR="00D725DF">
        <w:rPr>
          <w:rFonts w:eastAsia="Arial Unicode MS"/>
          <w:lang w:eastAsia="en-US"/>
        </w:rPr>
        <w:t xml:space="preserve"> kn</w:t>
      </w:r>
    </w:p>
    <w:p w:rsidRDefault="00B76281" w:rsidP="00E86434" w:rsidR="00940C88">
      <w:pPr>
        <w:spacing w:after="200"/>
        <w:ind w:firstLine="709"/>
        <w:rPr>
          <w:rFonts w:eastAsia="Arial Unicode MS"/>
          <w:lang w:eastAsia="en-US"/>
        </w:rPr>
      </w:pPr>
      <w:r>
        <w:rPr>
          <w:rFonts w:eastAsia="Arial Unicode MS"/>
          <w:lang w:eastAsia="en-US"/>
        </w:rPr>
        <w:t>47</w:t>
      </w:r>
      <w:r w:rsidR="00E86434">
        <w:rPr>
          <w:rFonts w:eastAsia="Arial Unicode MS"/>
          <w:lang w:eastAsia="en-US"/>
        </w:rPr>
        <w:t xml:space="preserve">. </w:t>
      </w:r>
      <w:r w:rsidR="00940C88" w:rsidRPr="00940C88">
        <w:rPr>
          <w:rFonts w:eastAsia="Arial Unicode MS"/>
          <w:lang w:eastAsia="en-US"/>
        </w:rPr>
        <w:t>SOLDO MARIJA</w:t>
      </w:r>
      <w:r w:rsidR="00D725DF">
        <w:rPr>
          <w:rFonts w:eastAsia="Arial Unicode MS"/>
          <w:lang w:eastAsia="en-US"/>
        </w:rPr>
        <w:t>,</w:t>
      </w:r>
      <w:r w:rsidR="00940C88" w:rsidRPr="00940C88">
        <w:rPr>
          <w:rFonts w:eastAsia="Arial Unicode MS"/>
          <w:lang w:eastAsia="en-US"/>
        </w:rPr>
        <w:t xml:space="preserve"> OIB 23771992782</w:t>
      </w:r>
      <w:r w:rsidR="003C57FD">
        <w:rPr>
          <w:rFonts w:eastAsia="Arial Unicode MS"/>
          <w:lang w:eastAsia="en-US"/>
        </w:rPr>
        <w:t>……………………………….....</w:t>
      </w:r>
      <w:r w:rsidR="00940C88" w:rsidRPr="00940C88">
        <w:rPr>
          <w:rFonts w:eastAsia="Arial Unicode MS"/>
          <w:lang w:eastAsia="en-US"/>
        </w:rPr>
        <w:t>1.538,53</w:t>
      </w:r>
      <w:r w:rsidR="00D725DF">
        <w:rPr>
          <w:rFonts w:eastAsia="Arial Unicode MS"/>
          <w:lang w:eastAsia="en-US"/>
        </w:rPr>
        <w:t xml:space="preserve"> kn</w:t>
      </w:r>
    </w:p>
    <w:p w:rsidRDefault="00B76281" w:rsidP="00E86434" w:rsidR="00940C88">
      <w:pPr>
        <w:spacing w:after="200"/>
        <w:ind w:firstLine="709"/>
        <w:rPr>
          <w:rFonts w:eastAsia="Arial Unicode MS"/>
          <w:lang w:eastAsia="en-US"/>
        </w:rPr>
      </w:pPr>
      <w:r>
        <w:rPr>
          <w:rFonts w:eastAsia="Arial Unicode MS"/>
          <w:lang w:eastAsia="en-US"/>
        </w:rPr>
        <w:t>48</w:t>
      </w:r>
      <w:r w:rsidR="00E86434">
        <w:rPr>
          <w:rFonts w:eastAsia="Arial Unicode MS"/>
          <w:lang w:eastAsia="en-US"/>
        </w:rPr>
        <w:t xml:space="preserve">. </w:t>
      </w:r>
      <w:r w:rsidR="00940C88" w:rsidRPr="00940C88">
        <w:rPr>
          <w:rFonts w:eastAsia="Arial Unicode MS"/>
          <w:lang w:eastAsia="en-US"/>
        </w:rPr>
        <w:t>KNEŽEVIĆ NATAŠA</w:t>
      </w:r>
      <w:r w:rsidR="00D725DF">
        <w:rPr>
          <w:rFonts w:eastAsia="Arial Unicode MS"/>
          <w:lang w:eastAsia="en-US"/>
        </w:rPr>
        <w:t xml:space="preserve">, </w:t>
      </w:r>
      <w:r w:rsidR="00940C88" w:rsidRPr="00940C88">
        <w:rPr>
          <w:rFonts w:eastAsia="Arial Unicode MS"/>
          <w:lang w:eastAsia="en-US"/>
        </w:rPr>
        <w:t>OIB 93347699495</w:t>
      </w:r>
      <w:r w:rsidR="003C57FD">
        <w:rPr>
          <w:rFonts w:eastAsia="Arial Unicode MS"/>
          <w:lang w:eastAsia="en-US"/>
        </w:rPr>
        <w:t>…………………………….</w:t>
      </w:r>
      <w:r w:rsidR="00940C88" w:rsidRPr="00940C88">
        <w:rPr>
          <w:rFonts w:eastAsia="Arial Unicode MS"/>
          <w:lang w:eastAsia="en-US"/>
        </w:rPr>
        <w:t>1.538,53</w:t>
      </w:r>
      <w:r w:rsidR="00D725DF">
        <w:rPr>
          <w:rFonts w:eastAsia="Arial Unicode MS"/>
          <w:lang w:eastAsia="en-US"/>
        </w:rPr>
        <w:t xml:space="preserve"> kn</w:t>
      </w:r>
    </w:p>
    <w:p w:rsidRDefault="00B76281" w:rsidP="00E86434" w:rsidR="00940C88">
      <w:pPr>
        <w:spacing w:after="200"/>
        <w:ind w:firstLine="709"/>
        <w:rPr>
          <w:rFonts w:eastAsia="Arial Unicode MS"/>
          <w:lang w:eastAsia="en-US"/>
        </w:rPr>
      </w:pPr>
      <w:r>
        <w:rPr>
          <w:rFonts w:eastAsia="Arial Unicode MS"/>
          <w:lang w:eastAsia="en-US"/>
        </w:rPr>
        <w:t>49</w:t>
      </w:r>
      <w:r w:rsidR="00E86434">
        <w:rPr>
          <w:rFonts w:eastAsia="Arial Unicode MS"/>
          <w:lang w:eastAsia="en-US"/>
        </w:rPr>
        <w:t xml:space="preserve">. </w:t>
      </w:r>
      <w:r w:rsidR="00940C88" w:rsidRPr="00940C88">
        <w:rPr>
          <w:rFonts w:eastAsia="Arial Unicode MS"/>
          <w:lang w:eastAsia="en-US"/>
        </w:rPr>
        <w:t>AMIŽIĆ DORIS</w:t>
      </w:r>
      <w:r w:rsidR="00D725DF">
        <w:rPr>
          <w:rFonts w:eastAsia="Arial Unicode MS"/>
          <w:lang w:eastAsia="en-US"/>
        </w:rPr>
        <w:t xml:space="preserve">, </w:t>
      </w:r>
      <w:r w:rsidR="00940C88" w:rsidRPr="00940C88">
        <w:rPr>
          <w:rFonts w:eastAsia="Arial Unicode MS"/>
          <w:lang w:eastAsia="en-US"/>
        </w:rPr>
        <w:t>OIB  69456964102</w:t>
      </w:r>
      <w:r w:rsidR="003C57FD">
        <w:rPr>
          <w:rFonts w:eastAsia="Arial Unicode MS"/>
          <w:lang w:eastAsia="en-US"/>
        </w:rPr>
        <w:t>…………………………………..</w:t>
      </w:r>
      <w:r w:rsidR="00940C88" w:rsidRPr="00940C88">
        <w:rPr>
          <w:rFonts w:eastAsia="Arial Unicode MS"/>
          <w:lang w:eastAsia="en-US"/>
        </w:rPr>
        <w:t>1.312,74</w:t>
      </w:r>
      <w:r w:rsidR="00D725DF">
        <w:rPr>
          <w:rFonts w:eastAsia="Arial Unicode MS"/>
          <w:lang w:eastAsia="en-US"/>
        </w:rPr>
        <w:t xml:space="preserve"> kn</w:t>
      </w:r>
    </w:p>
    <w:p w:rsidRDefault="00B76281" w:rsidP="00E86434" w:rsidR="00940C88">
      <w:pPr>
        <w:spacing w:after="200"/>
        <w:ind w:firstLine="709"/>
        <w:rPr>
          <w:rFonts w:eastAsia="Arial Unicode MS"/>
          <w:lang w:eastAsia="en-US"/>
        </w:rPr>
      </w:pPr>
      <w:r>
        <w:rPr>
          <w:rFonts w:eastAsia="Arial Unicode MS"/>
          <w:lang w:eastAsia="en-US"/>
        </w:rPr>
        <w:t>50</w:t>
      </w:r>
      <w:r w:rsidR="00E86434">
        <w:rPr>
          <w:rFonts w:eastAsia="Arial Unicode MS"/>
          <w:lang w:eastAsia="en-US"/>
        </w:rPr>
        <w:t xml:space="preserve">. </w:t>
      </w:r>
      <w:r w:rsidR="00940C88" w:rsidRPr="00940C88">
        <w:rPr>
          <w:rFonts w:eastAsia="Arial Unicode MS"/>
          <w:lang w:eastAsia="en-US"/>
        </w:rPr>
        <w:t>GAĆE BARBARA</w:t>
      </w:r>
      <w:r w:rsidR="00D725DF">
        <w:rPr>
          <w:rFonts w:eastAsia="Arial Unicode MS"/>
          <w:lang w:eastAsia="en-US"/>
        </w:rPr>
        <w:t xml:space="preserve">, </w:t>
      </w:r>
      <w:r w:rsidR="003C57FD">
        <w:rPr>
          <w:rFonts w:eastAsia="Arial Unicode MS"/>
          <w:lang w:eastAsia="en-US"/>
        </w:rPr>
        <w:t>OIB 24804410091……………………….………..</w:t>
      </w:r>
      <w:r w:rsidR="00940C88" w:rsidRPr="00940C88">
        <w:rPr>
          <w:rFonts w:eastAsia="Arial Unicode MS"/>
          <w:lang w:eastAsia="en-US"/>
        </w:rPr>
        <w:t>1.312,74</w:t>
      </w:r>
      <w:r w:rsidR="00D725DF">
        <w:rPr>
          <w:rFonts w:eastAsia="Arial Unicode MS"/>
          <w:lang w:eastAsia="en-US"/>
        </w:rPr>
        <w:t xml:space="preserve"> kn</w:t>
      </w:r>
    </w:p>
    <w:p w:rsidRDefault="00B76281" w:rsidP="00E86434" w:rsidR="00940C88">
      <w:pPr>
        <w:spacing w:after="200"/>
        <w:ind w:firstLine="709"/>
        <w:rPr>
          <w:rFonts w:eastAsia="Arial Unicode MS"/>
          <w:lang w:eastAsia="en-US"/>
        </w:rPr>
      </w:pPr>
      <w:r>
        <w:rPr>
          <w:rFonts w:eastAsia="Arial Unicode MS"/>
          <w:lang w:eastAsia="en-US"/>
        </w:rPr>
        <w:t>51</w:t>
      </w:r>
      <w:r w:rsidR="00E86434">
        <w:rPr>
          <w:rFonts w:eastAsia="Arial Unicode MS"/>
          <w:lang w:eastAsia="en-US"/>
        </w:rPr>
        <w:t xml:space="preserve">. </w:t>
      </w:r>
      <w:r w:rsidR="00940C88" w:rsidRPr="00940C88">
        <w:rPr>
          <w:rFonts w:eastAsia="Arial Unicode MS"/>
          <w:lang w:eastAsia="en-US"/>
        </w:rPr>
        <w:t>PERIĆ TONĆI</w:t>
      </w:r>
      <w:r w:rsidR="00D725DF">
        <w:rPr>
          <w:rFonts w:eastAsia="Arial Unicode MS"/>
          <w:lang w:eastAsia="en-US"/>
        </w:rPr>
        <w:t xml:space="preserve">, </w:t>
      </w:r>
      <w:r w:rsidR="00940C88" w:rsidRPr="00940C88">
        <w:rPr>
          <w:rFonts w:eastAsia="Arial Unicode MS"/>
          <w:lang w:eastAsia="en-US"/>
        </w:rPr>
        <w:t>OIB 31594912140</w:t>
      </w:r>
      <w:r w:rsidR="003C57FD">
        <w:rPr>
          <w:rFonts w:eastAsia="Arial Unicode MS"/>
          <w:lang w:eastAsia="en-US"/>
        </w:rPr>
        <w:t>……………………….………..…..1</w:t>
      </w:r>
      <w:r w:rsidR="00940C88" w:rsidRPr="00940C88">
        <w:rPr>
          <w:rFonts w:eastAsia="Arial Unicode MS"/>
          <w:lang w:eastAsia="en-US"/>
        </w:rPr>
        <w:t>.538,53</w:t>
      </w:r>
      <w:r w:rsidR="00D725DF">
        <w:rPr>
          <w:rFonts w:eastAsia="Arial Unicode MS"/>
          <w:lang w:eastAsia="en-US"/>
        </w:rPr>
        <w:t xml:space="preserve"> kn</w:t>
      </w:r>
    </w:p>
    <w:p w:rsidRDefault="00B76281" w:rsidP="00E86434" w:rsidR="00940C88">
      <w:pPr>
        <w:spacing w:after="200"/>
        <w:ind w:firstLine="709"/>
        <w:rPr>
          <w:rFonts w:eastAsia="Arial Unicode MS"/>
          <w:lang w:eastAsia="en-US"/>
        </w:rPr>
      </w:pPr>
      <w:r>
        <w:rPr>
          <w:rFonts w:eastAsia="Arial Unicode MS"/>
          <w:lang w:eastAsia="en-US"/>
        </w:rPr>
        <w:t>52</w:t>
      </w:r>
      <w:r w:rsidR="00E86434">
        <w:rPr>
          <w:rFonts w:eastAsia="Arial Unicode MS"/>
          <w:lang w:eastAsia="en-US"/>
        </w:rPr>
        <w:t xml:space="preserve">. </w:t>
      </w:r>
      <w:r w:rsidR="00940C88" w:rsidRPr="00940C88">
        <w:rPr>
          <w:rFonts w:eastAsia="Arial Unicode MS"/>
          <w:lang w:eastAsia="en-US"/>
        </w:rPr>
        <w:t>KOTORAC KRISTIAN</w:t>
      </w:r>
      <w:r w:rsidR="00E86434">
        <w:rPr>
          <w:rFonts w:eastAsia="Arial Unicode MS"/>
          <w:lang w:eastAsia="en-US"/>
        </w:rPr>
        <w:t>,</w:t>
      </w:r>
      <w:r w:rsidR="00940C88" w:rsidRPr="00940C88">
        <w:rPr>
          <w:rFonts w:eastAsia="Arial Unicode MS"/>
          <w:lang w:eastAsia="en-US"/>
        </w:rPr>
        <w:t xml:space="preserve"> OIB 32326669228</w:t>
      </w:r>
      <w:r w:rsidR="003C57FD">
        <w:rPr>
          <w:rFonts w:eastAsia="Arial Unicode MS"/>
          <w:lang w:eastAsia="en-US"/>
        </w:rPr>
        <w:t>………………………...…</w:t>
      </w:r>
      <w:r w:rsidR="00940C88" w:rsidRPr="00940C88">
        <w:rPr>
          <w:rFonts w:eastAsia="Arial Unicode MS"/>
          <w:lang w:eastAsia="en-US"/>
        </w:rPr>
        <w:t>1.538,53</w:t>
      </w:r>
      <w:r w:rsidR="00D725DF">
        <w:rPr>
          <w:rFonts w:eastAsia="Arial Unicode MS"/>
          <w:lang w:eastAsia="en-US"/>
        </w:rPr>
        <w:t xml:space="preserve"> kn</w:t>
      </w:r>
    </w:p>
    <w:p w:rsidRDefault="00B76281" w:rsidP="00E86434" w:rsidR="00940C88">
      <w:pPr>
        <w:spacing w:after="200"/>
        <w:ind w:firstLine="709"/>
        <w:rPr>
          <w:rFonts w:eastAsia="Arial Unicode MS"/>
          <w:lang w:eastAsia="en-US"/>
        </w:rPr>
      </w:pPr>
      <w:r>
        <w:rPr>
          <w:rFonts w:eastAsia="Arial Unicode MS"/>
          <w:lang w:eastAsia="en-US"/>
        </w:rPr>
        <w:t>53</w:t>
      </w:r>
      <w:r w:rsidR="00E86434">
        <w:rPr>
          <w:rFonts w:eastAsia="Arial Unicode MS"/>
          <w:lang w:eastAsia="en-US"/>
        </w:rPr>
        <w:t xml:space="preserve">. </w:t>
      </w:r>
      <w:r w:rsidR="00940C88" w:rsidRPr="00940C88">
        <w:rPr>
          <w:rFonts w:eastAsia="Arial Unicode MS"/>
          <w:lang w:eastAsia="en-US"/>
        </w:rPr>
        <w:t>VLAHOVIĆ MAJA</w:t>
      </w:r>
      <w:r w:rsidR="00E86434">
        <w:rPr>
          <w:rFonts w:eastAsia="Arial Unicode MS"/>
          <w:lang w:eastAsia="en-US"/>
        </w:rPr>
        <w:t xml:space="preserve">, </w:t>
      </w:r>
      <w:r w:rsidR="003C57FD">
        <w:rPr>
          <w:rFonts w:eastAsia="Arial Unicode MS"/>
          <w:lang w:eastAsia="en-US"/>
        </w:rPr>
        <w:t>OIB 63603306605</w:t>
      </w:r>
      <w:r w:rsidR="003C57FD">
        <w:rPr>
          <w:rFonts w:eastAsia="Arial Unicode MS"/>
          <w:lang w:eastAsia="en-US"/>
        </w:rPr>
        <w:tab/>
        <w:t>…………………………...…..</w:t>
      </w:r>
      <w:r w:rsidR="00940C88" w:rsidRPr="00940C88">
        <w:rPr>
          <w:rFonts w:eastAsia="Arial Unicode MS"/>
          <w:lang w:eastAsia="en-US"/>
        </w:rPr>
        <w:t>1.538,53</w:t>
      </w:r>
      <w:r w:rsidR="00D725DF">
        <w:rPr>
          <w:rFonts w:eastAsia="Arial Unicode MS"/>
          <w:lang w:eastAsia="en-US"/>
        </w:rPr>
        <w:t xml:space="preserve"> kn</w:t>
      </w:r>
    </w:p>
    <w:p w:rsidRDefault="00B76281" w:rsidP="00E86434" w:rsidR="00940C88">
      <w:pPr>
        <w:spacing w:after="200"/>
        <w:ind w:firstLine="709"/>
        <w:rPr>
          <w:rFonts w:eastAsia="Arial Unicode MS"/>
          <w:lang w:eastAsia="en-US"/>
        </w:rPr>
      </w:pPr>
      <w:r>
        <w:rPr>
          <w:rFonts w:eastAsia="Arial Unicode MS"/>
          <w:lang w:eastAsia="en-US"/>
        </w:rPr>
        <w:t>54</w:t>
      </w:r>
      <w:r w:rsidR="00E86434">
        <w:rPr>
          <w:rFonts w:eastAsia="Arial Unicode MS"/>
          <w:lang w:eastAsia="en-US"/>
        </w:rPr>
        <w:t xml:space="preserve">. </w:t>
      </w:r>
      <w:r w:rsidR="00940C88" w:rsidRPr="00940C88">
        <w:rPr>
          <w:rFonts w:eastAsia="Arial Unicode MS"/>
          <w:lang w:eastAsia="en-US"/>
        </w:rPr>
        <w:t>BUBREG IVO</w:t>
      </w:r>
      <w:r w:rsidR="00E86434">
        <w:rPr>
          <w:rFonts w:eastAsia="Arial Unicode MS"/>
          <w:lang w:eastAsia="en-US"/>
        </w:rPr>
        <w:t xml:space="preserve">, </w:t>
      </w:r>
      <w:r w:rsidR="00940C88" w:rsidRPr="00940C88">
        <w:rPr>
          <w:rFonts w:eastAsia="Arial Unicode MS"/>
          <w:lang w:eastAsia="en-US"/>
        </w:rPr>
        <w:t>OIB 02211874952</w:t>
      </w:r>
      <w:r w:rsidR="003C57FD">
        <w:rPr>
          <w:rFonts w:eastAsia="Arial Unicode MS"/>
          <w:lang w:eastAsia="en-US"/>
        </w:rPr>
        <w:t>……………………………………..</w:t>
      </w:r>
      <w:r w:rsidR="00940C88" w:rsidRPr="00940C88">
        <w:rPr>
          <w:rFonts w:eastAsia="Arial Unicode MS"/>
          <w:lang w:eastAsia="en-US"/>
        </w:rPr>
        <w:t>1.538,53</w:t>
      </w:r>
      <w:r w:rsidR="00D725DF">
        <w:rPr>
          <w:rFonts w:eastAsia="Arial Unicode MS"/>
          <w:lang w:eastAsia="en-US"/>
        </w:rPr>
        <w:t xml:space="preserve"> kn</w:t>
      </w:r>
    </w:p>
    <w:p w:rsidRDefault="00B76281" w:rsidP="00E86434" w:rsidR="00940C88">
      <w:pPr>
        <w:spacing w:after="200"/>
        <w:ind w:firstLine="709"/>
        <w:rPr>
          <w:rFonts w:eastAsia="Arial Unicode MS"/>
          <w:lang w:eastAsia="en-US"/>
        </w:rPr>
      </w:pPr>
      <w:r>
        <w:rPr>
          <w:rFonts w:eastAsia="Arial Unicode MS"/>
          <w:lang w:eastAsia="en-US"/>
        </w:rPr>
        <w:t>55</w:t>
      </w:r>
      <w:r w:rsidR="00E86434">
        <w:rPr>
          <w:rFonts w:eastAsia="Arial Unicode MS"/>
          <w:lang w:eastAsia="en-US"/>
        </w:rPr>
        <w:t xml:space="preserve">. </w:t>
      </w:r>
      <w:r w:rsidR="00940C88" w:rsidRPr="00940C88">
        <w:rPr>
          <w:rFonts w:eastAsia="Arial Unicode MS"/>
          <w:lang w:eastAsia="en-US"/>
        </w:rPr>
        <w:t>MENALO NIKOLA</w:t>
      </w:r>
      <w:r w:rsidR="00E86434">
        <w:rPr>
          <w:rFonts w:eastAsia="Arial Unicode MS"/>
          <w:lang w:eastAsia="en-US"/>
        </w:rPr>
        <w:t xml:space="preserve">, </w:t>
      </w:r>
      <w:r w:rsidR="00940C88" w:rsidRPr="00940C88">
        <w:rPr>
          <w:rFonts w:eastAsia="Arial Unicode MS"/>
          <w:lang w:eastAsia="en-US"/>
        </w:rPr>
        <w:t>OIB 26939304826</w:t>
      </w:r>
      <w:r w:rsidR="003C57FD">
        <w:rPr>
          <w:rFonts w:eastAsia="Arial Unicode MS"/>
          <w:lang w:eastAsia="en-US"/>
        </w:rPr>
        <w:t>……………………………….</w:t>
      </w:r>
      <w:r w:rsidR="00940C88" w:rsidRPr="00940C88">
        <w:rPr>
          <w:rFonts w:eastAsia="Arial Unicode MS"/>
          <w:lang w:eastAsia="en-US"/>
        </w:rPr>
        <w:t>1.538,53</w:t>
      </w:r>
      <w:r w:rsidR="00D725DF">
        <w:rPr>
          <w:rFonts w:eastAsia="Arial Unicode MS"/>
          <w:lang w:eastAsia="en-US"/>
        </w:rPr>
        <w:t xml:space="preserve"> kn</w:t>
      </w:r>
    </w:p>
    <w:p w:rsidRDefault="00B76281" w:rsidP="00E86434" w:rsidR="00940C88">
      <w:pPr>
        <w:spacing w:after="200"/>
        <w:ind w:firstLine="709"/>
        <w:rPr>
          <w:rFonts w:eastAsia="Arial Unicode MS"/>
          <w:lang w:eastAsia="en-US"/>
        </w:rPr>
      </w:pPr>
      <w:r>
        <w:rPr>
          <w:rFonts w:eastAsia="Arial Unicode MS"/>
          <w:lang w:eastAsia="en-US"/>
        </w:rPr>
        <w:t>56</w:t>
      </w:r>
      <w:r w:rsidR="00E86434">
        <w:rPr>
          <w:rFonts w:eastAsia="Arial Unicode MS"/>
          <w:lang w:eastAsia="en-US"/>
        </w:rPr>
        <w:t xml:space="preserve">. </w:t>
      </w:r>
      <w:r w:rsidR="00940C88" w:rsidRPr="00940C88">
        <w:rPr>
          <w:rFonts w:eastAsia="Arial Unicode MS"/>
          <w:lang w:eastAsia="en-US"/>
        </w:rPr>
        <w:t>RADOŠ MARKO</w:t>
      </w:r>
      <w:r w:rsidR="00E86434">
        <w:rPr>
          <w:rFonts w:eastAsia="Arial Unicode MS"/>
          <w:lang w:eastAsia="en-US"/>
        </w:rPr>
        <w:t>,</w:t>
      </w:r>
      <w:r w:rsidR="003C57FD">
        <w:rPr>
          <w:rFonts w:eastAsia="Arial Unicode MS"/>
          <w:lang w:eastAsia="en-US"/>
        </w:rPr>
        <w:t xml:space="preserve"> OIB 28722107212………………………………….</w:t>
      </w:r>
      <w:r w:rsidR="00940C88" w:rsidRPr="00940C88">
        <w:rPr>
          <w:rFonts w:eastAsia="Arial Unicode MS"/>
          <w:lang w:eastAsia="en-US"/>
        </w:rPr>
        <w:t>1.538,53</w:t>
      </w:r>
      <w:r w:rsidR="00D725DF">
        <w:rPr>
          <w:rFonts w:eastAsia="Arial Unicode MS"/>
          <w:lang w:eastAsia="en-US"/>
        </w:rPr>
        <w:t xml:space="preserve"> kn</w:t>
      </w:r>
    </w:p>
    <w:p w:rsidRDefault="00B76281" w:rsidP="00E86434" w:rsidR="00940C88">
      <w:pPr>
        <w:spacing w:after="200"/>
        <w:ind w:firstLine="709"/>
        <w:rPr>
          <w:rFonts w:eastAsia="Arial Unicode MS"/>
          <w:lang w:eastAsia="en-US"/>
        </w:rPr>
      </w:pPr>
      <w:r>
        <w:rPr>
          <w:rFonts w:eastAsia="Arial Unicode MS"/>
          <w:lang w:eastAsia="en-US"/>
        </w:rPr>
        <w:t>57</w:t>
      </w:r>
      <w:r w:rsidR="00E86434">
        <w:rPr>
          <w:rFonts w:eastAsia="Arial Unicode MS"/>
          <w:lang w:eastAsia="en-US"/>
        </w:rPr>
        <w:t xml:space="preserve">. </w:t>
      </w:r>
      <w:r w:rsidR="00940C88" w:rsidRPr="00940C88">
        <w:rPr>
          <w:rFonts w:eastAsia="Arial Unicode MS"/>
          <w:lang w:eastAsia="en-US"/>
        </w:rPr>
        <w:t>BARTULOVIĆ LUKA</w:t>
      </w:r>
      <w:r w:rsidR="00E86434">
        <w:rPr>
          <w:rFonts w:eastAsia="Arial Unicode MS"/>
          <w:lang w:eastAsia="en-US"/>
        </w:rPr>
        <w:t>,</w:t>
      </w:r>
      <w:r w:rsidR="00940C88" w:rsidRPr="00940C88">
        <w:rPr>
          <w:rFonts w:eastAsia="Arial Unicode MS"/>
          <w:lang w:eastAsia="en-US"/>
        </w:rPr>
        <w:t xml:space="preserve"> OIB 41983577114</w:t>
      </w:r>
      <w:r w:rsidR="003C57FD">
        <w:rPr>
          <w:rFonts w:eastAsia="Arial Unicode MS"/>
          <w:lang w:eastAsia="en-US"/>
        </w:rPr>
        <w:t>……………………………1</w:t>
      </w:r>
      <w:r w:rsidR="00940C88" w:rsidRPr="00940C88">
        <w:rPr>
          <w:rFonts w:eastAsia="Arial Unicode MS"/>
          <w:lang w:eastAsia="en-US"/>
        </w:rPr>
        <w:t>.538,53</w:t>
      </w:r>
      <w:r w:rsidR="00D725DF">
        <w:rPr>
          <w:rFonts w:eastAsia="Arial Unicode MS"/>
          <w:lang w:eastAsia="en-US"/>
        </w:rPr>
        <w:t xml:space="preserve"> kn</w:t>
      </w:r>
    </w:p>
    <w:p w:rsidRDefault="00E86434" w:rsidP="00E86434" w:rsidR="00940C88">
      <w:pPr>
        <w:spacing w:after="200"/>
        <w:ind w:firstLine="709"/>
        <w:rPr>
          <w:rFonts w:eastAsia="Arial Unicode MS"/>
          <w:lang w:eastAsia="en-US"/>
        </w:rPr>
      </w:pPr>
      <w:r>
        <w:rPr>
          <w:rFonts w:eastAsia="Arial Unicode MS"/>
          <w:lang w:eastAsia="en-US"/>
        </w:rPr>
        <w:t>5</w:t>
      </w:r>
      <w:r w:rsidR="00B76281">
        <w:rPr>
          <w:rFonts w:eastAsia="Arial Unicode MS"/>
          <w:lang w:eastAsia="en-US"/>
        </w:rPr>
        <w:t>8</w:t>
      </w:r>
      <w:r>
        <w:rPr>
          <w:rFonts w:eastAsia="Arial Unicode MS"/>
          <w:lang w:eastAsia="en-US"/>
        </w:rPr>
        <w:t xml:space="preserve">. </w:t>
      </w:r>
      <w:r w:rsidR="00940C88" w:rsidRPr="00940C88">
        <w:rPr>
          <w:rFonts w:eastAsia="Arial Unicode MS"/>
          <w:lang w:eastAsia="en-US"/>
        </w:rPr>
        <w:t>BELŠA ANTUN</w:t>
      </w:r>
      <w:r>
        <w:rPr>
          <w:rFonts w:eastAsia="Arial Unicode MS"/>
          <w:lang w:eastAsia="en-US"/>
        </w:rPr>
        <w:t xml:space="preserve">, </w:t>
      </w:r>
      <w:r w:rsidR="00940C88" w:rsidRPr="00940C88">
        <w:rPr>
          <w:rFonts w:eastAsia="Arial Unicode MS"/>
          <w:lang w:eastAsia="en-US"/>
        </w:rPr>
        <w:t>OIB 02117396209</w:t>
      </w:r>
      <w:r w:rsidR="003C57FD">
        <w:rPr>
          <w:rFonts w:eastAsia="Arial Unicode MS"/>
          <w:lang w:eastAsia="en-US"/>
        </w:rPr>
        <w:t>…………………………………..</w:t>
      </w:r>
      <w:r w:rsidR="00940C88" w:rsidRPr="00940C88">
        <w:rPr>
          <w:rFonts w:eastAsia="Arial Unicode MS"/>
          <w:lang w:eastAsia="en-US"/>
        </w:rPr>
        <w:t>1.312,74</w:t>
      </w:r>
      <w:r w:rsidR="00D725DF">
        <w:rPr>
          <w:rFonts w:eastAsia="Arial Unicode MS"/>
          <w:lang w:eastAsia="en-US"/>
        </w:rPr>
        <w:t xml:space="preserve"> kn</w:t>
      </w:r>
    </w:p>
    <w:p w:rsidRDefault="00B76281" w:rsidP="00E86434" w:rsidR="00940C88">
      <w:pPr>
        <w:spacing w:after="200"/>
        <w:ind w:firstLine="709"/>
        <w:rPr>
          <w:rFonts w:eastAsia="Arial Unicode MS"/>
          <w:lang w:eastAsia="en-US"/>
        </w:rPr>
      </w:pPr>
      <w:r>
        <w:rPr>
          <w:rFonts w:eastAsia="Arial Unicode MS"/>
          <w:lang w:eastAsia="en-US"/>
        </w:rPr>
        <w:t>59</w:t>
      </w:r>
      <w:r w:rsidR="00E86434">
        <w:rPr>
          <w:rFonts w:eastAsia="Arial Unicode MS"/>
          <w:lang w:eastAsia="en-US"/>
        </w:rPr>
        <w:t xml:space="preserve">. </w:t>
      </w:r>
      <w:r w:rsidR="00940C88" w:rsidRPr="00940C88">
        <w:rPr>
          <w:rFonts w:eastAsia="Arial Unicode MS"/>
          <w:lang w:eastAsia="en-US"/>
        </w:rPr>
        <w:t>KARALIĆ KREŠIMIR</w:t>
      </w:r>
      <w:r w:rsidR="00E86434">
        <w:rPr>
          <w:rFonts w:eastAsia="Arial Unicode MS"/>
          <w:lang w:eastAsia="en-US"/>
        </w:rPr>
        <w:t xml:space="preserve">, </w:t>
      </w:r>
      <w:r w:rsidR="003C57FD">
        <w:rPr>
          <w:rFonts w:eastAsia="Arial Unicode MS"/>
          <w:lang w:eastAsia="en-US"/>
        </w:rPr>
        <w:t>OIB 73860208667……………………………</w:t>
      </w:r>
      <w:r w:rsidR="00940C88" w:rsidRPr="00940C88">
        <w:rPr>
          <w:rFonts w:eastAsia="Arial Unicode MS"/>
          <w:lang w:eastAsia="en-US"/>
        </w:rPr>
        <w:t>1.538,53</w:t>
      </w:r>
      <w:r w:rsidR="00D725DF">
        <w:rPr>
          <w:rFonts w:eastAsia="Arial Unicode MS"/>
          <w:lang w:eastAsia="en-US"/>
        </w:rPr>
        <w:t xml:space="preserve"> kn</w:t>
      </w:r>
    </w:p>
    <w:p w:rsidRDefault="00E86434" w:rsidP="00E86434" w:rsidR="00940C88">
      <w:pPr>
        <w:spacing w:after="200"/>
        <w:ind w:firstLine="709"/>
        <w:rPr>
          <w:rFonts w:eastAsia="Arial Unicode MS"/>
          <w:lang w:eastAsia="en-US"/>
        </w:rPr>
      </w:pPr>
      <w:r>
        <w:rPr>
          <w:rFonts w:eastAsia="Arial Unicode MS"/>
          <w:lang w:eastAsia="en-US"/>
        </w:rPr>
        <w:t>6</w:t>
      </w:r>
      <w:r w:rsidR="00B76281">
        <w:rPr>
          <w:rFonts w:eastAsia="Arial Unicode MS"/>
          <w:lang w:eastAsia="en-US"/>
        </w:rPr>
        <w:t>0</w:t>
      </w:r>
      <w:r>
        <w:rPr>
          <w:rFonts w:eastAsia="Arial Unicode MS"/>
          <w:lang w:eastAsia="en-US"/>
        </w:rPr>
        <w:t xml:space="preserve">. </w:t>
      </w:r>
      <w:r w:rsidR="00940C88" w:rsidRPr="00940C88">
        <w:rPr>
          <w:rFonts w:eastAsia="Arial Unicode MS"/>
          <w:lang w:eastAsia="en-US"/>
        </w:rPr>
        <w:t>IVIŠIĆ JAKOV</w:t>
      </w:r>
      <w:r>
        <w:rPr>
          <w:rFonts w:eastAsia="Arial Unicode MS"/>
          <w:lang w:eastAsia="en-US"/>
        </w:rPr>
        <w:t xml:space="preserve">, </w:t>
      </w:r>
      <w:r w:rsidR="00940C88" w:rsidRPr="00940C88">
        <w:rPr>
          <w:rFonts w:eastAsia="Arial Unicode MS"/>
          <w:lang w:eastAsia="en-US"/>
        </w:rPr>
        <w:t>OIB 08509210203</w:t>
      </w:r>
      <w:r w:rsidR="003C57FD">
        <w:rPr>
          <w:rFonts w:eastAsia="Arial Unicode MS"/>
          <w:lang w:eastAsia="en-US"/>
        </w:rPr>
        <w:t>………………………...………….</w:t>
      </w:r>
      <w:r w:rsidR="00940C88" w:rsidRPr="00940C88">
        <w:rPr>
          <w:rFonts w:eastAsia="Arial Unicode MS"/>
          <w:lang w:eastAsia="en-US"/>
        </w:rPr>
        <w:t>1.312,74</w:t>
      </w:r>
      <w:r w:rsidR="00D725DF">
        <w:rPr>
          <w:rFonts w:eastAsia="Arial Unicode MS"/>
          <w:lang w:eastAsia="en-US"/>
        </w:rPr>
        <w:t xml:space="preserve"> kn</w:t>
      </w:r>
    </w:p>
    <w:p w:rsidRDefault="00B76281" w:rsidP="00E86434" w:rsidR="00940C88">
      <w:pPr>
        <w:spacing w:after="200"/>
        <w:ind w:firstLine="709"/>
        <w:rPr>
          <w:rFonts w:eastAsia="Arial Unicode MS"/>
          <w:lang w:eastAsia="en-US"/>
        </w:rPr>
      </w:pPr>
      <w:r>
        <w:rPr>
          <w:rFonts w:eastAsia="Arial Unicode MS"/>
          <w:lang w:eastAsia="en-US"/>
        </w:rPr>
        <w:t>61</w:t>
      </w:r>
      <w:r w:rsidR="00E86434">
        <w:rPr>
          <w:rFonts w:eastAsia="Arial Unicode MS"/>
          <w:lang w:eastAsia="en-US"/>
        </w:rPr>
        <w:t xml:space="preserve">. </w:t>
      </w:r>
      <w:r w:rsidR="00940C88" w:rsidRPr="00940C88">
        <w:rPr>
          <w:rFonts w:eastAsia="Arial Unicode MS"/>
          <w:lang w:eastAsia="en-US"/>
        </w:rPr>
        <w:t>VEŽIĆ TANJA</w:t>
      </w:r>
      <w:r w:rsidR="00E86434">
        <w:rPr>
          <w:rFonts w:eastAsia="Arial Unicode MS"/>
          <w:lang w:eastAsia="en-US"/>
        </w:rPr>
        <w:t>,</w:t>
      </w:r>
      <w:r w:rsidR="00940C88" w:rsidRPr="00940C88">
        <w:rPr>
          <w:rFonts w:eastAsia="Arial Unicode MS"/>
          <w:lang w:eastAsia="en-US"/>
        </w:rPr>
        <w:t xml:space="preserve"> OIB 78642369232</w:t>
      </w:r>
      <w:r w:rsidR="003C57FD">
        <w:rPr>
          <w:rFonts w:eastAsia="Arial Unicode MS"/>
          <w:lang w:eastAsia="en-US"/>
        </w:rPr>
        <w:t>…………………………………….1</w:t>
      </w:r>
      <w:r w:rsidR="00940C88" w:rsidRPr="00940C88">
        <w:rPr>
          <w:rFonts w:eastAsia="Arial Unicode MS"/>
          <w:lang w:eastAsia="en-US"/>
        </w:rPr>
        <w:t>.538,53</w:t>
      </w:r>
      <w:r w:rsidR="00D725DF">
        <w:rPr>
          <w:rFonts w:eastAsia="Arial Unicode MS"/>
          <w:lang w:eastAsia="en-US"/>
        </w:rPr>
        <w:t xml:space="preserve"> kn</w:t>
      </w:r>
    </w:p>
    <w:p w:rsidRDefault="00B76281" w:rsidP="00E86434" w:rsidR="00940C88">
      <w:pPr>
        <w:spacing w:after="200"/>
        <w:ind w:firstLine="709"/>
        <w:rPr>
          <w:rFonts w:eastAsia="Arial Unicode MS"/>
          <w:lang w:eastAsia="en-US"/>
        </w:rPr>
      </w:pPr>
      <w:r>
        <w:rPr>
          <w:rFonts w:eastAsia="Arial Unicode MS"/>
          <w:lang w:eastAsia="en-US"/>
        </w:rPr>
        <w:t>62</w:t>
      </w:r>
      <w:r w:rsidR="00E86434">
        <w:rPr>
          <w:rFonts w:eastAsia="Arial Unicode MS"/>
          <w:lang w:eastAsia="en-US"/>
        </w:rPr>
        <w:t xml:space="preserve">. </w:t>
      </w:r>
      <w:r w:rsidR="00940C88" w:rsidRPr="00940C88">
        <w:rPr>
          <w:rFonts w:eastAsia="Arial Unicode MS"/>
          <w:lang w:eastAsia="en-US"/>
        </w:rPr>
        <w:t>HRGOVIĆ FILIP</w:t>
      </w:r>
      <w:r w:rsidR="00E86434">
        <w:rPr>
          <w:rFonts w:eastAsia="Arial Unicode MS"/>
          <w:lang w:eastAsia="en-US"/>
        </w:rPr>
        <w:t xml:space="preserve">, </w:t>
      </w:r>
      <w:r w:rsidR="00940C88" w:rsidRPr="00940C88">
        <w:rPr>
          <w:rFonts w:eastAsia="Arial Unicode MS"/>
          <w:lang w:eastAsia="en-US"/>
        </w:rPr>
        <w:t>OIB 14628976904</w:t>
      </w:r>
      <w:r w:rsidR="003C57FD">
        <w:rPr>
          <w:rFonts w:eastAsia="Arial Unicode MS"/>
          <w:lang w:eastAsia="en-US"/>
        </w:rPr>
        <w:t>…………………………………....</w:t>
      </w:r>
      <w:r w:rsidR="00940C88" w:rsidRPr="00940C88">
        <w:rPr>
          <w:rFonts w:eastAsia="Arial Unicode MS"/>
          <w:lang w:eastAsia="en-US"/>
        </w:rPr>
        <w:t>605,87</w:t>
      </w:r>
      <w:r w:rsidR="00D725DF">
        <w:rPr>
          <w:rFonts w:eastAsia="Arial Unicode MS"/>
          <w:lang w:eastAsia="en-US"/>
        </w:rPr>
        <w:t xml:space="preserve"> kn</w:t>
      </w:r>
    </w:p>
    <w:p w:rsidRDefault="00F86E1C" w:rsidP="00F86E1C" w:rsidR="00F86E1C" w:rsidRPr="00F86E1C">
      <w:pPr>
        <w:spacing w:before="440"/>
        <w:ind w:firstLine="709"/>
        <w:rPr>
          <w:rFonts w:eastAsia="Arial Unicode MS"/>
          <w:lang w:eastAsia="en-US"/>
        </w:rPr>
      </w:pPr>
      <w:r>
        <w:rPr>
          <w:rFonts w:eastAsia="Arial Unicode MS"/>
          <w:lang w:eastAsia="en-US"/>
        </w:rPr>
        <w:t>II. Osporava</w:t>
      </w:r>
      <w:r w:rsidR="009C6DD1">
        <w:rPr>
          <w:rFonts w:eastAsia="Arial Unicode MS"/>
          <w:lang w:eastAsia="en-US"/>
        </w:rPr>
        <w:t>ju</w:t>
      </w:r>
      <w:r>
        <w:rPr>
          <w:rFonts w:eastAsia="Arial Unicode MS"/>
          <w:lang w:eastAsia="en-US"/>
        </w:rPr>
        <w:t xml:space="preserve"> se tražbine vjerovnika I. </w:t>
      </w:r>
      <w:r w:rsidRPr="00F86E1C">
        <w:rPr>
          <w:rFonts w:eastAsia="Arial Unicode MS"/>
          <w:lang w:eastAsia="en-US"/>
        </w:rPr>
        <w:t>višeg isplatnog reda:</w:t>
      </w:r>
    </w:p>
    <w:p w:rsidRDefault="00E774FD" w:rsidP="00E774FD" w:rsidR="00F86E1C">
      <w:pPr>
        <w:spacing w:before="200"/>
        <w:ind w:firstLine="709"/>
        <w:rPr>
          <w:rFonts w:eastAsia="Arial Unicode MS"/>
          <w:lang w:eastAsia="en-US"/>
        </w:rPr>
      </w:pPr>
      <w:r>
        <w:rPr>
          <w:rFonts w:eastAsia="Arial Unicode MS"/>
          <w:lang w:eastAsia="en-US"/>
        </w:rPr>
        <w:t xml:space="preserve"> 1. </w:t>
      </w:r>
      <w:r w:rsidR="00F86E1C" w:rsidRPr="00F86E1C">
        <w:rPr>
          <w:rFonts w:eastAsia="Arial Unicode MS"/>
          <w:lang w:eastAsia="en-US"/>
        </w:rPr>
        <w:t>BOŠNJAK ŽELJKO, OIB: 77799805380………..…………</w:t>
      </w:r>
      <w:r>
        <w:rPr>
          <w:rFonts w:eastAsia="Arial Unicode MS"/>
          <w:lang w:eastAsia="en-US"/>
        </w:rPr>
        <w:t>….</w:t>
      </w:r>
      <w:r w:rsidR="00F86E1C" w:rsidRPr="00F86E1C">
        <w:rPr>
          <w:rFonts w:eastAsia="Arial Unicode MS"/>
          <w:lang w:eastAsia="en-US"/>
        </w:rPr>
        <w:t>…...…31.020,03 kn</w:t>
      </w:r>
    </w:p>
    <w:p w:rsidRDefault="00E774FD" w:rsidP="00E774FD" w:rsidR="00E774FD" w:rsidRPr="00E774FD">
      <w:pPr>
        <w:spacing w:before="200"/>
        <w:ind w:firstLine="709"/>
        <w:rPr>
          <w:rFonts w:eastAsia="Arial Unicode MS"/>
          <w:lang w:eastAsia="en-US"/>
        </w:rPr>
      </w:pPr>
      <w:r>
        <w:rPr>
          <w:rFonts w:eastAsia="Arial Unicode MS"/>
          <w:lang w:eastAsia="en-US"/>
        </w:rPr>
        <w:t xml:space="preserve"> 2.</w:t>
      </w:r>
      <w:r w:rsidRPr="00E774FD">
        <w:rPr>
          <w:rFonts w:eastAsia="Arial Unicode MS"/>
          <w:lang w:eastAsia="en-US"/>
        </w:rPr>
        <w:t xml:space="preserve"> AMIŽIĆ DORIS, OIB  69456964102…………………………………</w:t>
      </w:r>
      <w:r>
        <w:rPr>
          <w:rFonts w:eastAsia="Arial Unicode MS"/>
          <w:lang w:eastAsia="en-US"/>
        </w:rPr>
        <w:t>…</w:t>
      </w:r>
      <w:r w:rsidRPr="00E774FD">
        <w:rPr>
          <w:rFonts w:eastAsia="Arial Unicode MS"/>
          <w:lang w:eastAsia="en-US"/>
        </w:rPr>
        <w:t>..</w:t>
      </w:r>
      <w:r>
        <w:rPr>
          <w:rFonts w:eastAsia="Arial Unicode MS"/>
          <w:lang w:eastAsia="en-US"/>
        </w:rPr>
        <w:t xml:space="preserve">225,79 </w:t>
      </w:r>
      <w:r w:rsidRPr="00E774FD">
        <w:rPr>
          <w:rFonts w:eastAsia="Arial Unicode MS"/>
          <w:lang w:eastAsia="en-US"/>
        </w:rPr>
        <w:t>kn</w:t>
      </w:r>
    </w:p>
    <w:p w:rsidRDefault="00E774FD" w:rsidP="00E774FD" w:rsidR="00F86E1C">
      <w:pPr>
        <w:spacing w:before="200"/>
        <w:ind w:firstLine="709"/>
        <w:rPr>
          <w:rFonts w:eastAsia="Arial Unicode MS"/>
          <w:lang w:eastAsia="en-US"/>
        </w:rPr>
      </w:pPr>
      <w:r>
        <w:rPr>
          <w:rFonts w:eastAsia="Arial Unicode MS"/>
          <w:lang w:eastAsia="en-US"/>
        </w:rPr>
        <w:t xml:space="preserve"> 3</w:t>
      </w:r>
      <w:r w:rsidRPr="00E774FD">
        <w:rPr>
          <w:rFonts w:eastAsia="Arial Unicode MS"/>
          <w:lang w:eastAsia="en-US"/>
        </w:rPr>
        <w:t>. GAĆE BARBARA, OIB 24804410091……………………….………</w:t>
      </w:r>
      <w:r>
        <w:rPr>
          <w:rFonts w:eastAsia="Arial Unicode MS"/>
          <w:lang w:eastAsia="en-US"/>
        </w:rPr>
        <w:t>…..225,79</w:t>
      </w:r>
      <w:r w:rsidRPr="00E774FD">
        <w:rPr>
          <w:rFonts w:eastAsia="Arial Unicode MS"/>
          <w:lang w:eastAsia="en-US"/>
        </w:rPr>
        <w:t xml:space="preserve"> kn</w:t>
      </w:r>
    </w:p>
    <w:p w:rsidRDefault="00E774FD" w:rsidP="00E774FD" w:rsidR="00E774FD">
      <w:pPr>
        <w:spacing w:before="200"/>
        <w:ind w:firstLine="709"/>
        <w:rPr>
          <w:rFonts w:eastAsia="Arial Unicode MS"/>
          <w:lang w:eastAsia="en-US"/>
        </w:rPr>
      </w:pPr>
      <w:r>
        <w:rPr>
          <w:rFonts w:eastAsia="Arial Unicode MS"/>
          <w:lang w:eastAsia="en-US"/>
        </w:rPr>
        <w:t xml:space="preserve"> 4</w:t>
      </w:r>
      <w:r w:rsidRPr="00E774FD">
        <w:rPr>
          <w:rFonts w:eastAsia="Arial Unicode MS"/>
          <w:lang w:eastAsia="en-US"/>
        </w:rPr>
        <w:t>. BELŠA ANTUN, OIB 02117396209…………………………………</w:t>
      </w:r>
      <w:r>
        <w:rPr>
          <w:rFonts w:eastAsia="Arial Unicode MS"/>
          <w:lang w:eastAsia="en-US"/>
        </w:rPr>
        <w:t>......225,79</w:t>
      </w:r>
      <w:r w:rsidRPr="00E774FD">
        <w:rPr>
          <w:rFonts w:eastAsia="Arial Unicode MS"/>
          <w:lang w:eastAsia="en-US"/>
        </w:rPr>
        <w:t xml:space="preserve"> kn</w:t>
      </w:r>
    </w:p>
    <w:p w:rsidRDefault="00E774FD" w:rsidP="00E774FD" w:rsidR="00E774FD" w:rsidRPr="00E774FD">
      <w:pPr>
        <w:spacing w:before="200"/>
        <w:ind w:firstLine="709"/>
        <w:rPr>
          <w:rFonts w:eastAsia="Arial Unicode MS"/>
          <w:lang w:eastAsia="en-US"/>
        </w:rPr>
      </w:pPr>
      <w:r>
        <w:rPr>
          <w:rFonts w:eastAsia="Arial Unicode MS"/>
          <w:lang w:eastAsia="en-US"/>
        </w:rPr>
        <w:t xml:space="preserve"> 5</w:t>
      </w:r>
      <w:r w:rsidRPr="00E774FD">
        <w:rPr>
          <w:rFonts w:eastAsia="Arial Unicode MS"/>
          <w:lang w:eastAsia="en-US"/>
        </w:rPr>
        <w:t>. IVIŠIĆ JAKOV, OIB 08509210203………………………...…………</w:t>
      </w:r>
      <w:r>
        <w:rPr>
          <w:rFonts w:eastAsia="Arial Unicode MS"/>
          <w:lang w:eastAsia="en-US"/>
        </w:rPr>
        <w:t>….225,79</w:t>
      </w:r>
      <w:r w:rsidRPr="00E774FD">
        <w:rPr>
          <w:rFonts w:eastAsia="Arial Unicode MS"/>
          <w:lang w:eastAsia="en-US"/>
        </w:rPr>
        <w:t xml:space="preserve"> kn</w:t>
      </w:r>
    </w:p>
    <w:p w:rsidRDefault="00E774FD" w:rsidP="00E774FD" w:rsidR="00E774FD">
      <w:pPr>
        <w:spacing w:before="200"/>
        <w:ind w:firstLine="709"/>
        <w:rPr>
          <w:rFonts w:eastAsia="Arial Unicode MS"/>
          <w:lang w:eastAsia="en-US"/>
        </w:rPr>
      </w:pPr>
      <w:r>
        <w:rPr>
          <w:rFonts w:eastAsia="Arial Unicode MS"/>
          <w:lang w:eastAsia="en-US"/>
        </w:rPr>
        <w:t xml:space="preserve"> 6</w:t>
      </w:r>
      <w:r w:rsidRPr="00E774FD">
        <w:rPr>
          <w:rFonts w:eastAsia="Arial Unicode MS"/>
          <w:lang w:eastAsia="en-US"/>
        </w:rPr>
        <w:t xml:space="preserve">. HRGOVIĆ </w:t>
      </w:r>
      <w:r w:rsidR="009C6DD1">
        <w:rPr>
          <w:rFonts w:eastAsia="Arial Unicode MS"/>
          <w:lang w:eastAsia="en-US"/>
        </w:rPr>
        <w:t>FILIP, OIB 14628976904……………………</w:t>
      </w:r>
      <w:r w:rsidR="00522DBE">
        <w:rPr>
          <w:rFonts w:eastAsia="Arial Unicode MS"/>
          <w:lang w:eastAsia="en-US"/>
        </w:rPr>
        <w:t>.</w:t>
      </w:r>
      <w:r w:rsidR="009C6DD1">
        <w:rPr>
          <w:rFonts w:eastAsia="Arial Unicode MS"/>
          <w:lang w:eastAsia="en-US"/>
        </w:rPr>
        <w:t>…...</w:t>
      </w:r>
      <w:r w:rsidRPr="00E774FD">
        <w:rPr>
          <w:rFonts w:eastAsia="Arial Unicode MS"/>
          <w:lang w:eastAsia="en-US"/>
        </w:rPr>
        <w:t>………....</w:t>
      </w:r>
      <w:r>
        <w:rPr>
          <w:rFonts w:eastAsia="Arial Unicode MS"/>
          <w:lang w:eastAsia="en-US"/>
        </w:rPr>
        <w:t>.104,21</w:t>
      </w:r>
      <w:r w:rsidRPr="00E774FD">
        <w:rPr>
          <w:rFonts w:eastAsia="Arial Unicode MS"/>
          <w:lang w:eastAsia="en-US"/>
        </w:rPr>
        <w:t xml:space="preserve"> kn</w:t>
      </w:r>
    </w:p>
    <w:p w:rsidRDefault="00B76281" w:rsidP="001F6E63" w:rsidR="003C57FD" w:rsidRPr="003C57FD">
      <w:pPr>
        <w:spacing w:after="200" w:before="440"/>
        <w:ind w:firstLine="709"/>
        <w:rPr>
          <w:rFonts w:eastAsia="Arial Unicode MS"/>
          <w:lang w:eastAsia="en-US"/>
        </w:rPr>
      </w:pPr>
      <w:r>
        <w:rPr>
          <w:rFonts w:eastAsia="Arial Unicode MS"/>
          <w:lang w:eastAsia="en-US"/>
        </w:rPr>
        <w:t>I</w:t>
      </w:r>
      <w:r w:rsidR="0053040D">
        <w:rPr>
          <w:rFonts w:eastAsia="Arial Unicode MS"/>
          <w:lang w:eastAsia="en-US"/>
        </w:rPr>
        <w:t>I</w:t>
      </w:r>
      <w:r w:rsidR="003C57FD" w:rsidRPr="003C57FD">
        <w:rPr>
          <w:rFonts w:eastAsia="Arial Unicode MS"/>
          <w:lang w:eastAsia="en-US"/>
        </w:rPr>
        <w:t>I. Utvrđuju se tražbine vjerovnika I</w:t>
      </w:r>
      <w:r w:rsidR="003C57FD">
        <w:rPr>
          <w:rFonts w:eastAsia="Arial Unicode MS"/>
          <w:lang w:eastAsia="en-US"/>
        </w:rPr>
        <w:t>I</w:t>
      </w:r>
      <w:r w:rsidR="003C57FD" w:rsidRPr="003C57FD">
        <w:rPr>
          <w:rFonts w:eastAsia="Arial Unicode MS"/>
          <w:lang w:eastAsia="en-US"/>
        </w:rPr>
        <w:t>. višeg isplatnog reda:</w:t>
      </w:r>
    </w:p>
    <w:p w:rsidRDefault="003C57FD" w:rsidP="003C57FD" w:rsidR="00E464B6">
      <w:pPr>
        <w:spacing w:after="200"/>
        <w:ind w:firstLine="709"/>
        <w:rPr>
          <w:rFonts w:eastAsia="Arial Unicode MS"/>
          <w:lang w:eastAsia="en-US"/>
        </w:rPr>
      </w:pPr>
      <w:r w:rsidRPr="003C57FD">
        <w:rPr>
          <w:rFonts w:eastAsia="Arial Unicode MS"/>
          <w:lang w:eastAsia="en-US"/>
        </w:rPr>
        <w:t>1.VALIDUS d.d.</w:t>
      </w:r>
      <w:r>
        <w:rPr>
          <w:rFonts w:eastAsia="Arial Unicode MS"/>
          <w:lang w:eastAsia="en-US"/>
        </w:rPr>
        <w:t xml:space="preserve"> u stečaju </w:t>
      </w:r>
      <w:r w:rsidR="00E464B6">
        <w:rPr>
          <w:rFonts w:eastAsia="Arial Unicode MS"/>
          <w:lang w:eastAsia="en-US"/>
        </w:rPr>
        <w:t>Varaždin</w:t>
      </w:r>
      <w:r>
        <w:rPr>
          <w:rFonts w:eastAsia="Arial Unicode MS"/>
          <w:lang w:eastAsia="en-US"/>
        </w:rPr>
        <w:t xml:space="preserve">, OIB: </w:t>
      </w:r>
      <w:r w:rsidR="00E464B6">
        <w:rPr>
          <w:rFonts w:eastAsia="Arial Unicode MS"/>
          <w:lang w:eastAsia="en-US"/>
        </w:rPr>
        <w:t>07838648475………….....1.915.767,47 kn</w:t>
      </w:r>
    </w:p>
    <w:tbl>
      <w:tblPr>
        <w:tblW w:type="auto" w:w="0"/>
        <w:tblCellSpacing w:type="dxa" w:w="0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6"/>
        <w:gridCol w:w="6"/>
      </w:tblGrid>
      <w:tr w:rsidTr="00E464B6" w:rsidR="00E464B6">
        <w:trPr>
          <w:tblCellSpacing w:type="dxa" w:w="0"/>
        </w:trPr>
        <w:tc>
          <w:tcPr>
            <w:tcW w:type="auto" w:w="0"/>
            <w:vAlign w:val="center"/>
            <w:hideMark/>
          </w:tcPr>
          <w:p w:rsidRDefault="00E464B6" w:rsidR="00E464B6"/>
        </w:tc>
        <w:tc>
          <w:tcPr>
            <w:tcW w:type="auto" w:w="0"/>
            <w:vAlign w:val="center"/>
            <w:hideMark/>
          </w:tcPr>
          <w:p w:rsidRDefault="00E464B6" w:rsidR="00E464B6"/>
        </w:tc>
      </w:tr>
    </w:tbl>
    <w:p w:rsidRDefault="003C57FD" w:rsidP="00293806" w:rsidR="00293806">
      <w:pPr>
        <w:ind w:firstLine="709"/>
        <w:rPr>
          <w:rFonts w:eastAsia="Arial Unicode MS"/>
          <w:lang w:eastAsia="en-US"/>
        </w:rPr>
      </w:pPr>
      <w:r w:rsidRPr="003C57FD">
        <w:rPr>
          <w:rFonts w:eastAsia="Arial Unicode MS"/>
          <w:lang w:eastAsia="en-US"/>
        </w:rPr>
        <w:t>2.TURISTIČKA ZAJEDNICA</w:t>
      </w:r>
    </w:p>
    <w:p w:rsidRDefault="003C57FD" w:rsidP="003C57FD" w:rsidR="003C57FD" w:rsidRPr="003C57FD">
      <w:pPr>
        <w:spacing w:after="200"/>
        <w:ind w:firstLine="709"/>
        <w:rPr>
          <w:rFonts w:eastAsia="Arial Unicode MS"/>
          <w:lang w:eastAsia="en-US"/>
        </w:rPr>
      </w:pPr>
      <w:r w:rsidRPr="003C57FD">
        <w:rPr>
          <w:rFonts w:eastAsia="Arial Unicode MS"/>
          <w:lang w:eastAsia="en-US"/>
        </w:rPr>
        <w:t xml:space="preserve"> GRADA VISA</w:t>
      </w:r>
      <w:r>
        <w:rPr>
          <w:rFonts w:eastAsia="Arial Unicode MS"/>
          <w:lang w:eastAsia="en-US"/>
        </w:rPr>
        <w:t>, OIB:</w:t>
      </w:r>
      <w:r w:rsidR="00E464B6" w:rsidRPr="00E464B6">
        <w:rPr>
          <w:rFonts w:eastAsia="Arial Unicode MS"/>
          <w:lang w:eastAsia="en-US"/>
        </w:rPr>
        <w:t>46806046221</w:t>
      </w:r>
      <w:r>
        <w:rPr>
          <w:rFonts w:eastAsia="Arial Unicode MS"/>
          <w:lang w:eastAsia="en-US"/>
        </w:rPr>
        <w:t>…</w:t>
      </w:r>
      <w:r w:rsidR="00293806">
        <w:rPr>
          <w:rFonts w:eastAsia="Arial Unicode MS"/>
          <w:lang w:eastAsia="en-US"/>
        </w:rPr>
        <w:t>……………………………</w:t>
      </w:r>
      <w:r w:rsidR="00522DBE">
        <w:rPr>
          <w:rFonts w:eastAsia="Arial Unicode MS"/>
          <w:lang w:eastAsia="en-US"/>
        </w:rPr>
        <w:t>…</w:t>
      </w:r>
      <w:r w:rsidR="00293806">
        <w:rPr>
          <w:rFonts w:eastAsia="Arial Unicode MS"/>
          <w:lang w:eastAsia="en-US"/>
        </w:rPr>
        <w:t>….</w:t>
      </w:r>
      <w:r>
        <w:rPr>
          <w:rFonts w:eastAsia="Arial Unicode MS"/>
          <w:lang w:eastAsia="en-US"/>
        </w:rPr>
        <w:t>.</w:t>
      </w:r>
      <w:r w:rsidRPr="003C57FD">
        <w:rPr>
          <w:rFonts w:eastAsia="Arial Unicode MS"/>
          <w:lang w:eastAsia="en-US"/>
        </w:rPr>
        <w:t>133.421,69</w:t>
      </w:r>
      <w:r>
        <w:rPr>
          <w:rFonts w:eastAsia="Arial Unicode MS"/>
          <w:lang w:eastAsia="en-US"/>
        </w:rPr>
        <w:t xml:space="preserve"> kn</w:t>
      </w:r>
    </w:p>
    <w:p w:rsidRDefault="0088147F" w:rsidP="003C57FD" w:rsidR="003C57FD" w:rsidRPr="003C57FD">
      <w:pPr>
        <w:spacing w:after="200"/>
        <w:ind w:firstLine="709"/>
        <w:rPr>
          <w:rFonts w:eastAsia="Arial Unicode MS"/>
          <w:lang w:eastAsia="en-US"/>
        </w:rPr>
      </w:pPr>
      <w:r>
        <w:rPr>
          <w:rFonts w:eastAsia="Arial Unicode MS"/>
          <w:lang w:eastAsia="en-US"/>
        </w:rPr>
        <w:lastRenderedPageBreak/>
        <w:t>3.GRAD VIS</w:t>
      </w:r>
      <w:r w:rsidR="003C57FD">
        <w:rPr>
          <w:rFonts w:eastAsia="Arial Unicode MS"/>
          <w:lang w:eastAsia="en-US"/>
        </w:rPr>
        <w:t>, OIB:</w:t>
      </w:r>
      <w:r w:rsidR="00E464B6" w:rsidRPr="00E464B6">
        <w:rPr>
          <w:rFonts w:eastAsia="Arial Unicode MS"/>
          <w:lang w:eastAsia="en-US"/>
        </w:rPr>
        <w:t>76486299480</w:t>
      </w:r>
      <w:r w:rsidR="00AB5122">
        <w:rPr>
          <w:rFonts w:eastAsia="Arial Unicode MS"/>
          <w:lang w:eastAsia="en-US"/>
        </w:rPr>
        <w:t>……………</w:t>
      </w:r>
      <w:r w:rsidR="00293806">
        <w:rPr>
          <w:rFonts w:eastAsia="Arial Unicode MS"/>
          <w:lang w:eastAsia="en-US"/>
        </w:rPr>
        <w:t>.</w:t>
      </w:r>
      <w:r w:rsidR="003C57FD">
        <w:rPr>
          <w:rFonts w:eastAsia="Arial Unicode MS"/>
          <w:lang w:eastAsia="en-US"/>
        </w:rPr>
        <w:t>………</w:t>
      </w:r>
      <w:r>
        <w:rPr>
          <w:rFonts w:eastAsia="Arial Unicode MS"/>
          <w:lang w:eastAsia="en-US"/>
        </w:rPr>
        <w:t>.</w:t>
      </w:r>
      <w:r w:rsidR="006259DF">
        <w:rPr>
          <w:rFonts w:eastAsia="Arial Unicode MS"/>
          <w:lang w:eastAsia="en-US"/>
        </w:rPr>
        <w:t>…………</w:t>
      </w:r>
      <w:r w:rsidR="003C57FD">
        <w:rPr>
          <w:rFonts w:eastAsia="Arial Unicode MS"/>
          <w:lang w:eastAsia="en-US"/>
        </w:rPr>
        <w:t>……</w:t>
      </w:r>
      <w:r w:rsidR="00522DBE">
        <w:rPr>
          <w:rFonts w:eastAsia="Arial Unicode MS"/>
          <w:lang w:eastAsia="en-US"/>
        </w:rPr>
        <w:t>.</w:t>
      </w:r>
      <w:r w:rsidR="003C57FD" w:rsidRPr="003C57FD">
        <w:rPr>
          <w:rFonts w:eastAsia="Arial Unicode MS"/>
          <w:lang w:eastAsia="en-US"/>
        </w:rPr>
        <w:t>1.145.595,56</w:t>
      </w:r>
      <w:r w:rsidR="003C57FD">
        <w:rPr>
          <w:rFonts w:eastAsia="Arial Unicode MS"/>
          <w:lang w:eastAsia="en-US"/>
        </w:rPr>
        <w:t xml:space="preserve"> kn</w:t>
      </w:r>
    </w:p>
    <w:p w:rsidRDefault="003C57FD" w:rsidP="003C57FD" w:rsidR="003C57FD" w:rsidRPr="003C57FD">
      <w:pPr>
        <w:spacing w:after="200"/>
        <w:ind w:firstLine="709"/>
        <w:rPr>
          <w:rFonts w:eastAsia="Arial Unicode MS"/>
          <w:lang w:eastAsia="en-US"/>
        </w:rPr>
      </w:pPr>
      <w:r w:rsidRPr="003C57FD">
        <w:rPr>
          <w:rFonts w:eastAsia="Arial Unicode MS"/>
          <w:lang w:eastAsia="en-US"/>
        </w:rPr>
        <w:t>4.</w:t>
      </w:r>
      <w:r w:rsidR="001F6E63">
        <w:rPr>
          <w:rFonts w:eastAsia="Arial Unicode MS"/>
          <w:lang w:eastAsia="en-US"/>
        </w:rPr>
        <w:t xml:space="preserve">GRADINA VIS d.o.o. </w:t>
      </w:r>
      <w:r w:rsidRPr="003C57FD">
        <w:rPr>
          <w:rFonts w:eastAsia="Arial Unicode MS"/>
          <w:lang w:eastAsia="en-US"/>
        </w:rPr>
        <w:t>Vis</w:t>
      </w:r>
      <w:r w:rsidR="001F6E63">
        <w:rPr>
          <w:rFonts w:eastAsia="Arial Unicode MS"/>
          <w:lang w:eastAsia="en-US"/>
        </w:rPr>
        <w:t xml:space="preserve">, OIB: </w:t>
      </w:r>
      <w:r w:rsidR="00E464B6" w:rsidRPr="00E464B6">
        <w:rPr>
          <w:rFonts w:eastAsia="Arial Unicode MS"/>
          <w:lang w:eastAsia="en-US"/>
        </w:rPr>
        <w:t>36896460047</w:t>
      </w:r>
      <w:r w:rsidR="001F6E63">
        <w:rPr>
          <w:rFonts w:eastAsia="Arial Unicode MS"/>
          <w:lang w:eastAsia="en-US"/>
        </w:rPr>
        <w:t>……………</w:t>
      </w:r>
      <w:r w:rsidR="00293806">
        <w:rPr>
          <w:rFonts w:eastAsia="Arial Unicode MS"/>
          <w:lang w:eastAsia="en-US"/>
        </w:rPr>
        <w:t>………</w:t>
      </w:r>
      <w:r w:rsidR="00522DBE">
        <w:rPr>
          <w:rFonts w:eastAsia="Arial Unicode MS"/>
          <w:lang w:eastAsia="en-US"/>
        </w:rPr>
        <w:t>.</w:t>
      </w:r>
      <w:r w:rsidR="00293806">
        <w:rPr>
          <w:rFonts w:eastAsia="Arial Unicode MS"/>
          <w:lang w:eastAsia="en-US"/>
        </w:rPr>
        <w:t>..</w:t>
      </w:r>
      <w:r w:rsidR="001F6E63">
        <w:rPr>
          <w:rFonts w:eastAsia="Arial Unicode MS"/>
          <w:lang w:eastAsia="en-US"/>
        </w:rPr>
        <w:t>…</w:t>
      </w:r>
      <w:r w:rsidRPr="003C57FD">
        <w:rPr>
          <w:rFonts w:eastAsia="Arial Unicode MS"/>
          <w:lang w:eastAsia="en-US"/>
        </w:rPr>
        <w:t>66.608,18</w:t>
      </w:r>
      <w:r>
        <w:rPr>
          <w:rFonts w:eastAsia="Arial Unicode MS"/>
          <w:lang w:eastAsia="en-US"/>
        </w:rPr>
        <w:t xml:space="preserve"> kn</w:t>
      </w:r>
    </w:p>
    <w:p w:rsidRDefault="00F86E1C" w:rsidP="003C57FD" w:rsidR="003C57FD" w:rsidRPr="003C57FD">
      <w:pPr>
        <w:spacing w:after="200"/>
        <w:ind w:firstLine="709"/>
        <w:rPr>
          <w:rFonts w:eastAsia="Arial Unicode MS"/>
          <w:lang w:eastAsia="en-US"/>
        </w:rPr>
      </w:pPr>
      <w:r>
        <w:rPr>
          <w:rFonts w:eastAsia="Arial Unicode MS"/>
          <w:lang w:eastAsia="en-US"/>
        </w:rPr>
        <w:t>5</w:t>
      </w:r>
      <w:r w:rsidR="003C57FD" w:rsidRPr="003C57FD">
        <w:rPr>
          <w:rFonts w:eastAsia="Arial Unicode MS"/>
          <w:lang w:eastAsia="en-US"/>
        </w:rPr>
        <w:t>.ZAGREBAČKA BURZA d.d. Zagreb</w:t>
      </w:r>
      <w:r w:rsidR="001F6E63">
        <w:rPr>
          <w:rFonts w:eastAsia="Arial Unicode MS"/>
          <w:lang w:eastAsia="en-US"/>
        </w:rPr>
        <w:t>, OIB:</w:t>
      </w:r>
      <w:r w:rsidR="00E464B6">
        <w:rPr>
          <w:rFonts w:eastAsia="Arial Unicode MS"/>
          <w:lang w:eastAsia="en-US"/>
        </w:rPr>
        <w:t>84368186611</w:t>
      </w:r>
      <w:r w:rsidR="00293806">
        <w:rPr>
          <w:rFonts w:eastAsia="Arial Unicode MS"/>
          <w:lang w:eastAsia="en-US"/>
        </w:rPr>
        <w:t>.</w:t>
      </w:r>
      <w:r w:rsidR="001F6E63">
        <w:rPr>
          <w:rFonts w:eastAsia="Arial Unicode MS"/>
          <w:lang w:eastAsia="en-US"/>
        </w:rPr>
        <w:t>……</w:t>
      </w:r>
      <w:r w:rsidR="00522DBE">
        <w:rPr>
          <w:rFonts w:eastAsia="Arial Unicode MS"/>
          <w:lang w:eastAsia="en-US"/>
        </w:rPr>
        <w:t>...</w:t>
      </w:r>
      <w:r>
        <w:rPr>
          <w:rFonts w:eastAsia="Arial Unicode MS"/>
          <w:lang w:eastAsia="en-US"/>
        </w:rPr>
        <w:t>…</w:t>
      </w:r>
      <w:r w:rsidR="00293806">
        <w:rPr>
          <w:rFonts w:eastAsia="Arial Unicode MS"/>
          <w:lang w:eastAsia="en-US"/>
        </w:rPr>
        <w:t>..</w:t>
      </w:r>
      <w:r w:rsidR="001F6E63">
        <w:rPr>
          <w:rFonts w:eastAsia="Arial Unicode MS"/>
          <w:lang w:eastAsia="en-US"/>
        </w:rPr>
        <w:t>.</w:t>
      </w:r>
      <w:r w:rsidR="003C57FD" w:rsidRPr="003C57FD">
        <w:rPr>
          <w:rFonts w:eastAsia="Arial Unicode MS"/>
          <w:lang w:eastAsia="en-US"/>
        </w:rPr>
        <w:t>.</w:t>
      </w:r>
      <w:r>
        <w:rPr>
          <w:rFonts w:eastAsia="Arial Unicode MS"/>
          <w:lang w:eastAsia="en-US"/>
        </w:rPr>
        <w:t>142.</w:t>
      </w:r>
      <w:r w:rsidR="003C57FD" w:rsidRPr="003C57FD">
        <w:rPr>
          <w:rFonts w:eastAsia="Arial Unicode MS"/>
          <w:lang w:eastAsia="en-US"/>
        </w:rPr>
        <w:t>194,67</w:t>
      </w:r>
      <w:r w:rsidR="003C57FD">
        <w:rPr>
          <w:rFonts w:eastAsia="Arial Unicode MS"/>
          <w:lang w:eastAsia="en-US"/>
        </w:rPr>
        <w:t xml:space="preserve"> kn</w:t>
      </w:r>
    </w:p>
    <w:p w:rsidRDefault="00F86E1C" w:rsidP="003C57FD" w:rsidR="003C57FD" w:rsidRPr="003C57FD">
      <w:pPr>
        <w:spacing w:after="200"/>
        <w:ind w:firstLine="709"/>
        <w:rPr>
          <w:rFonts w:eastAsia="Arial Unicode MS"/>
          <w:lang w:eastAsia="en-US"/>
        </w:rPr>
      </w:pPr>
      <w:r>
        <w:rPr>
          <w:rFonts w:eastAsia="Arial Unicode MS"/>
          <w:lang w:eastAsia="en-US"/>
        </w:rPr>
        <w:t>6</w:t>
      </w:r>
      <w:r w:rsidR="003C57FD" w:rsidRPr="003C57FD">
        <w:rPr>
          <w:rFonts w:eastAsia="Arial Unicode MS"/>
          <w:lang w:eastAsia="en-US"/>
        </w:rPr>
        <w:t>.</w:t>
      </w:r>
      <w:r w:rsidR="001F6E63">
        <w:rPr>
          <w:rFonts w:eastAsia="Arial Unicode MS"/>
          <w:lang w:eastAsia="en-US"/>
        </w:rPr>
        <w:t>PODRAVKA d.d. Koprivnica, OIB:</w:t>
      </w:r>
      <w:r w:rsidR="00E464B6" w:rsidRPr="00E464B6">
        <w:rPr>
          <w:rFonts w:eastAsia="Arial Unicode MS"/>
          <w:lang w:eastAsia="en-US"/>
        </w:rPr>
        <w:t>18928523252</w:t>
      </w:r>
      <w:r w:rsidR="00293806">
        <w:rPr>
          <w:rFonts w:eastAsia="Arial Unicode MS"/>
          <w:lang w:eastAsia="en-US"/>
        </w:rPr>
        <w:t>.</w:t>
      </w:r>
      <w:r w:rsidR="001F6E63">
        <w:rPr>
          <w:rFonts w:eastAsia="Arial Unicode MS"/>
          <w:lang w:eastAsia="en-US"/>
        </w:rPr>
        <w:t>………………</w:t>
      </w:r>
      <w:r w:rsidR="00293806">
        <w:rPr>
          <w:rFonts w:eastAsia="Arial Unicode MS"/>
          <w:lang w:eastAsia="en-US"/>
        </w:rPr>
        <w:t>…</w:t>
      </w:r>
      <w:r w:rsidR="00522DBE">
        <w:rPr>
          <w:rFonts w:eastAsia="Arial Unicode MS"/>
          <w:lang w:eastAsia="en-US"/>
        </w:rPr>
        <w:t>..</w:t>
      </w:r>
      <w:r w:rsidR="00293806">
        <w:rPr>
          <w:rFonts w:eastAsia="Arial Unicode MS"/>
          <w:lang w:eastAsia="en-US"/>
        </w:rPr>
        <w:t>…</w:t>
      </w:r>
      <w:r w:rsidR="003C57FD" w:rsidRPr="003C57FD">
        <w:rPr>
          <w:rFonts w:eastAsia="Arial Unicode MS"/>
          <w:lang w:eastAsia="en-US"/>
        </w:rPr>
        <w:t>19.768,14</w:t>
      </w:r>
      <w:r w:rsidR="003C57FD">
        <w:rPr>
          <w:rFonts w:eastAsia="Arial Unicode MS"/>
          <w:lang w:eastAsia="en-US"/>
        </w:rPr>
        <w:t xml:space="preserve"> kn</w:t>
      </w:r>
    </w:p>
    <w:p w:rsidRDefault="00F86E1C" w:rsidP="003C57FD" w:rsidR="003C57FD">
      <w:pPr>
        <w:spacing w:after="200"/>
        <w:ind w:firstLine="709"/>
        <w:rPr>
          <w:rFonts w:eastAsia="Arial Unicode MS"/>
          <w:lang w:eastAsia="en-US"/>
        </w:rPr>
      </w:pPr>
      <w:r>
        <w:rPr>
          <w:rFonts w:eastAsia="Arial Unicode MS"/>
          <w:lang w:eastAsia="en-US"/>
        </w:rPr>
        <w:t>7</w:t>
      </w:r>
      <w:r w:rsidR="003C57FD" w:rsidRPr="003C57FD">
        <w:rPr>
          <w:rFonts w:eastAsia="Arial Unicode MS"/>
          <w:lang w:eastAsia="en-US"/>
        </w:rPr>
        <w:t>.HRVATSKE VODE, Zagreb</w:t>
      </w:r>
      <w:r w:rsidR="001F6E63">
        <w:rPr>
          <w:rFonts w:eastAsia="Arial Unicode MS"/>
          <w:lang w:eastAsia="en-US"/>
        </w:rPr>
        <w:t>, OIB:</w:t>
      </w:r>
      <w:r w:rsidR="00E464B6" w:rsidRPr="00E464B6">
        <w:rPr>
          <w:rFonts w:eastAsia="Arial Unicode MS"/>
          <w:lang w:eastAsia="en-US"/>
        </w:rPr>
        <w:t>28921383001</w:t>
      </w:r>
      <w:r w:rsidR="00293806">
        <w:rPr>
          <w:rFonts w:eastAsia="Arial Unicode MS"/>
          <w:lang w:eastAsia="en-US"/>
        </w:rPr>
        <w:t>.</w:t>
      </w:r>
      <w:r w:rsidR="00522DBE">
        <w:rPr>
          <w:rFonts w:eastAsia="Arial Unicode MS"/>
          <w:lang w:eastAsia="en-US"/>
        </w:rPr>
        <w:t>..</w:t>
      </w:r>
      <w:r w:rsidR="001F6E63">
        <w:rPr>
          <w:rFonts w:eastAsia="Arial Unicode MS"/>
          <w:lang w:eastAsia="en-US"/>
        </w:rPr>
        <w:t>………………</w:t>
      </w:r>
      <w:r w:rsidR="00293806">
        <w:rPr>
          <w:rFonts w:eastAsia="Arial Unicode MS"/>
          <w:lang w:eastAsia="en-US"/>
        </w:rPr>
        <w:t>…...</w:t>
      </w:r>
      <w:r w:rsidR="003C57FD" w:rsidRPr="003C57FD">
        <w:rPr>
          <w:rFonts w:eastAsia="Arial Unicode MS"/>
          <w:lang w:eastAsia="en-US"/>
        </w:rPr>
        <w:t>576.701,44</w:t>
      </w:r>
      <w:r w:rsidR="003C57FD">
        <w:rPr>
          <w:rFonts w:eastAsia="Arial Unicode MS"/>
          <w:lang w:eastAsia="en-US"/>
        </w:rPr>
        <w:t xml:space="preserve"> kn</w:t>
      </w:r>
    </w:p>
    <w:p w:rsidRDefault="00F86E1C" w:rsidP="001F6E63" w:rsidR="001F6E63">
      <w:pPr>
        <w:ind w:firstLine="709"/>
        <w:rPr>
          <w:rFonts w:eastAsia="Arial Unicode MS"/>
          <w:lang w:eastAsia="en-US"/>
        </w:rPr>
      </w:pPr>
      <w:r>
        <w:rPr>
          <w:rFonts w:eastAsia="Arial Unicode MS"/>
          <w:lang w:eastAsia="en-US"/>
        </w:rPr>
        <w:t>8</w:t>
      </w:r>
      <w:r w:rsidR="003C57FD" w:rsidRPr="003C57FD">
        <w:rPr>
          <w:rFonts w:eastAsia="Arial Unicode MS"/>
          <w:lang w:eastAsia="en-US"/>
        </w:rPr>
        <w:t xml:space="preserve">.SREDIŠNJE KLIRINŠKO DEPOZITARNO </w:t>
      </w:r>
    </w:p>
    <w:p w:rsidRDefault="001F6E63" w:rsidP="003C57FD" w:rsidR="003C57FD" w:rsidRPr="003C57FD">
      <w:pPr>
        <w:spacing w:after="200"/>
        <w:ind w:firstLine="709"/>
        <w:rPr>
          <w:rFonts w:eastAsia="Arial Unicode MS"/>
          <w:lang w:eastAsia="en-US"/>
        </w:rPr>
      </w:pPr>
      <w:r>
        <w:rPr>
          <w:rFonts w:eastAsia="Arial Unicode MS"/>
          <w:lang w:eastAsia="en-US"/>
        </w:rPr>
        <w:t xml:space="preserve">      DRUŠTVO d.d. Zagreb, OIB: </w:t>
      </w:r>
      <w:r w:rsidR="00293806">
        <w:rPr>
          <w:rFonts w:eastAsia="Arial Unicode MS"/>
          <w:lang w:eastAsia="en-US"/>
        </w:rPr>
        <w:t>64406809162……………...</w:t>
      </w:r>
      <w:r>
        <w:rPr>
          <w:rFonts w:eastAsia="Arial Unicode MS"/>
          <w:lang w:eastAsia="en-US"/>
        </w:rPr>
        <w:t>…………</w:t>
      </w:r>
      <w:r w:rsidR="003C57FD" w:rsidRPr="003C57FD">
        <w:rPr>
          <w:rFonts w:eastAsia="Arial Unicode MS"/>
          <w:lang w:eastAsia="en-US"/>
        </w:rPr>
        <w:t>100.346,00</w:t>
      </w:r>
      <w:r w:rsidR="003C57FD">
        <w:rPr>
          <w:rFonts w:eastAsia="Arial Unicode MS"/>
          <w:lang w:eastAsia="en-US"/>
        </w:rPr>
        <w:t xml:space="preserve"> kn</w:t>
      </w:r>
    </w:p>
    <w:p w:rsidRDefault="00F86E1C" w:rsidP="00293806" w:rsidR="00293806">
      <w:pPr>
        <w:ind w:firstLine="709"/>
        <w:rPr>
          <w:rFonts w:eastAsia="Arial Unicode MS"/>
          <w:lang w:eastAsia="en-US"/>
        </w:rPr>
      </w:pPr>
      <w:r>
        <w:rPr>
          <w:rFonts w:eastAsia="Arial Unicode MS"/>
          <w:lang w:eastAsia="en-US"/>
        </w:rPr>
        <w:t>9</w:t>
      </w:r>
      <w:r w:rsidR="003C57FD">
        <w:rPr>
          <w:rFonts w:eastAsia="Arial Unicode MS"/>
          <w:lang w:eastAsia="en-US"/>
        </w:rPr>
        <w:t xml:space="preserve">. </w:t>
      </w:r>
      <w:r w:rsidR="001F6E63">
        <w:rPr>
          <w:rFonts w:eastAsia="Arial Unicode MS"/>
          <w:lang w:eastAsia="en-US"/>
        </w:rPr>
        <w:t>KARLOVAČKA BANKA d.d.</w:t>
      </w:r>
      <w:r w:rsidR="003C57FD" w:rsidRPr="003C57FD">
        <w:rPr>
          <w:rFonts w:eastAsia="Arial Unicode MS"/>
          <w:lang w:eastAsia="en-US"/>
        </w:rPr>
        <w:t xml:space="preserve"> Karlovac</w:t>
      </w:r>
    </w:p>
    <w:p w:rsidRDefault="001F6E63" w:rsidP="003C57FD" w:rsidR="003C57FD" w:rsidRPr="003C57FD">
      <w:pPr>
        <w:spacing w:after="200"/>
        <w:ind w:firstLine="709"/>
        <w:rPr>
          <w:rFonts w:eastAsia="Arial Unicode MS"/>
          <w:lang w:eastAsia="en-US"/>
        </w:rPr>
      </w:pPr>
      <w:r>
        <w:rPr>
          <w:rFonts w:eastAsia="Arial Unicode MS"/>
          <w:lang w:eastAsia="en-US"/>
        </w:rPr>
        <w:t xml:space="preserve">OIB: </w:t>
      </w:r>
      <w:r w:rsidR="00E464B6" w:rsidRPr="00E464B6">
        <w:rPr>
          <w:rFonts w:eastAsia="Arial Unicode MS"/>
          <w:lang w:eastAsia="en-US"/>
        </w:rPr>
        <w:t>08106331075</w:t>
      </w:r>
      <w:r>
        <w:rPr>
          <w:rFonts w:eastAsia="Arial Unicode MS"/>
          <w:lang w:eastAsia="en-US"/>
        </w:rPr>
        <w:t>…</w:t>
      </w:r>
      <w:r w:rsidR="00293806">
        <w:rPr>
          <w:rFonts w:eastAsia="Arial Unicode MS"/>
          <w:lang w:eastAsia="en-US"/>
        </w:rPr>
        <w:t>…………………………………</w:t>
      </w:r>
      <w:r w:rsidR="00522DBE">
        <w:rPr>
          <w:rFonts w:eastAsia="Arial Unicode MS"/>
          <w:lang w:eastAsia="en-US"/>
        </w:rPr>
        <w:t>…..</w:t>
      </w:r>
      <w:r w:rsidR="00293806">
        <w:rPr>
          <w:rFonts w:eastAsia="Arial Unicode MS"/>
          <w:lang w:eastAsia="en-US"/>
        </w:rPr>
        <w:t>………….</w:t>
      </w:r>
      <w:r>
        <w:rPr>
          <w:rFonts w:eastAsia="Arial Unicode MS"/>
          <w:lang w:eastAsia="en-US"/>
        </w:rPr>
        <w:t>.</w:t>
      </w:r>
      <w:r w:rsidR="003C57FD" w:rsidRPr="003C57FD">
        <w:rPr>
          <w:rFonts w:eastAsia="Arial Unicode MS"/>
          <w:lang w:eastAsia="en-US"/>
        </w:rPr>
        <w:t>12.216.262,03</w:t>
      </w:r>
      <w:r w:rsidR="003C57FD">
        <w:rPr>
          <w:rFonts w:eastAsia="Arial Unicode MS"/>
          <w:lang w:eastAsia="en-US"/>
        </w:rPr>
        <w:t xml:space="preserve"> kn</w:t>
      </w:r>
    </w:p>
    <w:p w:rsidRDefault="003C57FD" w:rsidP="003C57FD" w:rsidR="003C57FD" w:rsidRPr="003C57FD">
      <w:pPr>
        <w:spacing w:after="200"/>
        <w:ind w:firstLine="709"/>
        <w:rPr>
          <w:rFonts w:eastAsia="Arial Unicode MS"/>
          <w:lang w:eastAsia="en-US"/>
        </w:rPr>
      </w:pPr>
      <w:r w:rsidRPr="003C57FD">
        <w:rPr>
          <w:rFonts w:eastAsia="Arial Unicode MS"/>
          <w:lang w:eastAsia="en-US"/>
        </w:rPr>
        <w:t>1</w:t>
      </w:r>
      <w:r w:rsidR="00F86E1C">
        <w:rPr>
          <w:rFonts w:eastAsia="Arial Unicode MS"/>
          <w:lang w:eastAsia="en-US"/>
        </w:rPr>
        <w:t>0</w:t>
      </w:r>
      <w:r w:rsidRPr="003C57FD">
        <w:rPr>
          <w:rFonts w:eastAsia="Arial Unicode MS"/>
          <w:lang w:eastAsia="en-US"/>
        </w:rPr>
        <w:t>.</w:t>
      </w:r>
      <w:r w:rsidR="00A203AD">
        <w:rPr>
          <w:rFonts w:eastAsia="Arial Unicode MS"/>
          <w:lang w:eastAsia="en-US"/>
        </w:rPr>
        <w:t xml:space="preserve">MERI JURIČKO, OIB: </w:t>
      </w:r>
      <w:r w:rsidR="00293806">
        <w:rPr>
          <w:rFonts w:eastAsia="Arial Unicode MS"/>
          <w:lang w:eastAsia="en-US"/>
        </w:rPr>
        <w:t>50702238975</w:t>
      </w:r>
      <w:r w:rsidR="00A203AD">
        <w:rPr>
          <w:rFonts w:eastAsia="Arial Unicode MS"/>
          <w:lang w:eastAsia="en-US"/>
        </w:rPr>
        <w:t>…………………</w:t>
      </w:r>
      <w:r w:rsidR="00522DBE">
        <w:rPr>
          <w:rFonts w:eastAsia="Arial Unicode MS"/>
          <w:lang w:eastAsia="en-US"/>
        </w:rPr>
        <w:t>.</w:t>
      </w:r>
      <w:r w:rsidR="00A203AD">
        <w:rPr>
          <w:rFonts w:eastAsia="Arial Unicode MS"/>
          <w:lang w:eastAsia="en-US"/>
        </w:rPr>
        <w:t>……</w:t>
      </w:r>
      <w:r w:rsidR="00293806">
        <w:rPr>
          <w:rFonts w:eastAsia="Arial Unicode MS"/>
          <w:lang w:eastAsia="en-US"/>
        </w:rPr>
        <w:t>…</w:t>
      </w:r>
      <w:r w:rsidR="00B76281">
        <w:rPr>
          <w:rFonts w:eastAsia="Arial Unicode MS"/>
          <w:lang w:eastAsia="en-US"/>
        </w:rPr>
        <w:t>...</w:t>
      </w:r>
      <w:r w:rsidR="00A203AD">
        <w:rPr>
          <w:rFonts w:eastAsia="Arial Unicode MS"/>
          <w:lang w:eastAsia="en-US"/>
        </w:rPr>
        <w:t>…..</w:t>
      </w:r>
      <w:r w:rsidRPr="003C57FD">
        <w:rPr>
          <w:rFonts w:eastAsia="Arial Unicode MS"/>
          <w:lang w:eastAsia="en-US"/>
        </w:rPr>
        <w:t>789.126,09</w:t>
      </w:r>
      <w:r>
        <w:rPr>
          <w:rFonts w:eastAsia="Arial Unicode MS"/>
          <w:lang w:eastAsia="en-US"/>
        </w:rPr>
        <w:t xml:space="preserve"> kn</w:t>
      </w:r>
    </w:p>
    <w:p w:rsidRDefault="00F86E1C" w:rsidP="003C57FD" w:rsidR="003C57FD" w:rsidRPr="003C57FD">
      <w:pPr>
        <w:spacing w:after="200"/>
        <w:ind w:firstLine="709"/>
        <w:rPr>
          <w:rFonts w:eastAsia="Arial Unicode MS"/>
          <w:lang w:eastAsia="en-US"/>
        </w:rPr>
      </w:pPr>
      <w:r>
        <w:rPr>
          <w:rFonts w:eastAsia="Arial Unicode MS"/>
          <w:lang w:eastAsia="en-US"/>
        </w:rPr>
        <w:t>11</w:t>
      </w:r>
      <w:r w:rsidR="003C57FD" w:rsidRPr="003C57FD">
        <w:rPr>
          <w:rFonts w:eastAsia="Arial Unicode MS"/>
          <w:lang w:eastAsia="en-US"/>
        </w:rPr>
        <w:t>.</w:t>
      </w:r>
      <w:r w:rsidR="00A203AD">
        <w:rPr>
          <w:rFonts w:eastAsia="Arial Unicode MS"/>
          <w:lang w:eastAsia="en-US"/>
        </w:rPr>
        <w:t>HEP- OPSKRBA d.o.o. Za</w:t>
      </w:r>
      <w:r w:rsidR="003C57FD" w:rsidRPr="003C57FD">
        <w:rPr>
          <w:rFonts w:eastAsia="Arial Unicode MS"/>
          <w:lang w:eastAsia="en-US"/>
        </w:rPr>
        <w:t>greb</w:t>
      </w:r>
      <w:r w:rsidR="00A203AD">
        <w:rPr>
          <w:rFonts w:eastAsia="Arial Unicode MS"/>
          <w:lang w:eastAsia="en-US"/>
        </w:rPr>
        <w:t xml:space="preserve">, OIB: </w:t>
      </w:r>
      <w:r w:rsidR="00E464B6" w:rsidRPr="00E464B6">
        <w:rPr>
          <w:rFonts w:eastAsia="Arial Unicode MS"/>
          <w:lang w:eastAsia="en-US"/>
        </w:rPr>
        <w:t>63073332379</w:t>
      </w:r>
      <w:r w:rsidR="00A203AD">
        <w:rPr>
          <w:rFonts w:eastAsia="Arial Unicode MS"/>
          <w:lang w:eastAsia="en-US"/>
        </w:rPr>
        <w:t>……</w:t>
      </w:r>
      <w:r w:rsidR="00522DBE">
        <w:rPr>
          <w:rFonts w:eastAsia="Arial Unicode MS"/>
          <w:lang w:eastAsia="en-US"/>
        </w:rPr>
        <w:t>.</w:t>
      </w:r>
      <w:r w:rsidR="00A203AD">
        <w:rPr>
          <w:rFonts w:eastAsia="Arial Unicode MS"/>
          <w:lang w:eastAsia="en-US"/>
        </w:rPr>
        <w:t>….……</w:t>
      </w:r>
      <w:r w:rsidR="00B76281">
        <w:rPr>
          <w:rFonts w:eastAsia="Arial Unicode MS"/>
          <w:lang w:eastAsia="en-US"/>
        </w:rPr>
        <w:t>….</w:t>
      </w:r>
      <w:r w:rsidR="00A203AD">
        <w:rPr>
          <w:rFonts w:eastAsia="Arial Unicode MS"/>
          <w:lang w:eastAsia="en-US"/>
        </w:rPr>
        <w:t>..</w:t>
      </w:r>
      <w:r w:rsidR="003C57FD" w:rsidRPr="003C57FD">
        <w:rPr>
          <w:rFonts w:eastAsia="Arial Unicode MS"/>
          <w:lang w:eastAsia="en-US"/>
        </w:rPr>
        <w:t>51.894,53</w:t>
      </w:r>
      <w:r w:rsidR="003C57FD">
        <w:rPr>
          <w:rFonts w:eastAsia="Arial Unicode MS"/>
          <w:lang w:eastAsia="en-US"/>
        </w:rPr>
        <w:t xml:space="preserve"> kn</w:t>
      </w:r>
    </w:p>
    <w:p w:rsidRDefault="003C57FD" w:rsidP="003C57FD" w:rsidR="003C57FD" w:rsidRPr="003C57FD">
      <w:pPr>
        <w:spacing w:after="200"/>
        <w:ind w:firstLine="709"/>
        <w:rPr>
          <w:rFonts w:eastAsia="Arial Unicode MS"/>
          <w:lang w:eastAsia="en-US"/>
        </w:rPr>
      </w:pPr>
      <w:r w:rsidRPr="003C57FD">
        <w:rPr>
          <w:rFonts w:eastAsia="Arial Unicode MS"/>
          <w:lang w:eastAsia="en-US"/>
        </w:rPr>
        <w:t>1</w:t>
      </w:r>
      <w:r w:rsidR="00F86E1C">
        <w:rPr>
          <w:rFonts w:eastAsia="Arial Unicode MS"/>
          <w:lang w:eastAsia="en-US"/>
        </w:rPr>
        <w:t>2</w:t>
      </w:r>
      <w:r w:rsidRPr="003C57FD">
        <w:rPr>
          <w:rFonts w:eastAsia="Arial Unicode MS"/>
          <w:lang w:eastAsia="en-US"/>
        </w:rPr>
        <w:t>.DAVID ILIJEVSKI</w:t>
      </w:r>
      <w:r w:rsidR="00383120">
        <w:rPr>
          <w:rFonts w:eastAsia="Arial Unicode MS"/>
          <w:lang w:eastAsia="en-US"/>
        </w:rPr>
        <w:t xml:space="preserve">, OIB: </w:t>
      </w:r>
      <w:r w:rsidR="00293806">
        <w:rPr>
          <w:rFonts w:eastAsia="Arial Unicode MS"/>
          <w:lang w:eastAsia="en-US"/>
        </w:rPr>
        <w:t>85880141968</w:t>
      </w:r>
      <w:r w:rsidR="00383120">
        <w:rPr>
          <w:rFonts w:eastAsia="Arial Unicode MS"/>
          <w:lang w:eastAsia="en-US"/>
        </w:rPr>
        <w:t>…………………</w:t>
      </w:r>
      <w:r w:rsidR="00522DBE">
        <w:rPr>
          <w:rFonts w:eastAsia="Arial Unicode MS"/>
          <w:lang w:eastAsia="en-US"/>
        </w:rPr>
        <w:t>.</w:t>
      </w:r>
      <w:r w:rsidR="00383120">
        <w:rPr>
          <w:rFonts w:eastAsia="Arial Unicode MS"/>
          <w:lang w:eastAsia="en-US"/>
        </w:rPr>
        <w:t>………</w:t>
      </w:r>
      <w:r w:rsidR="00A203AD">
        <w:rPr>
          <w:rFonts w:eastAsia="Arial Unicode MS"/>
          <w:lang w:eastAsia="en-US"/>
        </w:rPr>
        <w:t>…</w:t>
      </w:r>
      <w:r w:rsidR="00B76281">
        <w:rPr>
          <w:rFonts w:eastAsia="Arial Unicode MS"/>
          <w:lang w:eastAsia="en-US"/>
        </w:rPr>
        <w:t>.</w:t>
      </w:r>
      <w:r w:rsidR="00383120">
        <w:rPr>
          <w:rFonts w:eastAsia="Arial Unicode MS"/>
          <w:lang w:eastAsia="en-US"/>
        </w:rPr>
        <w:t>.</w:t>
      </w:r>
      <w:r w:rsidRPr="003C57FD">
        <w:rPr>
          <w:rFonts w:eastAsia="Arial Unicode MS"/>
          <w:lang w:eastAsia="en-US"/>
        </w:rPr>
        <w:t>85.953,37</w:t>
      </w:r>
      <w:r>
        <w:rPr>
          <w:rFonts w:eastAsia="Arial Unicode MS"/>
          <w:lang w:eastAsia="en-US"/>
        </w:rPr>
        <w:t xml:space="preserve"> kn</w:t>
      </w:r>
    </w:p>
    <w:p w:rsidRDefault="00B76281" w:rsidP="003C57FD" w:rsidR="003C57FD" w:rsidRPr="003C57FD">
      <w:pPr>
        <w:spacing w:after="200"/>
        <w:ind w:firstLine="709"/>
        <w:rPr>
          <w:rFonts w:eastAsia="Arial Unicode MS"/>
          <w:lang w:eastAsia="en-US"/>
        </w:rPr>
      </w:pPr>
      <w:r>
        <w:rPr>
          <w:rFonts w:eastAsia="Arial Unicode MS"/>
          <w:lang w:eastAsia="en-US"/>
        </w:rPr>
        <w:t>1</w:t>
      </w:r>
      <w:r w:rsidR="00F86E1C">
        <w:rPr>
          <w:rFonts w:eastAsia="Arial Unicode MS"/>
          <w:lang w:eastAsia="en-US"/>
        </w:rPr>
        <w:t>3</w:t>
      </w:r>
      <w:r w:rsidR="003C57FD" w:rsidRPr="003C57FD">
        <w:rPr>
          <w:rFonts w:eastAsia="Arial Unicode MS"/>
          <w:lang w:eastAsia="en-US"/>
        </w:rPr>
        <w:t>.DUBRAVKO ŽGANEC</w:t>
      </w:r>
      <w:r w:rsidR="00383120">
        <w:rPr>
          <w:rFonts w:eastAsia="Arial Unicode MS"/>
          <w:lang w:eastAsia="en-US"/>
        </w:rPr>
        <w:t>, OIB:</w:t>
      </w:r>
      <w:r w:rsidR="00E464B6">
        <w:rPr>
          <w:rFonts w:eastAsia="Arial Unicode MS"/>
          <w:lang w:eastAsia="en-US"/>
        </w:rPr>
        <w:t xml:space="preserve"> 91016699572</w:t>
      </w:r>
      <w:r w:rsidR="00383120">
        <w:rPr>
          <w:rFonts w:eastAsia="Arial Unicode MS"/>
          <w:lang w:eastAsia="en-US"/>
        </w:rPr>
        <w:t>……</w:t>
      </w:r>
      <w:r>
        <w:rPr>
          <w:rFonts w:eastAsia="Arial Unicode MS"/>
          <w:lang w:eastAsia="en-US"/>
        </w:rPr>
        <w:t>.</w:t>
      </w:r>
      <w:r w:rsidR="00A203AD">
        <w:rPr>
          <w:rFonts w:eastAsia="Arial Unicode MS"/>
          <w:lang w:eastAsia="en-US"/>
        </w:rPr>
        <w:t>…….</w:t>
      </w:r>
      <w:r w:rsidR="00383120">
        <w:rPr>
          <w:rFonts w:eastAsia="Arial Unicode MS"/>
          <w:lang w:eastAsia="en-US"/>
        </w:rPr>
        <w:t>…</w:t>
      </w:r>
      <w:r w:rsidR="00522DBE">
        <w:rPr>
          <w:rFonts w:eastAsia="Arial Unicode MS"/>
          <w:lang w:eastAsia="en-US"/>
        </w:rPr>
        <w:t>.</w:t>
      </w:r>
      <w:r w:rsidR="00383120">
        <w:rPr>
          <w:rFonts w:eastAsia="Arial Unicode MS"/>
          <w:lang w:eastAsia="en-US"/>
        </w:rPr>
        <w:t>………….</w:t>
      </w:r>
      <w:r w:rsidR="003C57FD" w:rsidRPr="003C57FD">
        <w:rPr>
          <w:rFonts w:eastAsia="Arial Unicode MS"/>
          <w:lang w:eastAsia="en-US"/>
        </w:rPr>
        <w:t>10.198,02</w:t>
      </w:r>
      <w:r w:rsidR="003C57FD">
        <w:rPr>
          <w:rFonts w:eastAsia="Arial Unicode MS"/>
          <w:lang w:eastAsia="en-US"/>
        </w:rPr>
        <w:t xml:space="preserve"> kn</w:t>
      </w:r>
    </w:p>
    <w:p w:rsidRDefault="00B76281" w:rsidP="003C57FD" w:rsidR="003C57FD" w:rsidRPr="00512C71">
      <w:pPr>
        <w:spacing w:after="200"/>
        <w:ind w:firstLine="709"/>
        <w:rPr>
          <w:rFonts w:eastAsia="Arial Unicode MS"/>
          <w:lang w:eastAsia="en-US"/>
        </w:rPr>
      </w:pPr>
      <w:r w:rsidRPr="00512C71">
        <w:rPr>
          <w:rFonts w:eastAsia="Arial Unicode MS"/>
          <w:lang w:eastAsia="en-US"/>
        </w:rPr>
        <w:t>1</w:t>
      </w:r>
      <w:r w:rsidR="00F86E1C" w:rsidRPr="00512C71">
        <w:rPr>
          <w:rFonts w:eastAsia="Arial Unicode MS"/>
          <w:lang w:eastAsia="en-US"/>
        </w:rPr>
        <w:t>4</w:t>
      </w:r>
      <w:r w:rsidR="003C57FD" w:rsidRPr="00512C71">
        <w:rPr>
          <w:rFonts w:eastAsia="Arial Unicode MS"/>
          <w:lang w:eastAsia="en-US"/>
        </w:rPr>
        <w:t>.</w:t>
      </w:r>
      <w:r w:rsidR="00383120" w:rsidRPr="00512C71">
        <w:rPr>
          <w:rFonts w:eastAsia="Arial Unicode MS"/>
          <w:lang w:eastAsia="en-US"/>
        </w:rPr>
        <w:t xml:space="preserve">SEMIRA PEČAREVIĆ, OIB: </w:t>
      </w:r>
      <w:r w:rsidR="00E464B6" w:rsidRPr="00512C71">
        <w:rPr>
          <w:rFonts w:eastAsia="Arial Unicode MS"/>
          <w:lang w:eastAsia="en-US"/>
        </w:rPr>
        <w:t>49550713188</w:t>
      </w:r>
      <w:r w:rsidR="00383120" w:rsidRPr="00512C71">
        <w:rPr>
          <w:rFonts w:eastAsia="Arial Unicode MS"/>
          <w:lang w:eastAsia="en-US"/>
        </w:rPr>
        <w:t>…………</w:t>
      </w:r>
      <w:r w:rsidRPr="00512C71">
        <w:rPr>
          <w:rFonts w:eastAsia="Arial Unicode MS"/>
          <w:lang w:eastAsia="en-US"/>
        </w:rPr>
        <w:t>.</w:t>
      </w:r>
      <w:r w:rsidR="00A203AD" w:rsidRPr="00512C71">
        <w:rPr>
          <w:rFonts w:eastAsia="Arial Unicode MS"/>
          <w:lang w:eastAsia="en-US"/>
        </w:rPr>
        <w:t>……</w:t>
      </w:r>
      <w:r w:rsidR="00522DBE">
        <w:rPr>
          <w:rFonts w:eastAsia="Arial Unicode MS"/>
          <w:lang w:eastAsia="en-US"/>
        </w:rPr>
        <w:t>.</w:t>
      </w:r>
      <w:r w:rsidR="00A203AD" w:rsidRPr="00512C71">
        <w:rPr>
          <w:rFonts w:eastAsia="Arial Unicode MS"/>
          <w:lang w:eastAsia="en-US"/>
        </w:rPr>
        <w:t>….</w:t>
      </w:r>
      <w:r w:rsidR="00383120" w:rsidRPr="00512C71">
        <w:rPr>
          <w:rFonts w:eastAsia="Arial Unicode MS"/>
          <w:lang w:eastAsia="en-US"/>
        </w:rPr>
        <w:t>……..</w:t>
      </w:r>
      <w:r w:rsidR="003C57FD" w:rsidRPr="00512C71">
        <w:rPr>
          <w:rFonts w:eastAsia="Arial Unicode MS"/>
          <w:lang w:eastAsia="en-US"/>
        </w:rPr>
        <w:t>46.429,73 kn</w:t>
      </w:r>
    </w:p>
    <w:p w:rsidRDefault="003C57FD" w:rsidP="003C57FD" w:rsidR="003C57FD" w:rsidRPr="00512C71">
      <w:pPr>
        <w:spacing w:before="200"/>
        <w:ind w:firstLine="709"/>
        <w:rPr>
          <w:rFonts w:eastAsia="Arial Unicode MS"/>
          <w:lang w:eastAsia="en-US"/>
        </w:rPr>
      </w:pPr>
      <w:r w:rsidRPr="00512C71">
        <w:rPr>
          <w:rFonts w:eastAsia="Arial Unicode MS"/>
          <w:lang w:eastAsia="en-US"/>
        </w:rPr>
        <w:t>1</w:t>
      </w:r>
      <w:r w:rsidR="00F86E1C" w:rsidRPr="00512C71">
        <w:rPr>
          <w:rFonts w:eastAsia="Arial Unicode MS"/>
          <w:lang w:eastAsia="en-US"/>
        </w:rPr>
        <w:t>5</w:t>
      </w:r>
      <w:r w:rsidRPr="00512C71">
        <w:rPr>
          <w:rFonts w:eastAsia="Arial Unicode MS"/>
          <w:lang w:eastAsia="en-US"/>
        </w:rPr>
        <w:t>. REPUBLIKA HRVATSKA, MINISTARSTVO FINANCIJA</w:t>
      </w:r>
    </w:p>
    <w:p w:rsidRDefault="003C57FD" w:rsidP="003C57FD" w:rsidR="003C57FD" w:rsidRPr="00512C71">
      <w:pPr>
        <w:spacing w:after="200"/>
        <w:ind w:firstLine="709"/>
        <w:rPr>
          <w:rFonts w:eastAsia="Arial Unicode MS"/>
          <w:lang w:eastAsia="en-US"/>
        </w:rPr>
      </w:pPr>
      <w:r w:rsidRPr="00512C71">
        <w:rPr>
          <w:rFonts w:eastAsia="Arial Unicode MS"/>
          <w:lang w:eastAsia="en-US"/>
        </w:rPr>
        <w:t xml:space="preserve">      POREZNA U</w:t>
      </w:r>
      <w:r w:rsidR="001C032A" w:rsidRPr="00512C71">
        <w:rPr>
          <w:rFonts w:eastAsia="Arial Unicode MS"/>
          <w:lang w:eastAsia="en-US"/>
        </w:rPr>
        <w:t>PRAVA, OIB: 18683136487…………</w:t>
      </w:r>
      <w:r w:rsidR="00522DBE">
        <w:rPr>
          <w:rFonts w:eastAsia="Arial Unicode MS"/>
          <w:lang w:eastAsia="en-US"/>
        </w:rPr>
        <w:t>..</w:t>
      </w:r>
      <w:r w:rsidR="001C032A" w:rsidRPr="00512C71">
        <w:rPr>
          <w:rFonts w:eastAsia="Arial Unicode MS"/>
          <w:lang w:eastAsia="en-US"/>
        </w:rPr>
        <w:t>…………</w:t>
      </w:r>
      <w:r w:rsidRPr="00512C71">
        <w:rPr>
          <w:rFonts w:eastAsia="Arial Unicode MS"/>
          <w:lang w:eastAsia="en-US"/>
        </w:rPr>
        <w:t>..</w:t>
      </w:r>
      <w:r w:rsidR="001C032A" w:rsidRPr="00512C71">
        <w:rPr>
          <w:rFonts w:eastAsia="Arial Unicode MS"/>
          <w:lang w:eastAsia="en-US"/>
        </w:rPr>
        <w:t>84.860,170,53</w:t>
      </w:r>
      <w:r w:rsidRPr="00512C71">
        <w:rPr>
          <w:rFonts w:eastAsia="Arial Unicode MS"/>
          <w:lang w:eastAsia="en-US"/>
        </w:rPr>
        <w:t xml:space="preserve"> kn</w:t>
      </w:r>
    </w:p>
    <w:p w:rsidRDefault="00B76281" w:rsidP="00B76281" w:rsidR="00B76281">
      <w:pPr>
        <w:ind w:firstLine="709"/>
        <w:rPr>
          <w:rFonts w:eastAsia="Arial Unicode MS"/>
          <w:lang w:eastAsia="en-US"/>
        </w:rPr>
      </w:pPr>
      <w:r>
        <w:rPr>
          <w:rFonts w:eastAsia="Arial Unicode MS"/>
          <w:lang w:eastAsia="en-US"/>
        </w:rPr>
        <w:t>1</w:t>
      </w:r>
      <w:r w:rsidR="00522DBE">
        <w:rPr>
          <w:rFonts w:eastAsia="Arial Unicode MS"/>
          <w:lang w:eastAsia="en-US"/>
        </w:rPr>
        <w:t>6</w:t>
      </w:r>
      <w:r w:rsidR="003C57FD" w:rsidRPr="003C57FD">
        <w:rPr>
          <w:rFonts w:eastAsia="Arial Unicode MS"/>
          <w:lang w:eastAsia="en-US"/>
        </w:rPr>
        <w:t>.</w:t>
      </w:r>
      <w:r w:rsidR="003C57FD">
        <w:rPr>
          <w:rFonts w:eastAsia="Arial Unicode MS"/>
          <w:lang w:eastAsia="en-US"/>
        </w:rPr>
        <w:t xml:space="preserve"> VODOVOD I ODVODNJA d.o.o. </w:t>
      </w:r>
      <w:r w:rsidR="003C57FD" w:rsidRPr="003C57FD">
        <w:rPr>
          <w:rFonts w:eastAsia="Arial Unicode MS"/>
          <w:lang w:eastAsia="en-US"/>
        </w:rPr>
        <w:t>Komiža</w:t>
      </w:r>
    </w:p>
    <w:p w:rsidRDefault="003C57FD" w:rsidP="003C57FD" w:rsidR="003C57FD" w:rsidRPr="003C57FD">
      <w:pPr>
        <w:spacing w:after="200"/>
        <w:ind w:firstLine="709"/>
        <w:rPr>
          <w:rFonts w:eastAsia="Arial Unicode MS"/>
          <w:lang w:eastAsia="en-US"/>
        </w:rPr>
      </w:pPr>
      <w:r>
        <w:rPr>
          <w:rFonts w:eastAsia="Arial Unicode MS"/>
          <w:lang w:eastAsia="en-US"/>
        </w:rPr>
        <w:t xml:space="preserve">OIB: </w:t>
      </w:r>
      <w:r w:rsidR="00E464B6" w:rsidRPr="00E464B6">
        <w:rPr>
          <w:rFonts w:eastAsia="Arial Unicode MS"/>
          <w:lang w:eastAsia="en-US"/>
        </w:rPr>
        <w:t>96153434531</w:t>
      </w:r>
      <w:r>
        <w:rPr>
          <w:rFonts w:eastAsia="Arial Unicode MS"/>
          <w:lang w:eastAsia="en-US"/>
        </w:rPr>
        <w:t>…</w:t>
      </w:r>
      <w:r w:rsidR="00B76281">
        <w:rPr>
          <w:rFonts w:eastAsia="Arial Unicode MS"/>
          <w:lang w:eastAsia="en-US"/>
        </w:rPr>
        <w:t>………………………………………………</w:t>
      </w:r>
      <w:r w:rsidR="004714CA">
        <w:rPr>
          <w:rFonts w:eastAsia="Arial Unicode MS"/>
          <w:lang w:eastAsia="en-US"/>
        </w:rPr>
        <w:t>…..</w:t>
      </w:r>
      <w:r w:rsidR="00B76281">
        <w:rPr>
          <w:rFonts w:eastAsia="Arial Unicode MS"/>
          <w:lang w:eastAsia="en-US"/>
        </w:rPr>
        <w:t>….</w:t>
      </w:r>
      <w:r w:rsidRPr="003C57FD">
        <w:rPr>
          <w:rFonts w:eastAsia="Arial Unicode MS"/>
          <w:lang w:eastAsia="en-US"/>
        </w:rPr>
        <w:t>36.112,63</w:t>
      </w:r>
      <w:r>
        <w:rPr>
          <w:rFonts w:eastAsia="Arial Unicode MS"/>
          <w:lang w:eastAsia="en-US"/>
        </w:rPr>
        <w:t xml:space="preserve"> kn</w:t>
      </w:r>
    </w:p>
    <w:p w:rsidRDefault="00B76281" w:rsidP="003C57FD" w:rsidR="003C57FD" w:rsidRPr="003C57FD">
      <w:pPr>
        <w:spacing w:after="200"/>
        <w:ind w:firstLine="709"/>
        <w:rPr>
          <w:rFonts w:eastAsia="Arial Unicode MS"/>
          <w:lang w:eastAsia="en-US"/>
        </w:rPr>
      </w:pPr>
      <w:r>
        <w:rPr>
          <w:rFonts w:eastAsia="Arial Unicode MS"/>
          <w:lang w:eastAsia="en-US"/>
        </w:rPr>
        <w:t>1</w:t>
      </w:r>
      <w:r w:rsidR="00522DBE">
        <w:rPr>
          <w:rFonts w:eastAsia="Arial Unicode MS"/>
          <w:lang w:eastAsia="en-US"/>
        </w:rPr>
        <w:t>7</w:t>
      </w:r>
      <w:r w:rsidR="003C57FD" w:rsidRPr="003C57FD">
        <w:rPr>
          <w:rFonts w:eastAsia="Arial Unicode MS"/>
          <w:lang w:eastAsia="en-US"/>
        </w:rPr>
        <w:t>.</w:t>
      </w:r>
      <w:r w:rsidR="003C57FD">
        <w:rPr>
          <w:rFonts w:eastAsia="Arial Unicode MS"/>
          <w:lang w:eastAsia="en-US"/>
        </w:rPr>
        <w:t xml:space="preserve"> HRVATSKE ŠUME d.o.o.</w:t>
      </w:r>
      <w:r w:rsidR="003C57FD" w:rsidRPr="003C57FD">
        <w:rPr>
          <w:rFonts w:eastAsia="Arial Unicode MS"/>
          <w:lang w:eastAsia="en-US"/>
        </w:rPr>
        <w:t xml:space="preserve"> Zagreb</w:t>
      </w:r>
      <w:r w:rsidR="003C57FD">
        <w:rPr>
          <w:rFonts w:eastAsia="Arial Unicode MS"/>
          <w:lang w:eastAsia="en-US"/>
        </w:rPr>
        <w:t xml:space="preserve">, OIB: </w:t>
      </w:r>
      <w:r w:rsidR="00E464B6" w:rsidRPr="00E464B6">
        <w:rPr>
          <w:rFonts w:eastAsia="Arial Unicode MS"/>
          <w:lang w:eastAsia="en-US"/>
        </w:rPr>
        <w:t>69693144506</w:t>
      </w:r>
      <w:r w:rsidR="003C57FD">
        <w:rPr>
          <w:rFonts w:eastAsia="Arial Unicode MS"/>
          <w:lang w:eastAsia="en-US"/>
        </w:rPr>
        <w:t>……………</w:t>
      </w:r>
      <w:r>
        <w:rPr>
          <w:rFonts w:eastAsia="Arial Unicode MS"/>
          <w:lang w:eastAsia="en-US"/>
        </w:rPr>
        <w:t>.</w:t>
      </w:r>
      <w:r w:rsidR="003C57FD">
        <w:rPr>
          <w:rFonts w:eastAsia="Arial Unicode MS"/>
          <w:lang w:eastAsia="en-US"/>
        </w:rPr>
        <w:t>..</w:t>
      </w:r>
      <w:r w:rsidR="003C57FD" w:rsidRPr="003C57FD">
        <w:rPr>
          <w:rFonts w:eastAsia="Arial Unicode MS"/>
          <w:lang w:eastAsia="en-US"/>
        </w:rPr>
        <w:t>50.880,30</w:t>
      </w:r>
      <w:r w:rsidR="003C57FD">
        <w:rPr>
          <w:rFonts w:eastAsia="Arial Unicode MS"/>
          <w:lang w:eastAsia="en-US"/>
        </w:rPr>
        <w:t xml:space="preserve"> kn</w:t>
      </w:r>
    </w:p>
    <w:p w:rsidRDefault="00522DBE" w:rsidP="00293806" w:rsidR="003C57FD" w:rsidRPr="003C57FD">
      <w:pPr>
        <w:spacing w:after="200"/>
        <w:ind w:firstLine="709"/>
        <w:rPr>
          <w:rFonts w:eastAsia="Arial Unicode MS"/>
          <w:lang w:eastAsia="en-US"/>
        </w:rPr>
      </w:pPr>
      <w:r>
        <w:rPr>
          <w:rFonts w:eastAsia="Arial Unicode MS"/>
          <w:lang w:eastAsia="en-US"/>
        </w:rPr>
        <w:t>18</w:t>
      </w:r>
      <w:r w:rsidR="003C57FD" w:rsidRPr="003C57FD">
        <w:rPr>
          <w:rFonts w:eastAsia="Arial Unicode MS"/>
          <w:lang w:eastAsia="en-US"/>
        </w:rPr>
        <w:t>.</w:t>
      </w:r>
      <w:r w:rsidR="003C57FD">
        <w:rPr>
          <w:rFonts w:eastAsia="Arial Unicode MS"/>
          <w:lang w:eastAsia="en-US"/>
        </w:rPr>
        <w:t xml:space="preserve"> HEP </w:t>
      </w:r>
      <w:r w:rsidR="00293806">
        <w:rPr>
          <w:rFonts w:eastAsia="Arial Unicode MS"/>
          <w:lang w:eastAsia="en-US"/>
        </w:rPr>
        <w:t>– ODS</w:t>
      </w:r>
      <w:r w:rsidR="003C57FD">
        <w:rPr>
          <w:rFonts w:eastAsia="Arial Unicode MS"/>
          <w:lang w:eastAsia="en-US"/>
        </w:rPr>
        <w:t xml:space="preserve"> d.o.o.</w:t>
      </w:r>
      <w:r w:rsidR="003C57FD" w:rsidRPr="003C57FD">
        <w:rPr>
          <w:rFonts w:eastAsia="Arial Unicode MS"/>
          <w:lang w:eastAsia="en-US"/>
        </w:rPr>
        <w:t xml:space="preserve"> Split</w:t>
      </w:r>
      <w:r w:rsidR="003C57FD">
        <w:rPr>
          <w:rFonts w:eastAsia="Arial Unicode MS"/>
          <w:lang w:eastAsia="en-US"/>
        </w:rPr>
        <w:t xml:space="preserve">. OIB: </w:t>
      </w:r>
      <w:r w:rsidR="00293806">
        <w:rPr>
          <w:rFonts w:eastAsia="Arial Unicode MS"/>
          <w:lang w:eastAsia="en-US"/>
        </w:rPr>
        <w:t>46830600751</w:t>
      </w:r>
      <w:r w:rsidR="003C57FD">
        <w:rPr>
          <w:rFonts w:eastAsia="Arial Unicode MS"/>
          <w:lang w:eastAsia="en-US"/>
        </w:rPr>
        <w:t>…………….………</w:t>
      </w:r>
      <w:r w:rsidR="00B76281">
        <w:rPr>
          <w:rFonts w:eastAsia="Arial Unicode MS"/>
          <w:lang w:eastAsia="en-US"/>
        </w:rPr>
        <w:t>…...</w:t>
      </w:r>
      <w:r w:rsidR="003C57FD">
        <w:rPr>
          <w:rFonts w:eastAsia="Arial Unicode MS"/>
          <w:lang w:eastAsia="en-US"/>
        </w:rPr>
        <w:t>.</w:t>
      </w:r>
      <w:r w:rsidR="003C57FD" w:rsidRPr="003C57FD">
        <w:rPr>
          <w:rFonts w:eastAsia="Arial Unicode MS"/>
          <w:lang w:eastAsia="en-US"/>
        </w:rPr>
        <w:t>47.299,22</w:t>
      </w:r>
      <w:r w:rsidR="003C57FD">
        <w:rPr>
          <w:rFonts w:eastAsia="Arial Unicode MS"/>
          <w:lang w:eastAsia="en-US"/>
        </w:rPr>
        <w:t xml:space="preserve"> kn</w:t>
      </w:r>
    </w:p>
    <w:p w:rsidRDefault="00522DBE" w:rsidP="003C57FD" w:rsidR="003C57FD">
      <w:pPr>
        <w:spacing w:after="200"/>
        <w:ind w:firstLine="709"/>
        <w:rPr>
          <w:rFonts w:eastAsia="Arial Unicode MS"/>
          <w:lang w:eastAsia="en-US"/>
        </w:rPr>
      </w:pPr>
      <w:r>
        <w:rPr>
          <w:rFonts w:eastAsia="Arial Unicode MS"/>
          <w:lang w:eastAsia="en-US"/>
        </w:rPr>
        <w:t>19</w:t>
      </w:r>
      <w:r w:rsidR="00F86E1C">
        <w:rPr>
          <w:rFonts w:eastAsia="Arial Unicode MS"/>
          <w:lang w:eastAsia="en-US"/>
        </w:rPr>
        <w:t>.</w:t>
      </w:r>
      <w:r w:rsidR="003C57FD">
        <w:rPr>
          <w:rFonts w:eastAsia="Arial Unicode MS"/>
          <w:lang w:eastAsia="en-US"/>
        </w:rPr>
        <w:t xml:space="preserve"> DANICA d.o.o. </w:t>
      </w:r>
      <w:r w:rsidR="003C57FD" w:rsidRPr="003C57FD">
        <w:rPr>
          <w:rFonts w:eastAsia="Arial Unicode MS"/>
          <w:lang w:eastAsia="en-US"/>
        </w:rPr>
        <w:t>Koprivnica</w:t>
      </w:r>
      <w:r w:rsidR="003C57FD">
        <w:rPr>
          <w:rFonts w:eastAsia="Arial Unicode MS"/>
          <w:lang w:eastAsia="en-US"/>
        </w:rPr>
        <w:t>, OIB:</w:t>
      </w:r>
      <w:r w:rsidR="00E464B6">
        <w:t>71246956955</w:t>
      </w:r>
      <w:r w:rsidR="003C57FD">
        <w:rPr>
          <w:rFonts w:eastAsia="Arial Unicode MS"/>
          <w:lang w:eastAsia="en-US"/>
        </w:rPr>
        <w:t xml:space="preserve"> ………</w:t>
      </w:r>
      <w:r w:rsidR="00B76281">
        <w:rPr>
          <w:rFonts w:eastAsia="Arial Unicode MS"/>
          <w:lang w:eastAsia="en-US"/>
        </w:rPr>
        <w:t>…</w:t>
      </w:r>
      <w:r w:rsidR="004714CA">
        <w:rPr>
          <w:rFonts w:eastAsia="Arial Unicode MS"/>
          <w:lang w:eastAsia="en-US"/>
        </w:rPr>
        <w:t>.</w:t>
      </w:r>
      <w:r w:rsidR="00B76281">
        <w:rPr>
          <w:rFonts w:eastAsia="Arial Unicode MS"/>
          <w:lang w:eastAsia="en-US"/>
        </w:rPr>
        <w:t>………….</w:t>
      </w:r>
      <w:r w:rsidR="003C57FD" w:rsidRPr="003C57FD">
        <w:rPr>
          <w:rFonts w:eastAsia="Arial Unicode MS"/>
          <w:lang w:eastAsia="en-US"/>
        </w:rPr>
        <w:t>59.154,02</w:t>
      </w:r>
      <w:r w:rsidR="003C57FD">
        <w:rPr>
          <w:rFonts w:eastAsia="Arial Unicode MS"/>
          <w:lang w:eastAsia="en-US"/>
        </w:rPr>
        <w:t xml:space="preserve"> kn</w:t>
      </w:r>
    </w:p>
    <w:p w:rsidRDefault="001629E3" w:rsidP="00B76281" w:rsidR="00B76FF5">
      <w:pPr>
        <w:spacing w:after="200" w:before="440"/>
        <w:jc w:val="both"/>
        <w:rPr>
          <w:rFonts w:eastAsia="Arial Unicode MS"/>
          <w:lang w:eastAsia="en-US"/>
        </w:rPr>
      </w:pPr>
      <w:r>
        <w:rPr>
          <w:rFonts w:eastAsia="Arial Unicode MS"/>
          <w:lang w:eastAsia="en-US"/>
        </w:rPr>
        <w:tab/>
        <w:t>I</w:t>
      </w:r>
      <w:r w:rsidR="0053040D">
        <w:rPr>
          <w:rFonts w:eastAsia="Arial Unicode MS"/>
          <w:lang w:eastAsia="en-US"/>
        </w:rPr>
        <w:t>V</w:t>
      </w:r>
      <w:r>
        <w:rPr>
          <w:rFonts w:eastAsia="Arial Unicode MS"/>
          <w:lang w:eastAsia="en-US"/>
        </w:rPr>
        <w:t xml:space="preserve">. </w:t>
      </w:r>
      <w:r w:rsidRPr="001629E3">
        <w:rPr>
          <w:rFonts w:eastAsia="Arial Unicode MS"/>
          <w:lang w:eastAsia="en-US"/>
        </w:rPr>
        <w:t>Osporava</w:t>
      </w:r>
      <w:r w:rsidR="004855DC">
        <w:rPr>
          <w:rFonts w:eastAsia="Arial Unicode MS"/>
          <w:lang w:eastAsia="en-US"/>
        </w:rPr>
        <w:t>ju</w:t>
      </w:r>
      <w:r>
        <w:rPr>
          <w:rFonts w:eastAsia="Arial Unicode MS"/>
          <w:lang w:eastAsia="en-US"/>
        </w:rPr>
        <w:t xml:space="preserve"> se tražbina</w:t>
      </w:r>
      <w:r w:rsidRPr="001629E3">
        <w:rPr>
          <w:rFonts w:eastAsia="Arial Unicode MS"/>
          <w:lang w:eastAsia="en-US"/>
        </w:rPr>
        <w:t xml:space="preserve"> vjerovnika II. višeg isplatnog reda:</w:t>
      </w:r>
    </w:p>
    <w:p w:rsidRDefault="00E774FD" w:rsidP="00E774FD" w:rsidR="00E774FD">
      <w:pPr>
        <w:ind w:firstLine="709"/>
        <w:rPr>
          <w:rFonts w:eastAsia="Arial Unicode MS"/>
          <w:lang w:eastAsia="en-US"/>
        </w:rPr>
      </w:pPr>
      <w:r>
        <w:rPr>
          <w:rFonts w:eastAsia="Arial Unicode MS"/>
          <w:lang w:eastAsia="en-US"/>
        </w:rPr>
        <w:t xml:space="preserve">  1</w:t>
      </w:r>
      <w:r w:rsidRPr="003C57FD">
        <w:rPr>
          <w:rFonts w:eastAsia="Arial Unicode MS"/>
          <w:lang w:eastAsia="en-US"/>
        </w:rPr>
        <w:t>.TURISTIČKA ZAJEDNICA</w:t>
      </w:r>
    </w:p>
    <w:p w:rsidRDefault="00E774FD" w:rsidP="004714CA" w:rsidR="00E774FD" w:rsidRPr="003C57FD">
      <w:pPr>
        <w:spacing w:after="200"/>
        <w:ind w:firstLine="709"/>
        <w:rPr>
          <w:rFonts w:eastAsia="Arial Unicode MS"/>
          <w:lang w:eastAsia="en-US"/>
        </w:rPr>
      </w:pPr>
      <w:r w:rsidRPr="003C57FD">
        <w:rPr>
          <w:rFonts w:eastAsia="Arial Unicode MS"/>
          <w:lang w:eastAsia="en-US"/>
        </w:rPr>
        <w:t xml:space="preserve"> GRADA VISA</w:t>
      </w:r>
      <w:r>
        <w:rPr>
          <w:rFonts w:eastAsia="Arial Unicode MS"/>
          <w:lang w:eastAsia="en-US"/>
        </w:rPr>
        <w:t>, OIB:</w:t>
      </w:r>
      <w:r w:rsidRPr="00E464B6">
        <w:rPr>
          <w:rFonts w:eastAsia="Arial Unicode MS"/>
          <w:lang w:eastAsia="en-US"/>
        </w:rPr>
        <w:t>46806046221</w:t>
      </w:r>
      <w:r>
        <w:rPr>
          <w:rFonts w:eastAsia="Arial Unicode MS"/>
          <w:lang w:eastAsia="en-US"/>
        </w:rPr>
        <w:t>……………………</w:t>
      </w:r>
      <w:r w:rsidR="004714CA">
        <w:rPr>
          <w:rFonts w:eastAsia="Arial Unicode MS"/>
          <w:lang w:eastAsia="en-US"/>
        </w:rPr>
        <w:t>…......…..……..</w:t>
      </w:r>
      <w:r>
        <w:rPr>
          <w:rFonts w:eastAsia="Arial Unicode MS"/>
          <w:lang w:eastAsia="en-US"/>
        </w:rPr>
        <w:t>769.760,31 kn</w:t>
      </w:r>
    </w:p>
    <w:p w:rsidRDefault="00E774FD" w:rsidP="00E774FD" w:rsidR="00F86E1C" w:rsidRPr="00E774FD">
      <w:pPr>
        <w:spacing w:after="200" w:before="200"/>
        <w:ind w:firstLine="708"/>
        <w:jc w:val="both"/>
        <w:rPr>
          <w:rFonts w:eastAsia="Arial Unicode MS"/>
          <w:lang w:eastAsia="en-US"/>
        </w:rPr>
      </w:pPr>
      <w:r>
        <w:rPr>
          <w:rFonts w:eastAsia="Arial Unicode MS"/>
          <w:lang w:eastAsia="en-US"/>
        </w:rPr>
        <w:t xml:space="preserve">  2. </w:t>
      </w:r>
      <w:r w:rsidR="00F86E1C" w:rsidRPr="00E774FD">
        <w:rPr>
          <w:rFonts w:eastAsia="Arial Unicode MS"/>
          <w:lang w:eastAsia="en-US"/>
        </w:rPr>
        <w:t>ALEN I</w:t>
      </w:r>
      <w:r>
        <w:rPr>
          <w:rFonts w:eastAsia="Arial Unicode MS"/>
          <w:lang w:eastAsia="en-US"/>
        </w:rPr>
        <w:t>VKOVIĆ, OIB: 63957064080………………</w:t>
      </w:r>
      <w:r w:rsidR="00F86E1C" w:rsidRPr="00E774FD">
        <w:rPr>
          <w:rFonts w:eastAsia="Arial Unicode MS"/>
          <w:lang w:eastAsia="en-US"/>
        </w:rPr>
        <w:t>…………</w:t>
      </w:r>
      <w:r>
        <w:rPr>
          <w:rFonts w:eastAsia="Arial Unicode MS"/>
          <w:lang w:eastAsia="en-US"/>
        </w:rPr>
        <w:t>…</w:t>
      </w:r>
      <w:r w:rsidR="00F86E1C" w:rsidRPr="00E774FD">
        <w:rPr>
          <w:rFonts w:eastAsia="Arial Unicode MS"/>
          <w:lang w:eastAsia="en-US"/>
        </w:rPr>
        <w:t>…..</w:t>
      </w:r>
      <w:r>
        <w:rPr>
          <w:rFonts w:eastAsia="Arial Unicode MS"/>
          <w:lang w:eastAsia="en-US"/>
        </w:rPr>
        <w:t xml:space="preserve">68.038,74 </w:t>
      </w:r>
      <w:r w:rsidR="00F86E1C" w:rsidRPr="00E774FD">
        <w:rPr>
          <w:rFonts w:eastAsia="Arial Unicode MS"/>
          <w:lang w:eastAsia="en-US"/>
        </w:rPr>
        <w:t>kn</w:t>
      </w:r>
    </w:p>
    <w:p w:rsidRDefault="00E774FD" w:rsidP="00E774FD" w:rsidR="00E774FD" w:rsidRPr="00E774FD">
      <w:pPr>
        <w:spacing w:after="200"/>
        <w:ind w:firstLine="709"/>
        <w:rPr>
          <w:rFonts w:eastAsia="Arial Unicode MS"/>
          <w:lang w:eastAsia="en-US"/>
        </w:rPr>
      </w:pPr>
      <w:r>
        <w:rPr>
          <w:rFonts w:eastAsia="Arial Unicode MS"/>
          <w:lang w:eastAsia="en-US"/>
        </w:rPr>
        <w:t xml:space="preserve">  3</w:t>
      </w:r>
      <w:r w:rsidRPr="00E774FD">
        <w:rPr>
          <w:rFonts w:eastAsia="Arial Unicode MS"/>
          <w:lang w:eastAsia="en-US"/>
        </w:rPr>
        <w:t>. DAVID ILIJEVSKI, OIB: 85880141968…………………………….</w:t>
      </w:r>
      <w:r>
        <w:rPr>
          <w:rFonts w:eastAsia="Arial Unicode MS"/>
          <w:lang w:eastAsia="en-US"/>
        </w:rPr>
        <w:t>278.067,04</w:t>
      </w:r>
      <w:r w:rsidRPr="00E774FD">
        <w:rPr>
          <w:rFonts w:eastAsia="Arial Unicode MS"/>
          <w:lang w:eastAsia="en-US"/>
        </w:rPr>
        <w:t xml:space="preserve"> kn</w:t>
      </w:r>
    </w:p>
    <w:p w:rsidRDefault="00E774FD" w:rsidP="00E774FD" w:rsidR="00E774FD" w:rsidRPr="00E774FD">
      <w:pPr>
        <w:spacing w:after="200"/>
        <w:ind w:firstLine="709"/>
        <w:rPr>
          <w:rFonts w:eastAsia="Arial Unicode MS"/>
          <w:lang w:eastAsia="en-US"/>
        </w:rPr>
      </w:pPr>
      <w:r>
        <w:rPr>
          <w:rFonts w:eastAsia="Arial Unicode MS"/>
          <w:lang w:eastAsia="en-US"/>
        </w:rPr>
        <w:t xml:space="preserve">  4</w:t>
      </w:r>
      <w:r w:rsidRPr="00E774FD">
        <w:rPr>
          <w:rFonts w:eastAsia="Arial Unicode MS"/>
          <w:lang w:eastAsia="en-US"/>
        </w:rPr>
        <w:t>. DUBRAVKO ŽGANEC, OIB: 91016699572…….…….</w:t>
      </w:r>
      <w:r>
        <w:rPr>
          <w:rFonts w:eastAsia="Arial Unicode MS"/>
          <w:lang w:eastAsia="en-US"/>
        </w:rPr>
        <w:t xml:space="preserve">…………...192.674,20 </w:t>
      </w:r>
      <w:r w:rsidRPr="00E774FD">
        <w:rPr>
          <w:rFonts w:eastAsia="Arial Unicode MS"/>
          <w:lang w:eastAsia="en-US"/>
        </w:rPr>
        <w:t>kn</w:t>
      </w:r>
    </w:p>
    <w:p w:rsidRDefault="00E774FD" w:rsidP="00E774FD" w:rsidR="00E774FD">
      <w:pPr>
        <w:spacing w:after="200"/>
        <w:ind w:firstLine="709"/>
        <w:rPr>
          <w:rFonts w:eastAsia="Arial Unicode MS"/>
          <w:lang w:eastAsia="en-US"/>
        </w:rPr>
      </w:pPr>
      <w:r>
        <w:rPr>
          <w:rFonts w:eastAsia="Arial Unicode MS"/>
          <w:lang w:eastAsia="en-US"/>
        </w:rPr>
        <w:t xml:space="preserve">  5</w:t>
      </w:r>
      <w:r w:rsidRPr="00E774FD">
        <w:rPr>
          <w:rFonts w:eastAsia="Arial Unicode MS"/>
          <w:lang w:eastAsia="en-US"/>
        </w:rPr>
        <w:t>. SEMIRA PEČAREVIĆ, OIB: 49550713188………….……….</w:t>
      </w:r>
      <w:r>
        <w:rPr>
          <w:rFonts w:eastAsia="Arial Unicode MS"/>
          <w:lang w:eastAsia="en-US"/>
        </w:rPr>
        <w:t xml:space="preserve">…….334.767,56 </w:t>
      </w:r>
      <w:r w:rsidRPr="00E774FD">
        <w:rPr>
          <w:rFonts w:eastAsia="Arial Unicode MS"/>
          <w:lang w:eastAsia="en-US"/>
        </w:rPr>
        <w:t>kn</w:t>
      </w:r>
    </w:p>
    <w:p w:rsidRDefault="00E774FD" w:rsidP="00E774FD" w:rsidR="00E774FD">
      <w:pPr>
        <w:spacing w:after="200"/>
        <w:ind w:firstLine="709"/>
        <w:rPr>
          <w:rFonts w:eastAsia="Arial Unicode MS"/>
          <w:lang w:eastAsia="en-US"/>
        </w:rPr>
      </w:pPr>
      <w:r>
        <w:rPr>
          <w:rFonts w:eastAsia="Arial Unicode MS"/>
          <w:lang w:eastAsia="en-US"/>
        </w:rPr>
        <w:t xml:space="preserve">  6</w:t>
      </w:r>
      <w:r w:rsidRPr="00B76281">
        <w:rPr>
          <w:rFonts w:eastAsia="Arial Unicode MS"/>
          <w:lang w:eastAsia="en-US"/>
        </w:rPr>
        <w:t>. NENAD HOMAR, OIB</w:t>
      </w:r>
      <w:r>
        <w:rPr>
          <w:rFonts w:eastAsia="Arial Unicode MS"/>
          <w:lang w:eastAsia="en-US"/>
        </w:rPr>
        <w:t>: 11719729882…………………..………</w:t>
      </w:r>
      <w:r w:rsidR="004714CA">
        <w:rPr>
          <w:rFonts w:eastAsia="Arial Unicode MS"/>
          <w:lang w:eastAsia="en-US"/>
        </w:rPr>
        <w:t>….</w:t>
      </w:r>
      <w:r w:rsidRPr="00B76281">
        <w:rPr>
          <w:rFonts w:eastAsia="Arial Unicode MS"/>
          <w:lang w:eastAsia="en-US"/>
        </w:rPr>
        <w:t>249.879,90</w:t>
      </w:r>
      <w:r w:rsidR="004714CA">
        <w:rPr>
          <w:rFonts w:eastAsia="Arial Unicode MS"/>
          <w:lang w:eastAsia="en-US"/>
        </w:rPr>
        <w:t xml:space="preserve"> </w:t>
      </w:r>
      <w:r w:rsidRPr="00B76281">
        <w:rPr>
          <w:rFonts w:eastAsia="Arial Unicode MS"/>
          <w:lang w:eastAsia="en-US"/>
        </w:rPr>
        <w:t>kn</w:t>
      </w:r>
    </w:p>
    <w:p w:rsidRDefault="00522DBE" w:rsidP="00E774FD" w:rsidR="00E774FD" w:rsidRPr="00E774FD">
      <w:pPr>
        <w:spacing w:after="200"/>
        <w:ind w:firstLine="709"/>
        <w:rPr>
          <w:rFonts w:eastAsia="Arial Unicode MS"/>
          <w:lang w:eastAsia="en-US"/>
        </w:rPr>
      </w:pPr>
      <w:r>
        <w:rPr>
          <w:rFonts w:eastAsia="Arial Unicode MS"/>
          <w:lang w:eastAsia="en-US"/>
        </w:rPr>
        <w:t xml:space="preserve">  </w:t>
      </w:r>
      <w:r w:rsidR="00E774FD">
        <w:rPr>
          <w:rFonts w:eastAsia="Arial Unicode MS"/>
          <w:lang w:eastAsia="en-US"/>
        </w:rPr>
        <w:t>7</w:t>
      </w:r>
      <w:r w:rsidR="00E774FD" w:rsidRPr="00E774FD">
        <w:rPr>
          <w:rFonts w:eastAsia="Arial Unicode MS"/>
          <w:lang w:eastAsia="en-US"/>
        </w:rPr>
        <w:t>. HRVATSKE ŠUME d.o.o. Zag</w:t>
      </w:r>
      <w:r w:rsidR="00E774FD">
        <w:rPr>
          <w:rFonts w:eastAsia="Arial Unicode MS"/>
          <w:lang w:eastAsia="en-US"/>
        </w:rPr>
        <w:t>reb, OIB: 69693144506……</w:t>
      </w:r>
      <w:r>
        <w:rPr>
          <w:rFonts w:eastAsia="Arial Unicode MS"/>
          <w:lang w:eastAsia="en-US"/>
        </w:rPr>
        <w:t>...</w:t>
      </w:r>
      <w:r w:rsidR="004714CA">
        <w:rPr>
          <w:rFonts w:eastAsia="Arial Unicode MS"/>
          <w:lang w:eastAsia="en-US"/>
        </w:rPr>
        <w:t>.</w:t>
      </w:r>
      <w:r w:rsidR="00E774FD">
        <w:rPr>
          <w:rFonts w:eastAsia="Arial Unicode MS"/>
          <w:lang w:eastAsia="en-US"/>
        </w:rPr>
        <w:t>……...56.598,30</w:t>
      </w:r>
      <w:r w:rsidR="00E774FD" w:rsidRPr="00E774FD">
        <w:rPr>
          <w:rFonts w:eastAsia="Arial Unicode MS"/>
          <w:lang w:eastAsia="en-US"/>
        </w:rPr>
        <w:t xml:space="preserve"> kn</w:t>
      </w:r>
    </w:p>
    <w:p w:rsidRDefault="00B76281" w:rsidP="0053040D" w:rsidR="0053040D">
      <w:pPr>
        <w:spacing w:before="360"/>
        <w:ind w:firstLine="709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lastRenderedPageBreak/>
        <w:t>V</w:t>
      </w:r>
      <w:r w:rsidR="004233FF" w:rsidRPr="00566257">
        <w:rPr>
          <w:rFonts w:eastAsia="Calibri"/>
          <w:lang w:eastAsia="en-US"/>
        </w:rPr>
        <w:t xml:space="preserve">. </w:t>
      </w:r>
      <w:r w:rsidR="000407F6" w:rsidRPr="00566257">
        <w:rPr>
          <w:rFonts w:eastAsia="Calibri"/>
          <w:lang w:eastAsia="en-US"/>
        </w:rPr>
        <w:t>Upućuj</w:t>
      </w:r>
      <w:r w:rsidR="0053040D">
        <w:rPr>
          <w:rFonts w:eastAsia="Calibri"/>
          <w:lang w:eastAsia="en-US"/>
        </w:rPr>
        <w:t>u se stečajni vjerovnici čije su tražbine osporene i to:</w:t>
      </w:r>
    </w:p>
    <w:p w:rsidRDefault="0053040D" w:rsidP="0053040D" w:rsidR="0053040D">
      <w:pPr>
        <w:spacing w:before="200"/>
        <w:ind w:firstLine="709"/>
        <w:rPr>
          <w:rFonts w:eastAsia="Arial Unicode MS"/>
          <w:lang w:eastAsia="en-US"/>
        </w:rPr>
      </w:pPr>
      <w:r>
        <w:rPr>
          <w:rFonts w:eastAsia="Arial Unicode MS"/>
          <w:lang w:eastAsia="en-US"/>
        </w:rPr>
        <w:t xml:space="preserve">1. </w:t>
      </w:r>
      <w:r w:rsidRPr="00F86E1C">
        <w:rPr>
          <w:rFonts w:eastAsia="Arial Unicode MS"/>
          <w:lang w:eastAsia="en-US"/>
        </w:rPr>
        <w:t>BOŠNJAK ŽELJKO, OIB: 77799805380</w:t>
      </w:r>
      <w:r w:rsidR="00AB5122">
        <w:rPr>
          <w:rFonts w:eastAsia="Arial Unicode MS"/>
          <w:lang w:eastAsia="en-US"/>
        </w:rPr>
        <w:t xml:space="preserve">, u iznosu od </w:t>
      </w:r>
      <w:r w:rsidR="00AB5122">
        <w:rPr>
          <w:rFonts w:eastAsia="Arial Unicode MS"/>
          <w:lang w:eastAsia="en-US"/>
        </w:rPr>
        <w:tab/>
      </w:r>
      <w:r w:rsidR="00AB5122">
        <w:rPr>
          <w:rFonts w:eastAsia="Arial Unicode MS"/>
          <w:lang w:eastAsia="en-US"/>
        </w:rPr>
        <w:tab/>
      </w:r>
      <w:r w:rsidR="00AB5122">
        <w:rPr>
          <w:rFonts w:eastAsia="Arial Unicode MS"/>
          <w:lang w:eastAsia="en-US"/>
        </w:rPr>
        <w:tab/>
      </w:r>
      <w:r w:rsidRPr="00F86E1C">
        <w:rPr>
          <w:rFonts w:eastAsia="Arial Unicode MS"/>
          <w:lang w:eastAsia="en-US"/>
        </w:rPr>
        <w:t>31.020,03 kn</w:t>
      </w:r>
    </w:p>
    <w:p w:rsidRDefault="0053040D" w:rsidP="0053040D" w:rsidR="0053040D" w:rsidRPr="00E774FD">
      <w:pPr>
        <w:spacing w:before="200"/>
        <w:ind w:firstLine="709"/>
        <w:rPr>
          <w:rFonts w:eastAsia="Arial Unicode MS"/>
          <w:lang w:eastAsia="en-US"/>
        </w:rPr>
      </w:pPr>
      <w:r>
        <w:rPr>
          <w:rFonts w:eastAsia="Arial Unicode MS"/>
          <w:lang w:eastAsia="en-US"/>
        </w:rPr>
        <w:t xml:space="preserve"> 2.</w:t>
      </w:r>
      <w:r w:rsidRPr="00E774FD">
        <w:rPr>
          <w:rFonts w:eastAsia="Arial Unicode MS"/>
          <w:lang w:eastAsia="en-US"/>
        </w:rPr>
        <w:t xml:space="preserve"> AMIŽIĆ DORIS, OIB  69456964102</w:t>
      </w:r>
      <w:r w:rsidR="00AB5122">
        <w:rPr>
          <w:rFonts w:eastAsia="Arial Unicode MS"/>
          <w:lang w:eastAsia="en-US"/>
        </w:rPr>
        <w:t>, u iznosu  od</w:t>
      </w:r>
      <w:r w:rsidR="00AB5122">
        <w:rPr>
          <w:rFonts w:eastAsia="Arial Unicode MS"/>
          <w:lang w:eastAsia="en-US"/>
        </w:rPr>
        <w:tab/>
      </w:r>
      <w:r w:rsidR="00AB5122">
        <w:rPr>
          <w:rFonts w:eastAsia="Arial Unicode MS"/>
          <w:lang w:eastAsia="en-US"/>
        </w:rPr>
        <w:tab/>
      </w:r>
      <w:r w:rsidR="00AB5122">
        <w:rPr>
          <w:rFonts w:eastAsia="Arial Unicode MS"/>
          <w:lang w:eastAsia="en-US"/>
        </w:rPr>
        <w:tab/>
        <w:t xml:space="preserve">     </w:t>
      </w:r>
      <w:r>
        <w:rPr>
          <w:rFonts w:eastAsia="Arial Unicode MS"/>
          <w:lang w:eastAsia="en-US"/>
        </w:rPr>
        <w:t xml:space="preserve">225,79 </w:t>
      </w:r>
      <w:r w:rsidRPr="00E774FD">
        <w:rPr>
          <w:rFonts w:eastAsia="Arial Unicode MS"/>
          <w:lang w:eastAsia="en-US"/>
        </w:rPr>
        <w:t>kn</w:t>
      </w:r>
    </w:p>
    <w:p w:rsidRDefault="0053040D" w:rsidP="0053040D" w:rsidR="0053040D">
      <w:pPr>
        <w:spacing w:before="200"/>
        <w:ind w:firstLine="709"/>
        <w:rPr>
          <w:rFonts w:eastAsia="Arial Unicode MS"/>
          <w:lang w:eastAsia="en-US"/>
        </w:rPr>
      </w:pPr>
      <w:r>
        <w:rPr>
          <w:rFonts w:eastAsia="Arial Unicode MS"/>
          <w:lang w:eastAsia="en-US"/>
        </w:rPr>
        <w:t xml:space="preserve"> 3</w:t>
      </w:r>
      <w:r w:rsidRPr="00E774FD">
        <w:rPr>
          <w:rFonts w:eastAsia="Arial Unicode MS"/>
          <w:lang w:eastAsia="en-US"/>
        </w:rPr>
        <w:t>. GAĆE BARBARA, OIB 24804410091</w:t>
      </w:r>
      <w:r w:rsidR="00AB5122">
        <w:rPr>
          <w:rFonts w:eastAsia="Arial Unicode MS"/>
          <w:lang w:eastAsia="en-US"/>
        </w:rPr>
        <w:t>, u iznosu od</w:t>
      </w:r>
      <w:r w:rsidR="00AB5122">
        <w:rPr>
          <w:rFonts w:eastAsia="Arial Unicode MS"/>
          <w:lang w:eastAsia="en-US"/>
        </w:rPr>
        <w:tab/>
      </w:r>
      <w:r w:rsidR="00AB5122">
        <w:rPr>
          <w:rFonts w:eastAsia="Arial Unicode MS"/>
          <w:lang w:eastAsia="en-US"/>
        </w:rPr>
        <w:tab/>
      </w:r>
      <w:r w:rsidR="00AB5122">
        <w:rPr>
          <w:rFonts w:eastAsia="Arial Unicode MS"/>
          <w:lang w:eastAsia="en-US"/>
        </w:rPr>
        <w:tab/>
        <w:t xml:space="preserve">     </w:t>
      </w:r>
      <w:r>
        <w:rPr>
          <w:rFonts w:eastAsia="Arial Unicode MS"/>
          <w:lang w:eastAsia="en-US"/>
        </w:rPr>
        <w:t>225,79</w:t>
      </w:r>
      <w:r w:rsidRPr="00E774FD">
        <w:rPr>
          <w:rFonts w:eastAsia="Arial Unicode MS"/>
          <w:lang w:eastAsia="en-US"/>
        </w:rPr>
        <w:t xml:space="preserve"> kn</w:t>
      </w:r>
    </w:p>
    <w:p w:rsidRDefault="0053040D" w:rsidP="0053040D" w:rsidR="0053040D">
      <w:pPr>
        <w:spacing w:before="200"/>
        <w:ind w:firstLine="709"/>
        <w:rPr>
          <w:rFonts w:eastAsia="Arial Unicode MS"/>
          <w:lang w:eastAsia="en-US"/>
        </w:rPr>
      </w:pPr>
      <w:r>
        <w:rPr>
          <w:rFonts w:eastAsia="Arial Unicode MS"/>
          <w:lang w:eastAsia="en-US"/>
        </w:rPr>
        <w:t xml:space="preserve"> 4</w:t>
      </w:r>
      <w:r w:rsidRPr="00E774FD">
        <w:rPr>
          <w:rFonts w:eastAsia="Arial Unicode MS"/>
          <w:lang w:eastAsia="en-US"/>
        </w:rPr>
        <w:t>. BELŠA ANTUN, OIB 02117396209</w:t>
      </w:r>
      <w:r w:rsidR="00AB5122">
        <w:rPr>
          <w:rFonts w:eastAsia="Arial Unicode MS"/>
          <w:lang w:eastAsia="en-US"/>
        </w:rPr>
        <w:t xml:space="preserve">, u iznosu od </w:t>
      </w:r>
      <w:r w:rsidR="00AB5122">
        <w:rPr>
          <w:rFonts w:eastAsia="Arial Unicode MS"/>
          <w:lang w:eastAsia="en-US"/>
        </w:rPr>
        <w:tab/>
      </w:r>
      <w:r w:rsidR="00AB5122">
        <w:rPr>
          <w:rFonts w:eastAsia="Arial Unicode MS"/>
          <w:lang w:eastAsia="en-US"/>
        </w:rPr>
        <w:tab/>
      </w:r>
      <w:r w:rsidR="00AB5122">
        <w:rPr>
          <w:rFonts w:eastAsia="Arial Unicode MS"/>
          <w:lang w:eastAsia="en-US"/>
        </w:rPr>
        <w:tab/>
        <w:t xml:space="preserve">     </w:t>
      </w:r>
      <w:r>
        <w:rPr>
          <w:rFonts w:eastAsia="Arial Unicode MS"/>
          <w:lang w:eastAsia="en-US"/>
        </w:rPr>
        <w:t>225,79</w:t>
      </w:r>
      <w:r w:rsidRPr="00E774FD">
        <w:rPr>
          <w:rFonts w:eastAsia="Arial Unicode MS"/>
          <w:lang w:eastAsia="en-US"/>
        </w:rPr>
        <w:t xml:space="preserve"> kn</w:t>
      </w:r>
    </w:p>
    <w:p w:rsidRDefault="0053040D" w:rsidP="0053040D" w:rsidR="0053040D" w:rsidRPr="00E774FD">
      <w:pPr>
        <w:spacing w:before="200"/>
        <w:ind w:firstLine="709"/>
        <w:rPr>
          <w:rFonts w:eastAsia="Arial Unicode MS"/>
          <w:lang w:eastAsia="en-US"/>
        </w:rPr>
      </w:pPr>
      <w:r>
        <w:rPr>
          <w:rFonts w:eastAsia="Arial Unicode MS"/>
          <w:lang w:eastAsia="en-US"/>
        </w:rPr>
        <w:t xml:space="preserve"> 5</w:t>
      </w:r>
      <w:r w:rsidRPr="00E774FD">
        <w:rPr>
          <w:rFonts w:eastAsia="Arial Unicode MS"/>
          <w:lang w:eastAsia="en-US"/>
        </w:rPr>
        <w:t>. IVIŠIĆ JAKOV, OIB 08509210203</w:t>
      </w:r>
      <w:r w:rsidR="00AB5122">
        <w:rPr>
          <w:rFonts w:eastAsia="Arial Unicode MS"/>
          <w:lang w:eastAsia="en-US"/>
        </w:rPr>
        <w:t xml:space="preserve">, u iznosu od </w:t>
      </w:r>
      <w:r w:rsidR="00AB5122">
        <w:rPr>
          <w:rFonts w:eastAsia="Arial Unicode MS"/>
          <w:lang w:eastAsia="en-US"/>
        </w:rPr>
        <w:tab/>
      </w:r>
      <w:r w:rsidR="00AB5122">
        <w:rPr>
          <w:rFonts w:eastAsia="Arial Unicode MS"/>
          <w:lang w:eastAsia="en-US"/>
        </w:rPr>
        <w:tab/>
      </w:r>
      <w:r w:rsidR="00AB5122">
        <w:rPr>
          <w:rFonts w:eastAsia="Arial Unicode MS"/>
          <w:lang w:eastAsia="en-US"/>
        </w:rPr>
        <w:tab/>
        <w:t xml:space="preserve">     </w:t>
      </w:r>
      <w:r>
        <w:rPr>
          <w:rFonts w:eastAsia="Arial Unicode MS"/>
          <w:lang w:eastAsia="en-US"/>
        </w:rPr>
        <w:t>225,79</w:t>
      </w:r>
      <w:r w:rsidRPr="00E774FD">
        <w:rPr>
          <w:rFonts w:eastAsia="Arial Unicode MS"/>
          <w:lang w:eastAsia="en-US"/>
        </w:rPr>
        <w:t xml:space="preserve"> kn</w:t>
      </w:r>
    </w:p>
    <w:p w:rsidRDefault="0053040D" w:rsidP="0053040D" w:rsidR="0053040D">
      <w:pPr>
        <w:spacing w:before="200"/>
        <w:ind w:firstLine="709"/>
        <w:rPr>
          <w:rFonts w:eastAsia="Arial Unicode MS"/>
          <w:lang w:eastAsia="en-US"/>
        </w:rPr>
      </w:pPr>
      <w:r>
        <w:rPr>
          <w:rFonts w:eastAsia="Arial Unicode MS"/>
          <w:lang w:eastAsia="en-US"/>
        </w:rPr>
        <w:t xml:space="preserve"> 6</w:t>
      </w:r>
      <w:r w:rsidRPr="00E774FD">
        <w:rPr>
          <w:rFonts w:eastAsia="Arial Unicode MS"/>
          <w:lang w:eastAsia="en-US"/>
        </w:rPr>
        <w:t>. HRGOVIĆ FILIP, OIB 14628976904</w:t>
      </w:r>
      <w:r w:rsidR="00AB5122">
        <w:rPr>
          <w:rFonts w:eastAsia="Arial Unicode MS"/>
          <w:lang w:eastAsia="en-US"/>
        </w:rPr>
        <w:t xml:space="preserve">, u iznosu od </w:t>
      </w:r>
      <w:r w:rsidR="00AB5122">
        <w:rPr>
          <w:rFonts w:eastAsia="Arial Unicode MS"/>
          <w:lang w:eastAsia="en-US"/>
        </w:rPr>
        <w:tab/>
      </w:r>
      <w:r w:rsidR="00AB5122">
        <w:rPr>
          <w:rFonts w:eastAsia="Arial Unicode MS"/>
          <w:lang w:eastAsia="en-US"/>
        </w:rPr>
        <w:tab/>
      </w:r>
      <w:r w:rsidR="00AB5122">
        <w:rPr>
          <w:rFonts w:eastAsia="Arial Unicode MS"/>
          <w:lang w:eastAsia="en-US"/>
        </w:rPr>
        <w:tab/>
        <w:t xml:space="preserve">     </w:t>
      </w:r>
      <w:r>
        <w:rPr>
          <w:rFonts w:eastAsia="Arial Unicode MS"/>
          <w:lang w:eastAsia="en-US"/>
        </w:rPr>
        <w:t>104,21</w:t>
      </w:r>
      <w:r w:rsidRPr="00E774FD">
        <w:rPr>
          <w:rFonts w:eastAsia="Arial Unicode MS"/>
          <w:lang w:eastAsia="en-US"/>
        </w:rPr>
        <w:t xml:space="preserve"> kn</w:t>
      </w:r>
    </w:p>
    <w:p w:rsidRDefault="0053040D" w:rsidP="0053040D" w:rsidR="0053040D">
      <w:pPr>
        <w:spacing w:before="200"/>
        <w:ind w:firstLine="709"/>
        <w:rPr>
          <w:rFonts w:eastAsia="Arial Unicode MS"/>
          <w:lang w:eastAsia="en-US"/>
        </w:rPr>
      </w:pPr>
      <w:r>
        <w:rPr>
          <w:rFonts w:eastAsia="Arial Unicode MS"/>
          <w:lang w:eastAsia="en-US"/>
        </w:rPr>
        <w:t xml:space="preserve"> 7</w:t>
      </w:r>
      <w:r w:rsidRPr="003C57FD">
        <w:rPr>
          <w:rFonts w:eastAsia="Arial Unicode MS"/>
          <w:lang w:eastAsia="en-US"/>
        </w:rPr>
        <w:t>.</w:t>
      </w:r>
      <w:r w:rsidR="00B76172">
        <w:rPr>
          <w:rFonts w:eastAsia="Arial Unicode MS"/>
          <w:lang w:eastAsia="en-US"/>
        </w:rPr>
        <w:t xml:space="preserve"> </w:t>
      </w:r>
      <w:r w:rsidRPr="003C57FD">
        <w:rPr>
          <w:rFonts w:eastAsia="Arial Unicode MS"/>
          <w:lang w:eastAsia="en-US"/>
        </w:rPr>
        <w:t>TURISTIČKA ZAJEDNICA</w:t>
      </w:r>
    </w:p>
    <w:p w:rsidRDefault="0053040D" w:rsidP="0053040D" w:rsidR="0053040D" w:rsidRPr="003C57FD">
      <w:pPr>
        <w:spacing w:after="200"/>
        <w:ind w:firstLine="709"/>
        <w:rPr>
          <w:rFonts w:eastAsia="Arial Unicode MS"/>
          <w:lang w:eastAsia="en-US"/>
        </w:rPr>
      </w:pPr>
      <w:r w:rsidRPr="003C57FD">
        <w:rPr>
          <w:rFonts w:eastAsia="Arial Unicode MS"/>
          <w:lang w:eastAsia="en-US"/>
        </w:rPr>
        <w:t xml:space="preserve"> GRADA VISA</w:t>
      </w:r>
      <w:r>
        <w:rPr>
          <w:rFonts w:eastAsia="Arial Unicode MS"/>
          <w:lang w:eastAsia="en-US"/>
        </w:rPr>
        <w:t>, OIB:</w:t>
      </w:r>
      <w:r w:rsidRPr="00E464B6">
        <w:rPr>
          <w:rFonts w:eastAsia="Arial Unicode MS"/>
          <w:lang w:eastAsia="en-US"/>
        </w:rPr>
        <w:t>46806046221</w:t>
      </w:r>
      <w:r w:rsidR="00AB5122">
        <w:rPr>
          <w:rFonts w:eastAsia="Arial Unicode MS"/>
          <w:lang w:eastAsia="en-US"/>
        </w:rPr>
        <w:t xml:space="preserve">, u iznosu od </w:t>
      </w:r>
      <w:r w:rsidR="00AB5122">
        <w:rPr>
          <w:rFonts w:eastAsia="Arial Unicode MS"/>
          <w:lang w:eastAsia="en-US"/>
        </w:rPr>
        <w:tab/>
      </w:r>
      <w:r w:rsidR="00AB5122">
        <w:rPr>
          <w:rFonts w:eastAsia="Arial Unicode MS"/>
          <w:lang w:eastAsia="en-US"/>
        </w:rPr>
        <w:tab/>
      </w:r>
      <w:r w:rsidR="00AB5122">
        <w:rPr>
          <w:rFonts w:eastAsia="Arial Unicode MS"/>
          <w:lang w:eastAsia="en-US"/>
        </w:rPr>
        <w:tab/>
        <w:t xml:space="preserve">          </w:t>
      </w:r>
      <w:r w:rsidR="00B76172">
        <w:rPr>
          <w:rFonts w:eastAsia="Arial Unicode MS"/>
          <w:lang w:eastAsia="en-US"/>
        </w:rPr>
        <w:t>336.846,35</w:t>
      </w:r>
      <w:r>
        <w:rPr>
          <w:rFonts w:eastAsia="Arial Unicode MS"/>
          <w:lang w:eastAsia="en-US"/>
        </w:rPr>
        <w:t xml:space="preserve"> kn</w:t>
      </w:r>
    </w:p>
    <w:p w:rsidRDefault="0053040D" w:rsidP="0053040D" w:rsidR="0053040D" w:rsidRPr="00E774FD">
      <w:pPr>
        <w:spacing w:after="200" w:before="200"/>
        <w:ind w:firstLine="708"/>
        <w:jc w:val="both"/>
        <w:rPr>
          <w:rFonts w:eastAsia="Arial Unicode MS"/>
          <w:lang w:eastAsia="en-US"/>
        </w:rPr>
      </w:pPr>
      <w:r>
        <w:rPr>
          <w:rFonts w:eastAsia="Arial Unicode MS"/>
          <w:lang w:eastAsia="en-US"/>
        </w:rPr>
        <w:t xml:space="preserve"> 8. </w:t>
      </w:r>
      <w:r w:rsidRPr="00E774FD">
        <w:rPr>
          <w:rFonts w:eastAsia="Arial Unicode MS"/>
          <w:lang w:eastAsia="en-US"/>
        </w:rPr>
        <w:t>ALEN I</w:t>
      </w:r>
      <w:r>
        <w:rPr>
          <w:rFonts w:eastAsia="Arial Unicode MS"/>
          <w:lang w:eastAsia="en-US"/>
        </w:rPr>
        <w:t>VKOVIĆ, OIB: 63957064080</w:t>
      </w:r>
      <w:r w:rsidR="00AB5122">
        <w:rPr>
          <w:rFonts w:eastAsia="Arial Unicode MS"/>
          <w:lang w:eastAsia="en-US"/>
        </w:rPr>
        <w:t xml:space="preserve">, u iznosu od </w:t>
      </w:r>
      <w:r w:rsidR="00AB5122">
        <w:rPr>
          <w:rFonts w:eastAsia="Arial Unicode MS"/>
          <w:lang w:eastAsia="en-US"/>
        </w:rPr>
        <w:tab/>
      </w:r>
      <w:r w:rsidR="00AB5122">
        <w:rPr>
          <w:rFonts w:eastAsia="Arial Unicode MS"/>
          <w:lang w:eastAsia="en-US"/>
        </w:rPr>
        <w:tab/>
      </w:r>
      <w:r w:rsidR="00AB5122">
        <w:rPr>
          <w:rFonts w:eastAsia="Arial Unicode MS"/>
          <w:lang w:eastAsia="en-US"/>
        </w:rPr>
        <w:tab/>
      </w:r>
      <w:r>
        <w:rPr>
          <w:rFonts w:eastAsia="Arial Unicode MS"/>
          <w:lang w:eastAsia="en-US"/>
        </w:rPr>
        <w:t xml:space="preserve">68.038,74 </w:t>
      </w:r>
      <w:r w:rsidRPr="00E774FD">
        <w:rPr>
          <w:rFonts w:eastAsia="Arial Unicode MS"/>
          <w:lang w:eastAsia="en-US"/>
        </w:rPr>
        <w:t>kn</w:t>
      </w:r>
    </w:p>
    <w:p w:rsidRDefault="0053040D" w:rsidP="0053040D" w:rsidR="0053040D" w:rsidRPr="00E774FD">
      <w:pPr>
        <w:spacing w:after="200"/>
        <w:ind w:firstLine="709"/>
        <w:rPr>
          <w:rFonts w:eastAsia="Arial Unicode MS"/>
          <w:lang w:eastAsia="en-US"/>
        </w:rPr>
      </w:pPr>
      <w:r>
        <w:rPr>
          <w:rFonts w:eastAsia="Arial Unicode MS"/>
          <w:lang w:eastAsia="en-US"/>
        </w:rPr>
        <w:t xml:space="preserve"> 9</w:t>
      </w:r>
      <w:r w:rsidRPr="00E774FD">
        <w:rPr>
          <w:rFonts w:eastAsia="Arial Unicode MS"/>
          <w:lang w:eastAsia="en-US"/>
        </w:rPr>
        <w:t>. DAVID ILIJEVSKI, OIB: 85880141968</w:t>
      </w:r>
      <w:r w:rsidR="00AB5122">
        <w:rPr>
          <w:rFonts w:eastAsia="Arial Unicode MS"/>
          <w:lang w:eastAsia="en-US"/>
        </w:rPr>
        <w:t xml:space="preserve">, u iznosu od </w:t>
      </w:r>
      <w:r w:rsidR="00AB5122">
        <w:rPr>
          <w:rFonts w:eastAsia="Arial Unicode MS"/>
          <w:lang w:eastAsia="en-US"/>
        </w:rPr>
        <w:tab/>
      </w:r>
      <w:r w:rsidR="00AB5122">
        <w:rPr>
          <w:rFonts w:eastAsia="Arial Unicode MS"/>
          <w:lang w:eastAsia="en-US"/>
        </w:rPr>
        <w:tab/>
        <w:t xml:space="preserve">          </w:t>
      </w:r>
      <w:r>
        <w:rPr>
          <w:rFonts w:eastAsia="Arial Unicode MS"/>
          <w:lang w:eastAsia="en-US"/>
        </w:rPr>
        <w:t>278.067,04</w:t>
      </w:r>
      <w:r w:rsidRPr="00E774FD">
        <w:rPr>
          <w:rFonts w:eastAsia="Arial Unicode MS"/>
          <w:lang w:eastAsia="en-US"/>
        </w:rPr>
        <w:t xml:space="preserve"> kn</w:t>
      </w:r>
    </w:p>
    <w:p w:rsidRDefault="0053040D" w:rsidP="0053040D" w:rsidR="0053040D" w:rsidRPr="00E774FD">
      <w:pPr>
        <w:spacing w:after="200"/>
        <w:ind w:firstLine="709"/>
        <w:rPr>
          <w:rFonts w:eastAsia="Arial Unicode MS"/>
          <w:lang w:eastAsia="en-US"/>
        </w:rPr>
      </w:pPr>
      <w:r>
        <w:rPr>
          <w:rFonts w:eastAsia="Arial Unicode MS"/>
          <w:lang w:eastAsia="en-US"/>
        </w:rPr>
        <w:t>10</w:t>
      </w:r>
      <w:r w:rsidRPr="00E774FD">
        <w:rPr>
          <w:rFonts w:eastAsia="Arial Unicode MS"/>
          <w:lang w:eastAsia="en-US"/>
        </w:rPr>
        <w:t>. DUBRAVKO ŽGANEC, OIB: 91016699572</w:t>
      </w:r>
      <w:r w:rsidR="00AB5122">
        <w:rPr>
          <w:rFonts w:eastAsia="Arial Unicode MS"/>
          <w:lang w:eastAsia="en-US"/>
        </w:rPr>
        <w:t xml:space="preserve">, u iznosu od </w:t>
      </w:r>
      <w:r w:rsidR="00AB5122">
        <w:rPr>
          <w:rFonts w:eastAsia="Arial Unicode MS"/>
          <w:lang w:eastAsia="en-US"/>
        </w:rPr>
        <w:tab/>
        <w:t xml:space="preserve">          </w:t>
      </w:r>
      <w:r>
        <w:rPr>
          <w:rFonts w:eastAsia="Arial Unicode MS"/>
          <w:lang w:eastAsia="en-US"/>
        </w:rPr>
        <w:t xml:space="preserve">192.674,20 </w:t>
      </w:r>
      <w:r w:rsidRPr="00E774FD">
        <w:rPr>
          <w:rFonts w:eastAsia="Arial Unicode MS"/>
          <w:lang w:eastAsia="en-US"/>
        </w:rPr>
        <w:t>kn</w:t>
      </w:r>
    </w:p>
    <w:p w:rsidRDefault="0053040D" w:rsidP="0053040D" w:rsidR="0053040D">
      <w:pPr>
        <w:spacing w:after="200"/>
        <w:ind w:firstLine="709"/>
        <w:rPr>
          <w:rFonts w:eastAsia="Arial Unicode MS"/>
          <w:lang w:eastAsia="en-US"/>
        </w:rPr>
      </w:pPr>
      <w:r>
        <w:rPr>
          <w:rFonts w:eastAsia="Arial Unicode MS"/>
          <w:lang w:eastAsia="en-US"/>
        </w:rPr>
        <w:t>11</w:t>
      </w:r>
      <w:r w:rsidRPr="00E774FD">
        <w:rPr>
          <w:rFonts w:eastAsia="Arial Unicode MS"/>
          <w:lang w:eastAsia="en-US"/>
        </w:rPr>
        <w:t>. SEMIRA PEČAREVIĆ, OIB: 49550713188</w:t>
      </w:r>
      <w:r w:rsidR="00AB5122">
        <w:rPr>
          <w:rFonts w:eastAsia="Arial Unicode MS"/>
          <w:lang w:eastAsia="en-US"/>
        </w:rPr>
        <w:t>, u iznosu od</w:t>
      </w:r>
      <w:r w:rsidR="00AB5122">
        <w:rPr>
          <w:rFonts w:eastAsia="Arial Unicode MS"/>
          <w:lang w:eastAsia="en-US"/>
        </w:rPr>
        <w:tab/>
        <w:t xml:space="preserve">          </w:t>
      </w:r>
      <w:r>
        <w:rPr>
          <w:rFonts w:eastAsia="Arial Unicode MS"/>
          <w:lang w:eastAsia="en-US"/>
        </w:rPr>
        <w:t xml:space="preserve">334.767,56 </w:t>
      </w:r>
      <w:r w:rsidRPr="00E774FD">
        <w:rPr>
          <w:rFonts w:eastAsia="Arial Unicode MS"/>
          <w:lang w:eastAsia="en-US"/>
        </w:rPr>
        <w:t>kn</w:t>
      </w:r>
    </w:p>
    <w:p w:rsidRDefault="0053040D" w:rsidP="0053040D" w:rsidR="0053040D">
      <w:pPr>
        <w:spacing w:after="200"/>
        <w:ind w:firstLine="709"/>
        <w:rPr>
          <w:rFonts w:eastAsia="Arial Unicode MS"/>
          <w:lang w:eastAsia="en-US"/>
        </w:rPr>
      </w:pPr>
      <w:r>
        <w:rPr>
          <w:rFonts w:eastAsia="Arial Unicode MS"/>
          <w:lang w:eastAsia="en-US"/>
        </w:rPr>
        <w:t>12</w:t>
      </w:r>
      <w:r w:rsidRPr="00B76281">
        <w:rPr>
          <w:rFonts w:eastAsia="Arial Unicode MS"/>
          <w:lang w:eastAsia="en-US"/>
        </w:rPr>
        <w:t>. NENAD HOMAR, OIB</w:t>
      </w:r>
      <w:r>
        <w:rPr>
          <w:rFonts w:eastAsia="Arial Unicode MS"/>
          <w:lang w:eastAsia="en-US"/>
        </w:rPr>
        <w:t>: 11719729882</w:t>
      </w:r>
      <w:r w:rsidR="00AB5122">
        <w:rPr>
          <w:rFonts w:eastAsia="Arial Unicode MS"/>
          <w:lang w:eastAsia="en-US"/>
        </w:rPr>
        <w:t xml:space="preserve">, u iznosu od </w:t>
      </w:r>
      <w:r w:rsidR="00AB5122">
        <w:rPr>
          <w:rFonts w:eastAsia="Arial Unicode MS"/>
          <w:lang w:eastAsia="en-US"/>
        </w:rPr>
        <w:tab/>
      </w:r>
      <w:r w:rsidR="00AB5122">
        <w:rPr>
          <w:rFonts w:eastAsia="Arial Unicode MS"/>
          <w:lang w:eastAsia="en-US"/>
        </w:rPr>
        <w:tab/>
        <w:t xml:space="preserve">          </w:t>
      </w:r>
      <w:r w:rsidRPr="00B76281">
        <w:rPr>
          <w:rFonts w:eastAsia="Arial Unicode MS"/>
          <w:lang w:eastAsia="en-US"/>
        </w:rPr>
        <w:t>249.879,90</w:t>
      </w:r>
      <w:r w:rsidR="00522DBE">
        <w:rPr>
          <w:rFonts w:eastAsia="Arial Unicode MS"/>
          <w:lang w:eastAsia="en-US"/>
        </w:rPr>
        <w:t xml:space="preserve"> </w:t>
      </w:r>
      <w:r w:rsidRPr="00B76281">
        <w:rPr>
          <w:rFonts w:eastAsia="Arial Unicode MS"/>
          <w:lang w:eastAsia="en-US"/>
        </w:rPr>
        <w:t>kn</w:t>
      </w:r>
    </w:p>
    <w:p w:rsidRDefault="0053040D" w:rsidP="0053040D" w:rsidR="0053040D">
      <w:pPr>
        <w:spacing w:after="200"/>
        <w:ind w:firstLine="709"/>
        <w:rPr>
          <w:rFonts w:eastAsia="Arial Unicode MS"/>
          <w:lang w:eastAsia="en-US"/>
        </w:rPr>
      </w:pPr>
      <w:r>
        <w:rPr>
          <w:rFonts w:eastAsia="Arial Unicode MS"/>
          <w:lang w:eastAsia="en-US"/>
        </w:rPr>
        <w:t>13</w:t>
      </w:r>
      <w:r w:rsidRPr="00E774FD">
        <w:rPr>
          <w:rFonts w:eastAsia="Arial Unicode MS"/>
          <w:lang w:eastAsia="en-US"/>
        </w:rPr>
        <w:t>. HRVATSKE ŠUME d.o.o. Zag</w:t>
      </w:r>
      <w:r>
        <w:rPr>
          <w:rFonts w:eastAsia="Arial Unicode MS"/>
          <w:lang w:eastAsia="en-US"/>
        </w:rPr>
        <w:t>reb, OIB: 69693144506</w:t>
      </w:r>
      <w:r w:rsidR="00AB5122">
        <w:rPr>
          <w:rFonts w:eastAsia="Arial Unicode MS"/>
          <w:lang w:eastAsia="en-US"/>
        </w:rPr>
        <w:t>, u iznosu od</w:t>
      </w:r>
      <w:r w:rsidR="00AB5122">
        <w:rPr>
          <w:rFonts w:eastAsia="Arial Unicode MS"/>
          <w:lang w:eastAsia="en-US"/>
        </w:rPr>
        <w:tab/>
      </w:r>
      <w:r>
        <w:rPr>
          <w:rFonts w:eastAsia="Arial Unicode MS"/>
          <w:lang w:eastAsia="en-US"/>
        </w:rPr>
        <w:t>56.598,30</w:t>
      </w:r>
      <w:r w:rsidRPr="00E774FD">
        <w:rPr>
          <w:rFonts w:eastAsia="Arial Unicode MS"/>
          <w:lang w:eastAsia="en-US"/>
        </w:rPr>
        <w:t xml:space="preserve"> kn</w:t>
      </w:r>
    </w:p>
    <w:p w:rsidRDefault="0053040D" w:rsidP="0053040D" w:rsidR="00B76172">
      <w:pPr>
        <w:spacing w:after="200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da u roku od 8 dana</w:t>
      </w:r>
      <w:r w:rsidR="00B76281">
        <w:rPr>
          <w:rFonts w:eastAsia="Calibri"/>
          <w:lang w:eastAsia="en-US"/>
        </w:rPr>
        <w:t xml:space="preserve"> računajući od</w:t>
      </w:r>
      <w:r>
        <w:rPr>
          <w:rFonts w:eastAsia="Calibri"/>
          <w:lang w:eastAsia="en-US"/>
        </w:rPr>
        <w:t xml:space="preserve"> primitka ovog rješenja pokrenu</w:t>
      </w:r>
      <w:r w:rsidR="00B76281">
        <w:rPr>
          <w:rFonts w:eastAsia="Calibri"/>
          <w:lang w:eastAsia="en-US"/>
        </w:rPr>
        <w:t xml:space="preserve"> parnicu protiv stečajnog dužnika radi utvrđivanja osporene tražbine, odnosno predloži nastavak parnice ukoliko je u vrijeme otvaranja stečajnog postupka već pokrenut parnični postupak u odnosu na osporenu tražbinu jer će se inače smatrati da je odustao od prava </w:t>
      </w:r>
      <w:r w:rsidR="00B76281" w:rsidRPr="00566257">
        <w:rPr>
          <w:rFonts w:eastAsia="Calibri"/>
          <w:lang w:eastAsia="en-US"/>
        </w:rPr>
        <w:t>na vođenje parnic</w:t>
      </w:r>
      <w:r w:rsidR="00B76172">
        <w:rPr>
          <w:rFonts w:eastAsia="Calibri"/>
          <w:lang w:eastAsia="en-US"/>
        </w:rPr>
        <w:t>e.</w:t>
      </w:r>
    </w:p>
    <w:p w:rsidRDefault="00B76172" w:rsidP="00B76172" w:rsidR="00B76172" w:rsidRPr="00B76172">
      <w:pPr>
        <w:spacing w:before="200"/>
        <w:ind w:firstLine="709"/>
        <w:jc w:val="both"/>
        <w:rPr>
          <w:rFonts w:eastAsia="Arial Unicode MS"/>
          <w:lang w:eastAsia="en-US"/>
        </w:rPr>
      </w:pPr>
      <w:r>
        <w:rPr>
          <w:rFonts w:eastAsia="Calibri"/>
          <w:lang w:eastAsia="en-US"/>
        </w:rPr>
        <w:t xml:space="preserve">VI. U odnosu na preostali dio </w:t>
      </w:r>
      <w:r w:rsidRPr="00E23A72">
        <w:t xml:space="preserve">osporene tražbine vjerovnika </w:t>
      </w:r>
      <w:r>
        <w:rPr>
          <w:rFonts w:eastAsia="Arial Unicode MS"/>
          <w:lang w:eastAsia="en-US"/>
        </w:rPr>
        <w:t xml:space="preserve">TURISTIČKA </w:t>
      </w:r>
      <w:r w:rsidRPr="003C57FD">
        <w:rPr>
          <w:rFonts w:eastAsia="Arial Unicode MS"/>
          <w:lang w:eastAsia="en-US"/>
        </w:rPr>
        <w:t>ZAJEDNICA GRADA VISA</w:t>
      </w:r>
      <w:r>
        <w:rPr>
          <w:rFonts w:eastAsia="Arial Unicode MS"/>
          <w:lang w:eastAsia="en-US"/>
        </w:rPr>
        <w:t>, OIB:</w:t>
      </w:r>
      <w:r w:rsidRPr="00E464B6">
        <w:rPr>
          <w:rFonts w:eastAsia="Arial Unicode MS"/>
          <w:lang w:eastAsia="en-US"/>
        </w:rPr>
        <w:t>46806046221</w:t>
      </w:r>
      <w:r>
        <w:rPr>
          <w:rFonts w:eastAsia="Arial Unicode MS"/>
          <w:lang w:eastAsia="en-US"/>
        </w:rPr>
        <w:t xml:space="preserve"> </w:t>
      </w:r>
      <w:r w:rsidRPr="00645B3C">
        <w:t xml:space="preserve">u iznosu od </w:t>
      </w:r>
      <w:r>
        <w:rPr>
          <w:color w:val="000000"/>
        </w:rPr>
        <w:t>432.913,96</w:t>
      </w:r>
      <w:r w:rsidRPr="00645B3C">
        <w:rPr>
          <w:color w:val="000000"/>
        </w:rPr>
        <w:t xml:space="preserve"> kn</w:t>
      </w:r>
      <w:r w:rsidRPr="00E23A72">
        <w:rPr>
          <w:color w:val="000000"/>
        </w:rPr>
        <w:t xml:space="preserve">, </w:t>
      </w:r>
      <w:r w:rsidRPr="00E23A72">
        <w:t xml:space="preserve">na parnicu se upućuje osporavatelj, stečajni dužnik zastupan po </w:t>
      </w:r>
      <w:r>
        <w:t>stečajnoj upraviteljici</w:t>
      </w:r>
      <w:r w:rsidRPr="00E23A72">
        <w:t>, radi utvrđivanja osnovanosti osporavanja tražbina navedenih vjerovnika. Ako stečajn</w:t>
      </w:r>
      <w:r>
        <w:t>a</w:t>
      </w:r>
      <w:r w:rsidRPr="00E23A72">
        <w:t xml:space="preserve"> upravitelj</w:t>
      </w:r>
      <w:r>
        <w:t>ica ne pokrene parnicu</w:t>
      </w:r>
      <w:r w:rsidRPr="00E23A72">
        <w:t xml:space="preserve"> u roku od 8 dana, računajući od dana primitka ovog rješenja, smatrat će se da je osporavanje otklonjeno. </w:t>
      </w:r>
    </w:p>
    <w:p w:rsidRDefault="00E7102F" w:rsidP="00522DBE" w:rsidR="00E7102F" w:rsidRPr="00E7102F">
      <w:pPr>
        <w:spacing w:before="200"/>
        <w:jc w:val="center"/>
        <w:rPr>
          <w:rFonts w:eastAsia="Calibri"/>
          <w:lang w:eastAsia="en-US"/>
        </w:rPr>
      </w:pPr>
      <w:r w:rsidRPr="00E7102F">
        <w:rPr>
          <w:rFonts w:eastAsia="Calibri"/>
          <w:lang w:eastAsia="en-US"/>
        </w:rPr>
        <w:t>Obrazloženje</w:t>
      </w:r>
    </w:p>
    <w:p w:rsidRDefault="00E7102F" w:rsidP="00625200" w:rsidR="001629E3">
      <w:pPr>
        <w:spacing w:before="240"/>
        <w:ind w:firstLine="709"/>
        <w:jc w:val="both"/>
        <w:rPr>
          <w:bCs/>
        </w:rPr>
      </w:pPr>
      <w:r w:rsidRPr="00E7102F">
        <w:rPr>
          <w:rFonts w:eastAsia="Calibri"/>
          <w:lang w:eastAsia="en-US"/>
        </w:rPr>
        <w:t xml:space="preserve">Rješenjem ovog suda </w:t>
      </w:r>
      <w:r>
        <w:rPr>
          <w:rFonts w:eastAsia="Calibri"/>
          <w:lang w:eastAsia="en-US"/>
        </w:rPr>
        <w:t xml:space="preserve">poslovni broj </w:t>
      </w:r>
      <w:r w:rsidR="0053040D">
        <w:t>11.St-172/2014 od 14. srpnja</w:t>
      </w:r>
      <w:r w:rsidR="0053040D" w:rsidRPr="0071604E">
        <w:t xml:space="preserve"> 2015. godine otvoren stečajni postupak nad </w:t>
      </w:r>
      <w:r w:rsidR="0053040D" w:rsidRPr="0071604E">
        <w:rPr>
          <w:rFonts w:eastAsia="Calibri"/>
          <w:lang w:val="en-GB"/>
        </w:rPr>
        <w:t xml:space="preserve">dužnikom </w:t>
      </w:r>
      <w:r w:rsidR="0053040D" w:rsidRPr="0066557A">
        <w:t>VIS d.d., Šetalište Apolonija</w:t>
      </w:r>
      <w:r w:rsidR="004714CA">
        <w:t xml:space="preserve"> </w:t>
      </w:r>
      <w:r w:rsidR="0053040D" w:rsidRPr="0066557A">
        <w:t>Zanelle 5, Vis, OIB: 55505367731</w:t>
      </w:r>
      <w:r w:rsidR="0053040D">
        <w:t>, a koje rješenje je potvrđeno rješenjem Visokog trgovačkog suda RH poslovni broj 70.Pž-6001/15-3 od 9. rujna 2015. godine.</w:t>
      </w:r>
    </w:p>
    <w:p w:rsidRDefault="0053040D" w:rsidP="00522DBE" w:rsidR="0053040D" w:rsidRPr="0053040D">
      <w:pPr>
        <w:spacing w:before="200"/>
        <w:ind w:firstLine="720"/>
        <w:jc w:val="both"/>
        <w:rPr>
          <w:lang w:eastAsia="en-US"/>
        </w:rPr>
      </w:pPr>
      <w:r w:rsidRPr="0053040D">
        <w:rPr>
          <w:lang w:eastAsia="en-US"/>
        </w:rPr>
        <w:t xml:space="preserve">Istim rješenjem za stečajnu upraviteljicu imenovana je </w:t>
      </w:r>
      <w:r w:rsidRPr="0053040D">
        <w:rPr>
          <w:rFonts w:cstheme="minorBidi" w:eastAsiaTheme="minorHAnsi"/>
          <w:lang w:eastAsia="en-US"/>
        </w:rPr>
        <w:t>Mira Hajdić iz Splita, Smiljanićeva 2, OIB: 33624188331.</w:t>
      </w:r>
    </w:p>
    <w:p w:rsidRDefault="006B361B" w:rsidP="00522DBE" w:rsidR="00A4002F">
      <w:pPr>
        <w:spacing w:before="200"/>
        <w:ind w:firstLine="709"/>
        <w:jc w:val="both"/>
      </w:pPr>
      <w:r>
        <w:rPr>
          <w:rFonts w:eastAsia="Calibri"/>
          <w:lang w:eastAsia="en-US"/>
        </w:rPr>
        <w:t xml:space="preserve">Na ispitnom ročištu, održanom kod ovog suda dana </w:t>
      </w:r>
      <w:r w:rsidR="0053040D">
        <w:rPr>
          <w:rFonts w:eastAsia="Calibri"/>
          <w:lang w:eastAsia="en-US"/>
        </w:rPr>
        <w:t>5. listopada</w:t>
      </w:r>
      <w:r w:rsidR="00E36DAD">
        <w:rPr>
          <w:rFonts w:eastAsia="Calibri"/>
          <w:lang w:eastAsia="en-US"/>
        </w:rPr>
        <w:t xml:space="preserve"> 2015</w:t>
      </w:r>
      <w:r w:rsidR="00A4002F">
        <w:rPr>
          <w:rFonts w:eastAsia="Calibri"/>
          <w:lang w:eastAsia="en-US"/>
        </w:rPr>
        <w:t xml:space="preserve">. godine, </w:t>
      </w:r>
      <w:r w:rsidR="00B572A6">
        <w:t>ispitane su tražbine stečajnih vjerovnika</w:t>
      </w:r>
      <w:r w:rsidR="0053040D">
        <w:t xml:space="preserve"> I. i</w:t>
      </w:r>
      <w:r w:rsidR="001629E3">
        <w:t xml:space="preserve">II. višeg isplatnog reda, a </w:t>
      </w:r>
      <w:r w:rsidR="00B572A6">
        <w:t>koje suprijavljene u roku iz oglasa o otvaranju ste</w:t>
      </w:r>
      <w:r w:rsidR="0053040D">
        <w:t xml:space="preserve">čajnog postupka, objavljenog u </w:t>
      </w:r>
      <w:r w:rsidR="0053040D" w:rsidRPr="0071604E">
        <w:t xml:space="preserve">˝Narodnim novinama˝ broj: </w:t>
      </w:r>
      <w:r w:rsidR="0053040D">
        <w:t>82/15</w:t>
      </w:r>
      <w:r w:rsidR="0053040D" w:rsidRPr="0071604E">
        <w:t xml:space="preserve"> od </w:t>
      </w:r>
      <w:r w:rsidR="0053040D">
        <w:t>24. srpnja 2015. godine</w:t>
      </w:r>
      <w:r w:rsidR="00625A4D">
        <w:t>,</w:t>
      </w:r>
      <w:r w:rsidR="00A4002F">
        <w:rPr>
          <w:rFonts w:eastAsia="Calibri"/>
          <w:lang w:eastAsia="en-US"/>
        </w:rPr>
        <w:t xml:space="preserve">a sukladno odredbi čl. 175. </w:t>
      </w:r>
      <w:r w:rsidRPr="006B361B">
        <w:t xml:space="preserve">Stečajnog zakona (˝Narodne novine˝ 44/96, </w:t>
      </w:r>
      <w:r w:rsidRPr="006B361B">
        <w:lastRenderedPageBreak/>
        <w:t>29/99, 129/00, 123/03, 82/06, 116/10, 25/12, 133/12 i 45/13; dalje SZ)</w:t>
      </w:r>
      <w:r w:rsidR="001629E3">
        <w:t xml:space="preserve">, osim tražbine vjerovnika </w:t>
      </w:r>
      <w:r w:rsidR="0053040D">
        <w:t>Tellin Hoteli d.o.o. Stari Grad</w:t>
      </w:r>
      <w:r w:rsidR="001629E3">
        <w:t xml:space="preserve">, a u odnosu na koju tražbinu je stečajna upraviteljica navela </w:t>
      </w:r>
      <w:r w:rsidR="0053040D">
        <w:t>da se na istu</w:t>
      </w:r>
      <w:r w:rsidR="0053040D" w:rsidRPr="0053040D">
        <w:t xml:space="preserve"> ne može izjasniti. Naime, </w:t>
      </w:r>
      <w:r w:rsidR="0053040D">
        <w:t>da se radi</w:t>
      </w:r>
      <w:r w:rsidR="0053040D" w:rsidRPr="0053040D">
        <w:t xml:space="preserve"> o složenom poslovnom odnosu temeljenom na cijelom nizu ugovora upitne vjerodostojnosti i upitnog načina provedbe istih, slijedom čega </w:t>
      </w:r>
      <w:r w:rsidR="0053040D">
        <w:t>je predložila da joj se odobri</w:t>
      </w:r>
      <w:r w:rsidR="0053040D" w:rsidRPr="0053040D">
        <w:t xml:space="preserve"> angažiranje odvjetnika i sudskog vještaka financijsko-knjigovodstvene struke kako bi izvršili sveobuhvatnu analizu vjerovničko-dužničk</w:t>
      </w:r>
      <w:r w:rsidR="0053040D">
        <w:t>og odnosa i njegove zakonitosti, kao i da se odredi</w:t>
      </w:r>
      <w:r w:rsidR="0053040D" w:rsidRPr="0053040D">
        <w:t xml:space="preserve"> posebno ispitno ročište radi ispitivanja ove tražbine.</w:t>
      </w:r>
    </w:p>
    <w:p w:rsidRDefault="00226A87" w:rsidP="00522DBE" w:rsidR="00226A87" w:rsidRPr="009E1FD3">
      <w:pPr>
        <w:spacing w:before="200"/>
        <w:ind w:firstLine="709"/>
        <w:jc w:val="both"/>
      </w:pPr>
      <w:r w:rsidRPr="009E1FD3">
        <w:t>Prema čl. 177. SZ-a tražbina se smatra utvrđenom ako ju na ispitnom ročištu prizna stečajni upravitelj, a ne ospori koji od stečajnih vjerovnika, odnosno ako izjavljeno osporavanje bude otklonjeno.</w:t>
      </w:r>
    </w:p>
    <w:p w:rsidRDefault="00226A87" w:rsidP="00522DBE" w:rsidR="00226A87" w:rsidRPr="009E1FD3">
      <w:pPr>
        <w:spacing w:before="200"/>
        <w:ind w:firstLine="709"/>
        <w:jc w:val="both"/>
      </w:pPr>
      <w:r w:rsidRPr="009E1FD3">
        <w:t>Odredbom čl. 178. SZ-a st. 1. propisano je da ako je stečajni upravitelj osporio tražbinu stečajni sudac će vjerovnika uputiti na parnicu protiv stečajnog dužnika radi utvrđivanja osporene tražbine. Stavkom 2. istog člank</w:t>
      </w:r>
      <w:r>
        <w:t>a propisano je da ako je koji od</w:t>
      </w:r>
      <w:r w:rsidRPr="009E1FD3">
        <w:t xml:space="preserve"> stečajnih vjerovnika osporio tražbinu koju je priznao stečajni upravitelj, stečajni sudac će stečajnog vjerovnika uputiti na parnicu radi utvrđivanja osporene tražbine. Osporavatelj u takvoj parnici nastupa u ime i za račun stečajnog dužnika. Stavkom 4. istog članka propisano je da ako za osporenu tražbinu postoji ovršna isprava, stečajni sudac će na parnicu uputiti osporavatelja da dokaže osnovanost svog potraživanja.</w:t>
      </w:r>
    </w:p>
    <w:p w:rsidRDefault="004855DC" w:rsidP="00522DBE" w:rsidR="004855DC">
      <w:pPr>
        <w:spacing w:before="200"/>
        <w:ind w:firstLine="709"/>
        <w:jc w:val="both"/>
      </w:pPr>
      <w:r>
        <w:t>U odnosu na tražbine I. višeg isplatnog reda stečajna upraviteljica se izjasnila kao slijedi:</w:t>
      </w:r>
    </w:p>
    <w:p w:rsidRDefault="004855DC" w:rsidP="00522DBE" w:rsidR="004855DC" w:rsidRPr="004855DC">
      <w:pPr>
        <w:spacing w:before="200"/>
        <w:ind w:firstLine="709"/>
        <w:jc w:val="both"/>
      </w:pPr>
      <w:r>
        <w:t>Tražbinu stečajnog vjerovnika</w:t>
      </w:r>
      <w:r w:rsidRPr="004855DC">
        <w:t xml:space="preserve"> </w:t>
      </w:r>
      <w:r w:rsidR="00FD3D93">
        <w:t xml:space="preserve">navedenu u tablici prijavljenih tražbina </w:t>
      </w:r>
      <w:r w:rsidRPr="004855DC">
        <w:t xml:space="preserve">pod rednim brojem 27. Bošnjak Veljko u iznosu od 31.020,03 kn </w:t>
      </w:r>
      <w:r>
        <w:t>stečajna upraviteljica je osporila u cijelosti</w:t>
      </w:r>
      <w:r w:rsidRPr="004855DC">
        <w:t xml:space="preserve"> jer </w:t>
      </w:r>
      <w:r>
        <w:t xml:space="preserve">je </w:t>
      </w:r>
      <w:r w:rsidRPr="004855DC">
        <w:t>uvidom u dokumentaciju sporno je li radnik izvršavao rad za stečajnog dužnika.</w:t>
      </w:r>
    </w:p>
    <w:p w:rsidRDefault="004855DC" w:rsidP="00522DBE" w:rsidR="004855DC">
      <w:pPr>
        <w:spacing w:before="200"/>
        <w:ind w:firstLine="709"/>
        <w:jc w:val="both"/>
      </w:pPr>
      <w:r>
        <w:t xml:space="preserve">Nadalje, stečajna upraviteljica je osporila tražbinu stečajne vjerovnice </w:t>
      </w:r>
      <w:r w:rsidRPr="004855DC">
        <w:t>pod rednim brojem 50. Amižić</w:t>
      </w:r>
      <w:r w:rsidR="00B76172">
        <w:t xml:space="preserve"> </w:t>
      </w:r>
      <w:r w:rsidRPr="004855DC">
        <w:t>Doris za iznos od 225,79 kn</w:t>
      </w:r>
      <w:r>
        <w:t>, obzirom da se radi</w:t>
      </w:r>
      <w:r w:rsidRPr="004855DC">
        <w:t xml:space="preserve"> se o prvom zaposlenju i doprinose na plaću nije bilo potrebno obrač</w:t>
      </w:r>
      <w:r>
        <w:t>unati. Iz istih razloga osporila je i tražbinu</w:t>
      </w:r>
      <w:r w:rsidRPr="004855DC">
        <w:t xml:space="preserve"> pod rednim brojem 51. Gaće Barbara u</w:t>
      </w:r>
      <w:r>
        <w:t xml:space="preserve"> iznosu od 225,79 kn, tražbinu</w:t>
      </w:r>
      <w:r w:rsidRPr="004855DC">
        <w:t xml:space="preserve"> pod rednim brojem 59. Belša Antun u iznosu od 225,79 kn, tražbin</w:t>
      </w:r>
      <w:r>
        <w:t>u</w:t>
      </w:r>
      <w:r w:rsidRPr="004855DC">
        <w:t xml:space="preserve"> pod rednim brojem 61. Ivišić Jakov u</w:t>
      </w:r>
      <w:r>
        <w:t xml:space="preserve"> iznosu od 225,79 kn te tražbinu</w:t>
      </w:r>
      <w:r w:rsidRPr="004855DC">
        <w:t xml:space="preserve"> pod rednim brojem 63. Hrgović Filip u iznosu od 104,21 kn.</w:t>
      </w:r>
      <w:r w:rsidR="00C62C9B">
        <w:t xml:space="preserve"> </w:t>
      </w:r>
    </w:p>
    <w:p w:rsidRDefault="004855DC" w:rsidP="00522DBE" w:rsidR="004855DC">
      <w:pPr>
        <w:spacing w:before="200"/>
        <w:ind w:firstLine="709"/>
        <w:jc w:val="both"/>
      </w:pPr>
      <w:r>
        <w:t>Sve ostale tražbine I. višeg isplatnog reda</w:t>
      </w:r>
      <w:r w:rsidR="005A309D">
        <w:t xml:space="preserve"> koje su bile predmetom ispitivanja na općem ispitnom ročištu</w:t>
      </w:r>
      <w:r>
        <w:t xml:space="preserve"> stečajna upraviteljica je priznala u cijelosti.</w:t>
      </w:r>
    </w:p>
    <w:p w:rsidRDefault="00C62C9B" w:rsidP="00522DBE" w:rsidR="00C62C9B" w:rsidRPr="004855DC">
      <w:pPr>
        <w:spacing w:before="200"/>
        <w:ind w:firstLine="709"/>
        <w:jc w:val="both"/>
      </w:pPr>
      <w:r>
        <w:t>Slijedom navedenog, a temeljem odredbe čl. 177. st. 1. SZ-a odlučeno je kao u izreci ovog rješenja pod točkama I. i II.</w:t>
      </w:r>
    </w:p>
    <w:p w:rsidRDefault="004855DC" w:rsidP="00522DBE" w:rsidR="004855DC">
      <w:pPr>
        <w:spacing w:before="200"/>
        <w:ind w:firstLine="709"/>
        <w:jc w:val="both"/>
      </w:pPr>
      <w:r>
        <w:t>U odnosu na tražbine II. višeg isplatnog reda stečajna upraviteljica se izjasnila kao slijedi:</w:t>
      </w:r>
    </w:p>
    <w:p w:rsidRDefault="004855DC" w:rsidP="00522DBE" w:rsidR="004855DC">
      <w:pPr>
        <w:spacing w:before="200"/>
        <w:ind w:firstLine="709"/>
        <w:jc w:val="both"/>
      </w:pPr>
      <w:r>
        <w:t>Tražbinu stečajnog vjerovnika</w:t>
      </w:r>
      <w:r w:rsidR="005A309D" w:rsidRPr="005A309D">
        <w:t xml:space="preserve"> </w:t>
      </w:r>
      <w:r w:rsidR="005A309D">
        <w:t>navedenu u tablici prijavljenih tražbina</w:t>
      </w:r>
      <w:r w:rsidRPr="004855DC">
        <w:t xml:space="preserve"> pod</w:t>
      </w:r>
      <w:r w:rsidR="00B76172" w:rsidRPr="00B76172">
        <w:t xml:space="preserve"> </w:t>
      </w:r>
      <w:r w:rsidR="00B76172" w:rsidRPr="004855DC">
        <w:t>rednim</w:t>
      </w:r>
      <w:r w:rsidRPr="004855DC">
        <w:t xml:space="preserve"> brojem 2. Turistička zajednica Grada Visa u </w:t>
      </w:r>
      <w:r>
        <w:t>iznosu od 903.182,00 kn priznala je</w:t>
      </w:r>
      <w:r w:rsidRPr="004855DC">
        <w:t xml:space="preserve"> za iznos od 133.421,69 kn, a ospor</w:t>
      </w:r>
      <w:r>
        <w:t>ila</w:t>
      </w:r>
      <w:r w:rsidR="0029635E">
        <w:t xml:space="preserve"> za iznos od 769.760,31 kn, međutim, očitom omaškom iz zapisnika s održanog ispitnog ročišta ispušteno je navesti razlog osporavanja pa je stečajna upraviteljica u podnesku od </w:t>
      </w:r>
      <w:r w:rsidR="00512C71">
        <w:t>19. listopada 2015. godine</w:t>
      </w:r>
      <w:r w:rsidR="0029635E">
        <w:t xml:space="preserve"> navela da:</w:t>
      </w:r>
    </w:p>
    <w:p w:rsidRDefault="0029635E" w:rsidP="00522DBE" w:rsidR="0029635E">
      <w:pPr>
        <w:spacing w:before="90"/>
        <w:ind w:firstLine="709"/>
        <w:jc w:val="both"/>
      </w:pPr>
      <w:r>
        <w:lastRenderedPageBreak/>
        <w:t>- iznos prijavljene tražbine od 336.846,35 kn osporava iz razloga što je ista tražbina, u naravi potraživanje za članarinu turističkim zajednicama već prijavljena od strane Ministarstva financija te da je u istom iznosu tom vjerovniku i priznata</w:t>
      </w:r>
    </w:p>
    <w:p w:rsidRDefault="0029635E" w:rsidP="00522DBE" w:rsidR="0029635E" w:rsidRPr="004855DC">
      <w:pPr>
        <w:spacing w:before="90"/>
        <w:ind w:firstLine="709"/>
        <w:jc w:val="both"/>
      </w:pPr>
      <w:r>
        <w:t xml:space="preserve">- iznos prijavljene tražbine od 432.913,96 kn osporila jer da je za taj iznos od strane stečajnog dužnika prije 2012. godine izvršen prijeboj u iznosu od 282.884,30 kn, a koju stečajni vjerovnik </w:t>
      </w:r>
      <w:r w:rsidRPr="004855DC">
        <w:t>Turistička zajednica Grada Visa</w:t>
      </w:r>
      <w:r>
        <w:t xml:space="preserve"> nije provela u svojim knjigama te je za taj iznos dana 14. ožujka 2012. godine ishodio Rješenje o ovrsi putem javne bilježnice Zrinke Milić Štrkalj pod brojem OV-99/12, a koje rješenje je postalo pravomoćno i ovršno 15.05.2012. godine. Na taj iznos stečajni vjerovnik da je obračunao zateznu kamatu u iznosu od 150.029,66 kn koja s osporenom osnovicom od 282.884,30 kn čini osporeni  iznos od 432.913,96 kn.</w:t>
      </w:r>
    </w:p>
    <w:p w:rsidRDefault="004855DC" w:rsidP="00522DBE" w:rsidR="004855DC" w:rsidRPr="004855DC">
      <w:pPr>
        <w:spacing w:before="200"/>
        <w:ind w:firstLine="709"/>
        <w:jc w:val="both"/>
      </w:pPr>
      <w:r w:rsidRPr="004855DC">
        <w:t>Tražbin</w:t>
      </w:r>
      <w:r>
        <w:t>u</w:t>
      </w:r>
      <w:r w:rsidRPr="004855DC">
        <w:t xml:space="preserve"> </w:t>
      </w:r>
      <w:r w:rsidR="00B76172">
        <w:t>stečajnog vjerovnika</w:t>
      </w:r>
      <w:r w:rsidR="00B76172" w:rsidRPr="004855DC">
        <w:t xml:space="preserve"> </w:t>
      </w:r>
      <w:r w:rsidRPr="004855DC">
        <w:t>pod</w:t>
      </w:r>
      <w:r w:rsidR="00B76172" w:rsidRPr="00B76172">
        <w:t xml:space="preserve"> </w:t>
      </w:r>
      <w:r w:rsidR="00B76172" w:rsidRPr="004855DC">
        <w:t>rednim</w:t>
      </w:r>
      <w:r w:rsidRPr="004855DC">
        <w:t xml:space="preserve"> brojem 5. Alen Ivković u iznosu od 68.038,74 kn </w:t>
      </w:r>
      <w:r>
        <w:t xml:space="preserve">stečajna upraviteljica </w:t>
      </w:r>
      <w:r w:rsidRPr="004855DC">
        <w:t>ospor</w:t>
      </w:r>
      <w:r>
        <w:t>ila je</w:t>
      </w:r>
      <w:r w:rsidRPr="004855DC">
        <w:t xml:space="preserve"> u cijelosti jer ni u evidenciji stečajnog dužnika ni u onoj sudskog postupka nema dokaza da je zastupao stečajnog dužnika.</w:t>
      </w:r>
    </w:p>
    <w:p w:rsidRDefault="004855DC" w:rsidP="00522DBE" w:rsidR="004855DC" w:rsidRPr="004855DC">
      <w:pPr>
        <w:spacing w:before="200"/>
        <w:ind w:firstLine="709"/>
        <w:jc w:val="both"/>
      </w:pPr>
      <w:r>
        <w:t>Tražbinu</w:t>
      </w:r>
      <w:r w:rsidRPr="004855DC">
        <w:t xml:space="preserve"> pod </w:t>
      </w:r>
      <w:r w:rsidR="00B76172" w:rsidRPr="004855DC">
        <w:t xml:space="preserve">rednim </w:t>
      </w:r>
      <w:r w:rsidRPr="004855DC">
        <w:t xml:space="preserve">brojem 14. David Ilijevski u </w:t>
      </w:r>
      <w:r>
        <w:t>iznosu od 364.020,41 kn priznala je</w:t>
      </w:r>
      <w:r w:rsidRPr="004855DC">
        <w:t xml:space="preserve"> u i</w:t>
      </w:r>
      <w:r>
        <w:t>znosu od 85.953,37 kn, a osporila</w:t>
      </w:r>
      <w:r w:rsidRPr="004855DC">
        <w:t xml:space="preserve"> za iznos od 278.067,04 kn jer nema odluke o naknadi za rad u NO za 2013., 2014. i 2015. godinu.</w:t>
      </w:r>
    </w:p>
    <w:p w:rsidRDefault="004855DC" w:rsidP="00522DBE" w:rsidR="004855DC" w:rsidRPr="004855DC">
      <w:pPr>
        <w:spacing w:before="200"/>
        <w:ind w:firstLine="709"/>
        <w:jc w:val="both"/>
      </w:pPr>
      <w:r>
        <w:t>Tražbinu</w:t>
      </w:r>
      <w:r w:rsidRPr="004855DC">
        <w:t xml:space="preserve"> pod </w:t>
      </w:r>
      <w:r w:rsidR="00B76172" w:rsidRPr="004855DC">
        <w:t xml:space="preserve">rednim </w:t>
      </w:r>
      <w:r w:rsidRPr="004855DC">
        <w:t>brojem 15. Dubravko Žganec u</w:t>
      </w:r>
      <w:r>
        <w:t xml:space="preserve"> iznosu od 202.872,22 kn priznala j</w:t>
      </w:r>
      <w:r w:rsidRPr="004855DC">
        <w:t>e u iz</w:t>
      </w:r>
      <w:r>
        <w:t>nosu od 10.198,02 kn, a osporila</w:t>
      </w:r>
      <w:r w:rsidRPr="004855DC">
        <w:t xml:space="preserve"> za iznos od 192.674,20 kn jer nema odluke o naknadi za rad u NO za 2013., 2014. i 2015. godinu.</w:t>
      </w:r>
    </w:p>
    <w:p w:rsidRDefault="004855DC" w:rsidP="00522DBE" w:rsidR="004855DC">
      <w:pPr>
        <w:spacing w:before="200"/>
        <w:ind w:firstLine="709"/>
        <w:jc w:val="both"/>
      </w:pPr>
      <w:r>
        <w:t>Tražbinu</w:t>
      </w:r>
      <w:r w:rsidRPr="004855DC">
        <w:t xml:space="preserve"> pod</w:t>
      </w:r>
      <w:r w:rsidR="00B76172" w:rsidRPr="00B76172">
        <w:t xml:space="preserve"> </w:t>
      </w:r>
      <w:r w:rsidR="00B76172" w:rsidRPr="004855DC">
        <w:t>rednim</w:t>
      </w:r>
      <w:r w:rsidRPr="004855DC">
        <w:t xml:space="preserve"> brojem 16. Semira</w:t>
      </w:r>
      <w:r w:rsidR="0029635E">
        <w:t xml:space="preserve"> </w:t>
      </w:r>
      <w:r w:rsidRPr="004855DC">
        <w:t xml:space="preserve">Pečarević u </w:t>
      </w:r>
      <w:r>
        <w:t>iznosu od 381.197,29 kn priznala j</w:t>
      </w:r>
      <w:r w:rsidRPr="004855DC">
        <w:t>e u iz</w:t>
      </w:r>
      <w:r>
        <w:t>nosu od 46.429,73 kn, a osporila</w:t>
      </w:r>
      <w:r w:rsidRPr="004855DC">
        <w:t xml:space="preserve"> za iznos od 334.767,56 kn jer nema odluke o naknadi za rad u NO za 2013.,</w:t>
      </w:r>
      <w:r w:rsidR="0029635E">
        <w:t xml:space="preserve"> 2014. i 2015. godinu.</w:t>
      </w:r>
    </w:p>
    <w:p w:rsidRDefault="004855DC" w:rsidP="00522DBE" w:rsidR="004855DC" w:rsidRPr="004855DC">
      <w:pPr>
        <w:spacing w:before="200"/>
        <w:ind w:firstLine="709"/>
        <w:jc w:val="both"/>
      </w:pPr>
      <w:r w:rsidRPr="004855DC">
        <w:t>Tražbin</w:t>
      </w:r>
      <w:r>
        <w:t>u</w:t>
      </w:r>
      <w:r w:rsidRPr="004855DC">
        <w:t xml:space="preserve"> pod </w:t>
      </w:r>
      <w:r w:rsidR="00B76172" w:rsidRPr="004855DC">
        <w:t xml:space="preserve">rednim </w:t>
      </w:r>
      <w:r w:rsidRPr="004855DC">
        <w:t>brojem 19. Nenad Homar u i</w:t>
      </w:r>
      <w:r>
        <w:t>znosu od 249.879,90 kn osporila j</w:t>
      </w:r>
      <w:r w:rsidRPr="004855DC">
        <w:t>e u cijelosti jer nema odluke o naknadi za rad u NO za 2013., 2014. i 2015. godinu.</w:t>
      </w:r>
    </w:p>
    <w:p w:rsidRDefault="004855DC" w:rsidP="00522DBE" w:rsidR="004855DC">
      <w:pPr>
        <w:spacing w:before="200"/>
        <w:ind w:firstLine="709"/>
        <w:jc w:val="both"/>
      </w:pPr>
      <w:r>
        <w:t>Tražbinu</w:t>
      </w:r>
      <w:r w:rsidRPr="004855DC">
        <w:t xml:space="preserve"> pod </w:t>
      </w:r>
      <w:r w:rsidR="00B76172" w:rsidRPr="004855DC">
        <w:t xml:space="preserve">rednim </w:t>
      </w:r>
      <w:r w:rsidRPr="004855DC">
        <w:t>brojem 21. Hrvatske šume u</w:t>
      </w:r>
      <w:r>
        <w:t xml:space="preserve"> iznosu od 107.478,60 kn stečajna upraviteljica priznala j</w:t>
      </w:r>
      <w:r w:rsidRPr="004855DC">
        <w:t xml:space="preserve">e u </w:t>
      </w:r>
      <w:r>
        <w:t>iznosu od 50.880,30 kn, a osporila</w:t>
      </w:r>
      <w:r w:rsidRPr="004855DC">
        <w:t xml:space="preserve"> za iznos od 56.598,30 kn za dio za koji je odbijen tužbeni zahtjev prema zasada nepravomoćnoj presudi Trgovačkog suda u Splitu, kao i za dio koji se odnosi na račune koji su u zastari.</w:t>
      </w:r>
    </w:p>
    <w:p w:rsidRDefault="004855DC" w:rsidP="00522DBE" w:rsidR="004855DC">
      <w:pPr>
        <w:spacing w:before="200"/>
        <w:ind w:firstLine="709"/>
        <w:jc w:val="both"/>
      </w:pPr>
      <w:r>
        <w:t>Sve ostale tražbine II. višeg isplatnog reda</w:t>
      </w:r>
      <w:r w:rsidR="005A309D" w:rsidRPr="005A309D">
        <w:t xml:space="preserve"> </w:t>
      </w:r>
      <w:r w:rsidR="005A309D">
        <w:t>koje su bile predmetom ispitivanja na općem ispitnom ročištu</w:t>
      </w:r>
      <w:r>
        <w:t xml:space="preserve"> stečajna upraviteljica je priznala u cijelosti.</w:t>
      </w:r>
    </w:p>
    <w:p w:rsidRDefault="00ED6E92" w:rsidP="00522DBE" w:rsidR="00ED6E92">
      <w:pPr>
        <w:spacing w:before="200"/>
        <w:ind w:firstLine="709"/>
        <w:jc w:val="both"/>
      </w:pPr>
      <w:r w:rsidRPr="00ED6E92">
        <w:t>Nitko od vjerovnika prisutnih</w:t>
      </w:r>
      <w:r>
        <w:t xml:space="preserve"> na </w:t>
      </w:r>
      <w:r w:rsidR="004A16E5" w:rsidRPr="00ED6E92">
        <w:t>is</w:t>
      </w:r>
      <w:r w:rsidR="00A4002F" w:rsidRPr="00ED6E92">
        <w:t xml:space="preserve">pitnom ročištu </w:t>
      </w:r>
      <w:r>
        <w:t>nije osporio</w:t>
      </w:r>
      <w:r w:rsidR="00C62C9B">
        <w:t xml:space="preserve"> </w:t>
      </w:r>
      <w:r w:rsidR="002B1116" w:rsidRPr="00ED6E92">
        <w:t>tražbin</w:t>
      </w:r>
      <w:r w:rsidR="00226A87">
        <w:t>e</w:t>
      </w:r>
      <w:r w:rsidR="002B1116" w:rsidRPr="00ED6E92">
        <w:t xml:space="preserve"> koje je prizna</w:t>
      </w:r>
      <w:r w:rsidR="00226A87">
        <w:t>la</w:t>
      </w:r>
      <w:r w:rsidR="00C62C9B">
        <w:t xml:space="preserve"> </w:t>
      </w:r>
      <w:r w:rsidR="002B1116" w:rsidRPr="00ED6E92">
        <w:t>stečajn</w:t>
      </w:r>
      <w:r w:rsidR="00226A87">
        <w:t>a</w:t>
      </w:r>
      <w:r w:rsidR="002B1116" w:rsidRPr="00ED6E92">
        <w:t xml:space="preserve"> upravitelj</w:t>
      </w:r>
      <w:r w:rsidR="00226A87">
        <w:t>ica</w:t>
      </w:r>
      <w:r w:rsidR="00467DF5">
        <w:t>. Slijedom navedenog, a temel</w:t>
      </w:r>
      <w:r>
        <w:t xml:space="preserve">jem odredbe čl. </w:t>
      </w:r>
      <w:r w:rsidR="00226A87">
        <w:t>1</w:t>
      </w:r>
      <w:r>
        <w:t>77.</w:t>
      </w:r>
      <w:r w:rsidR="00E36DAD">
        <w:t xml:space="preserve"> st. 1. </w:t>
      </w:r>
      <w:r w:rsidR="00467DF5">
        <w:t xml:space="preserve">i čl. 178. </w:t>
      </w:r>
      <w:r w:rsidR="00E36DAD">
        <w:t>SZ-a</w:t>
      </w:r>
      <w:r w:rsidR="00467DF5">
        <w:t xml:space="preserve"> odlučeno je </w:t>
      </w:r>
      <w:r>
        <w:t>kao u i</w:t>
      </w:r>
      <w:r w:rsidR="009C16B9">
        <w:t>zreci ovog rješenja pod točkom I. i III</w:t>
      </w:r>
      <w:r>
        <w:t>.</w:t>
      </w:r>
    </w:p>
    <w:p w:rsidRDefault="004855DC" w:rsidP="00522DBE" w:rsidR="009C6DD1">
      <w:pPr>
        <w:spacing w:before="200"/>
        <w:ind w:firstLine="709"/>
        <w:jc w:val="both"/>
      </w:pPr>
      <w:r>
        <w:t>U odnosu na tražbine</w:t>
      </w:r>
      <w:r w:rsidR="00226A87">
        <w:t xml:space="preserve"> vjerovnika</w:t>
      </w:r>
      <w:r w:rsidR="009C16B9" w:rsidRPr="004855DC">
        <w:t xml:space="preserve"> Bošnjak Veljk</w:t>
      </w:r>
      <w:r w:rsidR="009C16B9">
        <w:t xml:space="preserve">a i </w:t>
      </w:r>
      <w:r w:rsidR="009C16B9" w:rsidRPr="004855DC">
        <w:t>Alen</w:t>
      </w:r>
      <w:r w:rsidR="009C16B9">
        <w:t>a</w:t>
      </w:r>
      <w:r w:rsidR="00C62C9B">
        <w:t xml:space="preserve"> </w:t>
      </w:r>
      <w:r w:rsidR="009C16B9" w:rsidRPr="004855DC">
        <w:t>Ivković</w:t>
      </w:r>
      <w:r w:rsidR="009C16B9">
        <w:t>a te dio tražbina Amižić</w:t>
      </w:r>
      <w:r w:rsidR="00C62C9B">
        <w:t xml:space="preserve"> </w:t>
      </w:r>
      <w:r w:rsidR="009C16B9">
        <w:t>Doris, Gaće Barbare,</w:t>
      </w:r>
      <w:r w:rsidR="00C62C9B">
        <w:t xml:space="preserve"> </w:t>
      </w:r>
      <w:r w:rsidR="009C16B9">
        <w:t xml:space="preserve">Belša Antuna, </w:t>
      </w:r>
      <w:r w:rsidR="009C16B9" w:rsidRPr="004855DC">
        <w:t>Ivišić Jakov</w:t>
      </w:r>
      <w:r w:rsidR="009C16B9">
        <w:t>a,</w:t>
      </w:r>
      <w:r w:rsidR="00C62C9B">
        <w:t xml:space="preserve"> </w:t>
      </w:r>
      <w:r w:rsidR="009C16B9" w:rsidRPr="004855DC">
        <w:t>Hrgović Filip</w:t>
      </w:r>
      <w:r w:rsidR="00AB5122">
        <w:t>a</w:t>
      </w:r>
      <w:r w:rsidR="009C16B9">
        <w:t>,</w:t>
      </w:r>
      <w:r w:rsidR="00C62C9B">
        <w:t xml:space="preserve"> </w:t>
      </w:r>
      <w:r w:rsidR="009C16B9" w:rsidRPr="004855DC">
        <w:t>David</w:t>
      </w:r>
      <w:r w:rsidR="009C16B9">
        <w:t xml:space="preserve">a Ilijevskog,  </w:t>
      </w:r>
      <w:r w:rsidR="009C16B9" w:rsidRPr="004855DC">
        <w:t>Dubrav</w:t>
      </w:r>
      <w:r w:rsidR="009C16B9">
        <w:t>ka</w:t>
      </w:r>
      <w:r w:rsidR="00C62C9B">
        <w:t xml:space="preserve"> </w:t>
      </w:r>
      <w:r w:rsidR="009C16B9" w:rsidRPr="004855DC">
        <w:t>Žganec</w:t>
      </w:r>
      <w:r w:rsidR="009C16B9">
        <w:t>a, Semire</w:t>
      </w:r>
      <w:r w:rsidR="00C62C9B">
        <w:t xml:space="preserve"> </w:t>
      </w:r>
      <w:r w:rsidR="009C16B9">
        <w:t xml:space="preserve">Pečarević, </w:t>
      </w:r>
      <w:r w:rsidR="009C16B9" w:rsidRPr="004855DC">
        <w:t>Nenad</w:t>
      </w:r>
      <w:r w:rsidR="009C16B9">
        <w:t>a</w:t>
      </w:r>
      <w:r w:rsidR="00C62C9B">
        <w:t xml:space="preserve"> </w:t>
      </w:r>
      <w:r w:rsidR="009C16B9" w:rsidRPr="004855DC">
        <w:t>Homar</w:t>
      </w:r>
      <w:r w:rsidR="00AB5122">
        <w:t>a</w:t>
      </w:r>
      <w:r w:rsidR="009C16B9">
        <w:t xml:space="preserve"> </w:t>
      </w:r>
      <w:r w:rsidR="00C62C9B">
        <w:t xml:space="preserve">i </w:t>
      </w:r>
      <w:r w:rsidR="009C16B9">
        <w:t>Hrvatskih šuma, koje</w:t>
      </w:r>
      <w:r w:rsidR="00226A87">
        <w:t xml:space="preserve"> je u cijelosti osporila stečajna upra</w:t>
      </w:r>
      <w:r w:rsidR="009C16B9">
        <w:t xml:space="preserve">viteljica </w:t>
      </w:r>
      <w:r w:rsidR="00C62C9B">
        <w:t xml:space="preserve"> te za osporeni dio tražbine stečajnog vjerovnika Turističke zajednice Grada Visa za iznos od 336.846,35 kn za </w:t>
      </w:r>
      <w:r w:rsidR="009C16B9">
        <w:t>valja navesti da se te</w:t>
      </w:r>
      <w:r w:rsidR="00226A87">
        <w:t xml:space="preserve"> tražbin</w:t>
      </w:r>
      <w:r w:rsidR="009C16B9">
        <w:t>e ne temelje</w:t>
      </w:r>
      <w:r w:rsidR="00226A87">
        <w:t xml:space="preserve"> na ovršnoj ispravi, pa je stoga u smislu odredbe čl</w:t>
      </w:r>
      <w:r w:rsidR="009C16B9">
        <w:t>. 178. st. 1., 4. i 6. SZ-a te</w:t>
      </w:r>
      <w:r w:rsidR="00226A87">
        <w:t xml:space="preserve"> vjerovnik</w:t>
      </w:r>
      <w:r w:rsidR="009C16B9">
        <w:t>e</w:t>
      </w:r>
      <w:r w:rsidR="00226A87">
        <w:t xml:space="preserve"> valjalo uputiti u parnicu, odnosno nastavljanje parnice u smislu odredbe čl. 178. st. 1. i 6. i čl. 179</w:t>
      </w:r>
      <w:r w:rsidR="00C62C9B">
        <w:t xml:space="preserve">. </w:t>
      </w:r>
      <w:r w:rsidR="00226A87">
        <w:t xml:space="preserve">SZ-a, radi čega je odlučeno kao </w:t>
      </w:r>
      <w:r w:rsidR="00467DF5">
        <w:t>u iz</w:t>
      </w:r>
      <w:r w:rsidR="009C16B9">
        <w:t>reci ovog rješenja pod to</w:t>
      </w:r>
      <w:r w:rsidR="00C62C9B">
        <w:t>čkom V</w:t>
      </w:r>
      <w:r w:rsidR="00467DF5">
        <w:t>.</w:t>
      </w:r>
    </w:p>
    <w:p w:rsidRDefault="001B3C54" w:rsidP="00522DBE" w:rsidR="001B3C54" w:rsidRPr="002A0374">
      <w:pPr>
        <w:spacing w:before="200"/>
        <w:ind w:firstLine="708"/>
        <w:jc w:val="both"/>
      </w:pPr>
      <w:r>
        <w:lastRenderedPageBreak/>
        <w:t>U odnosu na preostali dio osporene tražbine stečajnog vjerovnika drugog višeg isplatnog reda, Turističke zajednice Grada Visa u iznosu od 432.913,96 kn, na parnicu je upućen osporavatelj, dakle stečajni upravitelj, budući da za navedene tražbine postoji ovršna isprava. Naime, ovaj vjerovnik je prijavio svoju tražbinu u ovom dijelu temeljem pravomoćnog i ovršnog rješenja o ovrsi na temelju vjerodostojne isprave javnog bilježnika iz Splita, Zrinke Milić-Štrkalj poslovni broj Ovrv-99/12 od 14. ožujka 2012. godine</w:t>
      </w:r>
      <w:r w:rsidR="008C6598">
        <w:t>, a koja odluka u smislu odredbe članka 23. točke 5. Ovršnog zakona („Narodne novine“  broj 112/12, 25/13 i 93/14; dalje OZ) predstavlja ovršnu ispravu pa je u tom dijelu</w:t>
      </w:r>
      <w:r>
        <w:t xml:space="preserve"> na parnicu valjalo uputiti stečajn</w:t>
      </w:r>
      <w:r w:rsidR="008C6598">
        <w:t>u upraviteljicu</w:t>
      </w:r>
      <w:r>
        <w:t>, radi dokazivanja osnovanosti osporavanja tih tražbina</w:t>
      </w:r>
      <w:r w:rsidR="008C6598">
        <w:t xml:space="preserve">. </w:t>
      </w:r>
      <w:r w:rsidRPr="002A0374">
        <w:t xml:space="preserve">Slijedom navedenog, a temeljem odredbi čl. čl. 177., čl. </w:t>
      </w:r>
      <w:smartTag w:element="metricconverter" w:uri="urn:schemas-microsoft-com:office:smarttags">
        <w:smartTagPr>
          <w:attr w:val="178. St" w:name="ProductID"/>
        </w:smartTagPr>
        <w:r w:rsidRPr="002A0374">
          <w:t>178. st</w:t>
        </w:r>
      </w:smartTag>
      <w:r w:rsidRPr="002A0374">
        <w:t xml:space="preserve">. 1., 4. i 6. i čl. 179. SZ-a, </w:t>
      </w:r>
      <w:r>
        <w:t xml:space="preserve">odlučeno je kao u </w:t>
      </w:r>
      <w:r w:rsidR="008C6598">
        <w:t>izreci ovog rješenja pod točkom VI</w:t>
      </w:r>
      <w:r>
        <w:t>.</w:t>
      </w:r>
    </w:p>
    <w:p w:rsidRDefault="00E7102F" w:rsidP="00522DBE" w:rsidR="00E7102F" w:rsidRPr="00E7102F">
      <w:pPr>
        <w:spacing w:before="300"/>
        <w:jc w:val="center"/>
        <w:rPr>
          <w:rFonts w:eastAsia="Calibri"/>
          <w:lang w:eastAsia="en-US"/>
        </w:rPr>
      </w:pPr>
      <w:r w:rsidRPr="006C37D8">
        <w:rPr>
          <w:rFonts w:eastAsia="Calibri"/>
          <w:lang w:eastAsia="en-US"/>
        </w:rPr>
        <w:t xml:space="preserve">U </w:t>
      </w:r>
      <w:r w:rsidRPr="0074133A">
        <w:rPr>
          <w:rFonts w:eastAsia="Calibri"/>
          <w:lang w:eastAsia="en-US"/>
        </w:rPr>
        <w:t xml:space="preserve">Splitu, </w:t>
      </w:r>
      <w:r w:rsidR="009C16B9">
        <w:rPr>
          <w:rFonts w:eastAsia="Calibri"/>
          <w:lang w:eastAsia="en-US"/>
        </w:rPr>
        <w:t>2</w:t>
      </w:r>
      <w:r w:rsidR="00522DBE">
        <w:rPr>
          <w:rFonts w:eastAsia="Calibri"/>
          <w:lang w:eastAsia="en-US"/>
        </w:rPr>
        <w:t>0</w:t>
      </w:r>
      <w:r w:rsidR="0053040D">
        <w:rPr>
          <w:rFonts w:eastAsia="Calibri"/>
          <w:lang w:eastAsia="en-US"/>
        </w:rPr>
        <w:t>. listopada</w:t>
      </w:r>
      <w:r w:rsidR="00A41B33">
        <w:rPr>
          <w:rFonts w:eastAsia="Calibri"/>
          <w:lang w:eastAsia="en-US"/>
        </w:rPr>
        <w:t xml:space="preserve"> </w:t>
      </w:r>
      <w:r w:rsidR="00F322CC" w:rsidRPr="0074133A">
        <w:rPr>
          <w:rFonts w:eastAsia="Calibri"/>
          <w:lang w:eastAsia="en-US"/>
        </w:rPr>
        <w:t>2015.</w:t>
      </w:r>
      <w:r w:rsidR="00F322CC" w:rsidRPr="006C37D8">
        <w:rPr>
          <w:rFonts w:eastAsia="Calibri"/>
          <w:lang w:eastAsia="en-US"/>
        </w:rPr>
        <w:t xml:space="preserve"> godine</w:t>
      </w:r>
    </w:p>
    <w:p w:rsidRDefault="00E7102F" w:rsidP="00A4002F" w:rsidR="00E7102F" w:rsidRPr="00E7102F">
      <w:pPr>
        <w:jc w:val="center"/>
        <w:rPr>
          <w:rFonts w:eastAsia="Calibri"/>
          <w:sz w:val="16"/>
          <w:szCs w:val="16"/>
          <w:lang w:eastAsia="en-US"/>
        </w:rPr>
      </w:pPr>
    </w:p>
    <w:p w:rsidRDefault="00B15AD4" w:rsidP="00B15AD4" w:rsidR="00E7102F">
      <w:pPr>
        <w:ind w:firstLine="708" w:left="6372"/>
        <w:jc w:val="center"/>
        <w:rPr>
          <w:rFonts w:eastAsia="Calibri"/>
          <w:lang w:eastAsia="en-US"/>
        </w:rPr>
      </w:pPr>
      <w:r>
        <w:rPr>
          <w:rFonts w:eastAsia="Calibri"/>
          <w:lang w:eastAsia="en-US"/>
        </w:rPr>
        <w:t>SUTKINJA</w:t>
      </w:r>
    </w:p>
    <w:p w:rsidRDefault="00B15AD4" w:rsidP="00522DBE" w:rsidR="00E7102F" w:rsidRPr="00522DBE">
      <w:pPr>
        <w:spacing w:before="80"/>
        <w:jc w:val="right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 ANA GOLUB GRUIĆ</w:t>
      </w:r>
    </w:p>
    <w:p w:rsidRDefault="00C142BB" w:rsidP="006B361B" w:rsidR="00C142BB" w:rsidRPr="00E7102F">
      <w:pPr>
        <w:jc w:val="both"/>
        <w:rPr>
          <w:rFonts w:eastAsia="Calibri"/>
          <w:sz w:val="16"/>
          <w:szCs w:val="16"/>
          <w:u w:val="single"/>
          <w:lang w:eastAsia="en-US"/>
        </w:rPr>
      </w:pPr>
    </w:p>
    <w:p w:rsidRDefault="00E7102F" w:rsidP="006B361B" w:rsidR="00E7102F" w:rsidRPr="00E7102F">
      <w:pPr>
        <w:jc w:val="both"/>
        <w:rPr>
          <w:rFonts w:eastAsia="Calibri"/>
          <w:sz w:val="28"/>
          <w:szCs w:val="28"/>
          <w:u w:val="single"/>
          <w:lang w:eastAsia="en-US"/>
        </w:rPr>
      </w:pPr>
    </w:p>
    <w:p w:rsidRDefault="00E7102F" w:rsidP="006B361B" w:rsidR="00E7102F" w:rsidRPr="00E7102F">
      <w:pPr>
        <w:jc w:val="both"/>
        <w:rPr>
          <w:rFonts w:eastAsia="Calibri"/>
          <w:lang w:eastAsia="en-US"/>
        </w:rPr>
      </w:pPr>
      <w:r w:rsidRPr="00E7102F">
        <w:rPr>
          <w:rFonts w:eastAsia="Calibri"/>
          <w:lang w:eastAsia="en-US"/>
        </w:rPr>
        <w:t xml:space="preserve">POUKA O PRAVNOM LIJEKU: </w:t>
      </w:r>
    </w:p>
    <w:p w:rsidRDefault="00E7102F" w:rsidP="006B361B" w:rsidR="00E7102F" w:rsidRPr="00E7102F">
      <w:pPr>
        <w:jc w:val="both"/>
        <w:rPr>
          <w:rFonts w:eastAsia="Calibri"/>
          <w:lang w:eastAsia="en-US"/>
        </w:rPr>
      </w:pPr>
      <w:r w:rsidRPr="00E7102F">
        <w:rPr>
          <w:rFonts w:eastAsia="Calibri"/>
          <w:lang w:eastAsia="en-US"/>
        </w:rPr>
        <w:t>Protiv ovog rješenja dopuštena je žalba Visokom trgovačkom sudu Republike Hrvatske u Zagrebu. Žalba se podnosi putem ovog suda, pismeno u tri primjerka, u roku od 8 dana od dana dostave ovog rješenja. Žalba izjavljena protiv rješenja o upućivanju u parnicu bez utjecaja je na rok za pokretanje parnice.</w:t>
      </w:r>
    </w:p>
    <w:p w:rsidRDefault="00E7102F" w:rsidP="006B361B" w:rsidR="00E7102F" w:rsidRPr="00E7102F">
      <w:pPr>
        <w:jc w:val="both"/>
        <w:rPr>
          <w:rFonts w:eastAsia="Calibri"/>
          <w:lang w:eastAsia="en-US"/>
        </w:rPr>
      </w:pPr>
    </w:p>
    <w:p w:rsidRDefault="0074133A" w:rsidP="006B361B" w:rsidR="0074133A">
      <w:pPr>
        <w:jc w:val="both"/>
        <w:rPr>
          <w:rFonts w:eastAsia="Calibri"/>
          <w:lang w:eastAsia="en-US"/>
        </w:rPr>
      </w:pPr>
    </w:p>
    <w:p w:rsidRDefault="00E7102F" w:rsidP="006B361B" w:rsidR="00E7102F" w:rsidRPr="00E7102F">
      <w:pPr>
        <w:jc w:val="both"/>
        <w:rPr>
          <w:rFonts w:eastAsia="Calibri"/>
          <w:lang w:eastAsia="en-US"/>
        </w:rPr>
      </w:pPr>
      <w:r w:rsidRPr="00E7102F">
        <w:rPr>
          <w:rFonts w:eastAsia="Calibri"/>
          <w:lang w:eastAsia="en-US"/>
        </w:rPr>
        <w:t>DNA:</w:t>
      </w:r>
    </w:p>
    <w:p w:rsidRDefault="0053040D" w:rsidP="0053040D" w:rsidR="002B1116" w:rsidRPr="00313656">
      <w:pPr>
        <w:ind w:firstLine="357"/>
        <w:jc w:val="both"/>
        <w:rPr>
          <w:rFonts w:eastAsia="Calibri"/>
          <w:lang w:eastAsia="en-US"/>
        </w:rPr>
      </w:pPr>
      <w:r>
        <w:t xml:space="preserve">- </w:t>
      </w:r>
      <w:r w:rsidR="002B1116" w:rsidRPr="004A16E5">
        <w:t>stečajn</w:t>
      </w:r>
      <w:r w:rsidR="002B1116">
        <w:t>o</w:t>
      </w:r>
      <w:r w:rsidR="000120E5">
        <w:t xml:space="preserve">j </w:t>
      </w:r>
      <w:r w:rsidR="00313656">
        <w:t>upravitelj</w:t>
      </w:r>
      <w:r w:rsidR="000120E5">
        <w:t xml:space="preserve">ici </w:t>
      </w:r>
      <w:r>
        <w:t>Miri Hajdić</w:t>
      </w:r>
    </w:p>
    <w:p w:rsidRDefault="00E36DAD" w:rsidP="0053040D" w:rsidR="0053040D">
      <w:pPr>
        <w:ind w:firstLine="357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- </w:t>
      </w:r>
      <w:r w:rsidR="0053040D">
        <w:rPr>
          <w:rFonts w:eastAsia="Calibri"/>
          <w:lang w:eastAsia="en-US"/>
        </w:rPr>
        <w:t>stečajnom vjerovniku Željku Bošnjaku</w:t>
      </w:r>
    </w:p>
    <w:p w:rsidRDefault="0053040D" w:rsidP="0053040D" w:rsidR="0053040D">
      <w:pPr>
        <w:ind w:firstLine="357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- stečajnoj vjerovnici Amižić</w:t>
      </w:r>
      <w:r w:rsidR="004714CA">
        <w:rPr>
          <w:rFonts w:eastAsia="Calibri"/>
          <w:lang w:eastAsia="en-US"/>
        </w:rPr>
        <w:t xml:space="preserve"> </w:t>
      </w:r>
      <w:r>
        <w:rPr>
          <w:rFonts w:eastAsia="Calibri"/>
          <w:lang w:eastAsia="en-US"/>
        </w:rPr>
        <w:t>Doris</w:t>
      </w:r>
    </w:p>
    <w:p w:rsidRDefault="0053040D" w:rsidP="0053040D" w:rsidR="0053040D">
      <w:pPr>
        <w:ind w:firstLine="357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- stečajnoj vjerovnici Gaće Barbara</w:t>
      </w:r>
    </w:p>
    <w:p w:rsidRDefault="0053040D" w:rsidP="0053040D" w:rsidR="0053040D">
      <w:pPr>
        <w:ind w:firstLine="357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- stečajnom vjerovniku Belša Antunu</w:t>
      </w:r>
    </w:p>
    <w:p w:rsidRDefault="0053040D" w:rsidP="0053040D" w:rsidR="0053040D">
      <w:pPr>
        <w:ind w:firstLine="357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- stečajnom vjerovniku Ivišić Jakovu</w:t>
      </w:r>
    </w:p>
    <w:p w:rsidRDefault="0053040D" w:rsidP="0053040D" w:rsidR="0053040D">
      <w:pPr>
        <w:ind w:firstLine="357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- stečajnom vjerovniku Hrgović Filipu</w:t>
      </w:r>
    </w:p>
    <w:p w:rsidRDefault="00240D2A" w:rsidP="0053040D" w:rsidR="00522DBE">
      <w:pPr>
        <w:ind w:firstLine="357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-</w:t>
      </w:r>
      <w:r w:rsidR="0053040D">
        <w:rPr>
          <w:rFonts w:eastAsia="Calibri"/>
          <w:lang w:eastAsia="en-US"/>
        </w:rPr>
        <w:t>stečajnom vjerovniku Turističkoj zajednici Grada Visa</w:t>
      </w:r>
      <w:r>
        <w:rPr>
          <w:rFonts w:eastAsia="Calibri"/>
          <w:lang w:eastAsia="en-US"/>
        </w:rPr>
        <w:t xml:space="preserve">, uz podnesak stečajne </w:t>
      </w:r>
      <w:r w:rsidR="00522DBE">
        <w:rPr>
          <w:rFonts w:eastAsia="Calibri"/>
          <w:lang w:eastAsia="en-US"/>
        </w:rPr>
        <w:t xml:space="preserve"> </w:t>
      </w:r>
    </w:p>
    <w:p w:rsidRDefault="00522DBE" w:rsidP="0053040D" w:rsidR="0053040D">
      <w:pPr>
        <w:ind w:firstLine="357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 </w:t>
      </w:r>
      <w:r w:rsidR="00240D2A">
        <w:rPr>
          <w:rFonts w:eastAsia="Calibri"/>
          <w:lang w:eastAsia="en-US"/>
        </w:rPr>
        <w:t xml:space="preserve">upraviteljice od </w:t>
      </w:r>
      <w:r w:rsidR="00240D2A">
        <w:t>19. listopada 2015. godine</w:t>
      </w:r>
    </w:p>
    <w:p w:rsidRDefault="0053040D" w:rsidP="0053040D" w:rsidR="0053040D">
      <w:pPr>
        <w:ind w:firstLine="357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- stečajnom vjerovniku Alenu Ivkoviću</w:t>
      </w:r>
    </w:p>
    <w:p w:rsidRDefault="0053040D" w:rsidP="0053040D" w:rsidR="0053040D">
      <w:pPr>
        <w:ind w:firstLine="357"/>
        <w:jc w:val="both"/>
        <w:rPr>
          <w:rFonts w:eastAsia="Calibri"/>
          <w:lang w:eastAsia="en-US"/>
        </w:rPr>
      </w:pPr>
      <w:r w:rsidRPr="0053040D">
        <w:rPr>
          <w:rFonts w:eastAsia="Calibri"/>
          <w:lang w:eastAsia="en-US"/>
        </w:rPr>
        <w:t>- stečajnom vjerovniku</w:t>
      </w:r>
      <w:r>
        <w:rPr>
          <w:rFonts w:eastAsia="Calibri"/>
          <w:lang w:eastAsia="en-US"/>
        </w:rPr>
        <w:t xml:space="preserve"> Davidu Ilijevskom po punomoćniku</w:t>
      </w:r>
    </w:p>
    <w:p w:rsidRDefault="0053040D" w:rsidP="0053040D" w:rsidR="0053040D">
      <w:pPr>
        <w:ind w:firstLine="357"/>
        <w:jc w:val="both"/>
        <w:rPr>
          <w:rFonts w:eastAsia="Calibri"/>
          <w:lang w:eastAsia="en-US"/>
        </w:rPr>
      </w:pPr>
      <w:r w:rsidRPr="0053040D">
        <w:rPr>
          <w:rFonts w:eastAsia="Calibri"/>
          <w:lang w:eastAsia="en-US"/>
        </w:rPr>
        <w:t>- stečajnom vjerovniku</w:t>
      </w:r>
      <w:r>
        <w:rPr>
          <w:rFonts w:eastAsia="Calibri"/>
          <w:lang w:eastAsia="en-US"/>
        </w:rPr>
        <w:t xml:space="preserve"> Dubravku Žganecu po punomoćniku</w:t>
      </w:r>
    </w:p>
    <w:p w:rsidRDefault="0053040D" w:rsidP="0053040D" w:rsidR="0053040D">
      <w:pPr>
        <w:ind w:firstLine="357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- stečajnoj vjerovnici Semiri</w:t>
      </w:r>
      <w:r w:rsidR="004714CA">
        <w:rPr>
          <w:rFonts w:eastAsia="Calibri"/>
          <w:lang w:eastAsia="en-US"/>
        </w:rPr>
        <w:t xml:space="preserve"> </w:t>
      </w:r>
      <w:r>
        <w:rPr>
          <w:rFonts w:eastAsia="Calibri"/>
          <w:lang w:eastAsia="en-US"/>
        </w:rPr>
        <w:t>Pečarević po punomoćniku</w:t>
      </w:r>
    </w:p>
    <w:p w:rsidRDefault="0053040D" w:rsidP="0053040D" w:rsidR="0053040D">
      <w:pPr>
        <w:ind w:firstLine="357"/>
        <w:jc w:val="both"/>
        <w:rPr>
          <w:rFonts w:eastAsia="Calibri"/>
          <w:lang w:eastAsia="en-US"/>
        </w:rPr>
      </w:pPr>
      <w:r w:rsidRPr="0053040D">
        <w:rPr>
          <w:rFonts w:eastAsia="Calibri"/>
          <w:lang w:eastAsia="en-US"/>
        </w:rPr>
        <w:t>- stečajnom vjerovniku</w:t>
      </w:r>
      <w:r>
        <w:rPr>
          <w:rFonts w:eastAsia="Calibri"/>
          <w:lang w:eastAsia="en-US"/>
        </w:rPr>
        <w:t xml:space="preserve"> Nenadu Homaru</w:t>
      </w:r>
    </w:p>
    <w:p w:rsidRDefault="0053040D" w:rsidP="0053040D" w:rsidR="0053040D">
      <w:pPr>
        <w:ind w:firstLine="357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- stečajnom vjerovniku Hrvatske šume d.o.o. Zagreb</w:t>
      </w:r>
    </w:p>
    <w:p w:rsidRDefault="00E36DAD" w:rsidP="000120E5" w:rsidR="00E7102F">
      <w:pPr>
        <w:ind w:firstLine="360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- </w:t>
      </w:r>
      <w:r w:rsidR="00B15AD4">
        <w:rPr>
          <w:rFonts w:eastAsia="Calibri"/>
          <w:lang w:eastAsia="en-US"/>
        </w:rPr>
        <w:t>e-</w:t>
      </w:r>
      <w:r w:rsidR="00E7102F" w:rsidRPr="00E7102F">
        <w:rPr>
          <w:rFonts w:eastAsia="Calibri"/>
          <w:lang w:eastAsia="en-US"/>
        </w:rPr>
        <w:t xml:space="preserve">oglasna ploča suda – rok </w:t>
      </w:r>
      <w:r w:rsidR="00B15AD4">
        <w:rPr>
          <w:rFonts w:eastAsia="Calibri"/>
          <w:lang w:eastAsia="en-US"/>
        </w:rPr>
        <w:t>8</w:t>
      </w:r>
      <w:r w:rsidR="00E7102F" w:rsidRPr="00E7102F">
        <w:rPr>
          <w:rFonts w:eastAsia="Calibri"/>
          <w:lang w:eastAsia="en-US"/>
        </w:rPr>
        <w:t xml:space="preserve"> dana</w:t>
      </w:r>
    </w:p>
    <w:p w:rsidRDefault="0053040D" w:rsidP="0053040D" w:rsidR="00E7102F" w:rsidRPr="00E7102F">
      <w:pPr>
        <w:ind w:firstLine="360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- s</w:t>
      </w:r>
      <w:r w:rsidR="00E7102F" w:rsidRPr="00E7102F">
        <w:rPr>
          <w:rFonts w:eastAsia="Calibri"/>
          <w:lang w:eastAsia="en-US"/>
        </w:rPr>
        <w:t>tečajna pisarnica suda</w:t>
      </w:r>
      <w:r w:rsidR="00B15AD4">
        <w:rPr>
          <w:rFonts w:eastAsia="Calibri"/>
          <w:lang w:eastAsia="en-US"/>
        </w:rPr>
        <w:t xml:space="preserve"> – rok 8</w:t>
      </w:r>
      <w:r w:rsidR="00E7102F" w:rsidRPr="00E7102F">
        <w:rPr>
          <w:rFonts w:eastAsia="Calibri"/>
          <w:lang w:eastAsia="en-US"/>
        </w:rPr>
        <w:t xml:space="preserve"> dana</w:t>
      </w:r>
    </w:p>
    <w:p w:rsidRDefault="0053040D" w:rsidP="0053040D" w:rsidR="00E7102F" w:rsidRPr="00E7102F">
      <w:pPr>
        <w:ind w:firstLine="360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- </w:t>
      </w:r>
      <w:r w:rsidR="00E7102F" w:rsidRPr="00E7102F">
        <w:rPr>
          <w:rFonts w:eastAsia="Calibri"/>
          <w:lang w:eastAsia="en-US"/>
        </w:rPr>
        <w:t xml:space="preserve"> u spis</w:t>
      </w:r>
    </w:p>
    <w:p w:rsidRDefault="00E7102F" w:rsidP="006B361B" w:rsidR="00E7102F">
      <w:pPr>
        <w:rPr>
          <w:b/>
          <w:bCs/>
        </w:rPr>
      </w:pPr>
    </w:p>
    <w:p w:rsidRDefault="00797EA4" w:rsidP="00C40B81" w:rsidR="00797EA4" w:rsidRPr="00C40B81">
      <w:pPr>
        <w:rPr>
          <w:b/>
          <w:bCs/>
          <w:color w:val="C00000"/>
        </w:rPr>
      </w:pPr>
    </w:p>
    <w:sectPr w:rsidSect="00625200" w:rsidR="00797EA4" w:rsidRPr="00C40B81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86434" w:rsidR="00E86434">
      <w:r>
        <w:separator/>
      </w:r>
    </w:p>
  </w:endnote>
  <w:endnote w:id="0" w:type="continuationSeparator">
    <w:p w:rsidRDefault="00E86434" w:rsidR="00E8643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86434" w:rsidR="00E86434">
      <w:r>
        <w:separator/>
      </w:r>
    </w:p>
  </w:footnote>
  <w:footnote w:id="0" w:type="continuationSeparator">
    <w:p w:rsidRDefault="00E86434" w:rsidR="00E8643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3517" w:rsidR="00E8643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E86434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86434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E86434" w:rsidR="00E8643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3517" w:rsidR="00E86434">
    <w:pPr>
      <w:pStyle w:val="Zaglavlje"/>
      <w:jc w:val="center"/>
    </w:pPr>
    <w:r>
      <w:fldChar w:fldCharType="begin"/>
    </w:r>
    <w:r w:rsidR="00E86434">
      <w:instrText>PAGE   \* MERGEFORMAT</w:instrText>
    </w:r>
    <w:r>
      <w:fldChar w:fldCharType="separate"/>
    </w:r>
    <w:r w:rsidR="00BB355D">
      <w:rPr>
        <w:noProof/>
      </w:rPr>
      <w:t>8</w:t>
    </w:r>
    <w:r>
      <w:fldChar w:fldCharType="end"/>
    </w:r>
  </w:p>
  <w:p w:rsidRDefault="00E86434" w:rsidP="00FF05FA" w:rsidR="00E86434">
    <w:pPr>
      <w:pStyle w:val="Zaglavlje"/>
      <w:jc w:val="right"/>
    </w:pPr>
    <w:r>
      <w:tab/>
    </w:r>
    <w:r>
      <w:tab/>
      <w:t>11. St-172/2014</w:t>
    </w:r>
  </w:p>
  <w:p w:rsidRDefault="00E86434" w:rsidR="00E86434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6434" w:rsidP="00285600" w:rsidR="00E86434">
    <w:pPr>
      <w:pStyle w:val="Zaglavlje"/>
      <w:jc w:val="right"/>
    </w:pPr>
    <w:r>
      <w:t>11. St-172/2014</w:t>
    </w:r>
  </w:p>
  <w:p w:rsidRDefault="00E86434" w:rsidR="00E8643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B540F3"/>
    <w:multiLevelType w:val="hybridMultilevel"/>
    <w:tmpl w:val="7C9CEA94"/>
    <w:lvl w:tplc="EBEC46A4" w:ilvl="0">
      <w:start w:val="1"/>
      <w:numFmt w:val="upperLetter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A410175"/>
    <w:multiLevelType w:val="hybridMultilevel"/>
    <w:tmpl w:val="AE2A19A8"/>
    <w:lvl w:tplc="23F822DC" w:ilvl="0">
      <w:start w:val="2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0BE50C93"/>
    <w:multiLevelType w:val="hybridMultilevel"/>
    <w:tmpl w:val="C87E1EB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63D4FDB"/>
    <w:multiLevelType w:val="hybridMultilevel"/>
    <w:tmpl w:val="30F22A5C"/>
    <w:lvl w:tplc="49DAC20E" w:ilvl="0">
      <w:start w:val="1"/>
      <w:numFmt w:val="lowerLetter"/>
      <w:lvlText w:val="%1)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1ACF224A"/>
    <w:multiLevelType w:val="hybridMultilevel"/>
    <w:tmpl w:val="DDB870D4"/>
    <w:lvl w:tplc="036E0C4A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5">
    <w:nsid w:val="21F15499"/>
    <w:multiLevelType w:val="hybridMultilevel"/>
    <w:tmpl w:val="9558C9C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2C77254"/>
    <w:multiLevelType w:val="hybridMultilevel"/>
    <w:tmpl w:val="2A08F3C6"/>
    <w:lvl w:tplc="ACF84018" w:ilvl="0">
      <w:start w:val="1"/>
      <w:numFmt w:val="upperLetter"/>
      <w:lvlText w:val="%1)"/>
      <w:lvlJc w:val="left"/>
      <w:pPr>
        <w:ind w:hanging="375" w:left="108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23EC3CC2"/>
    <w:multiLevelType w:val="hybridMultilevel"/>
    <w:tmpl w:val="DDB870D4"/>
    <w:lvl w:tplc="036E0C4A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8">
    <w:nsid w:val="2F187604"/>
    <w:multiLevelType w:val="hybridMultilevel"/>
    <w:tmpl w:val="F1E45298"/>
    <w:lvl w:tplc="26DE6494" w:ilvl="0">
      <w:start w:val="2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9">
    <w:nsid w:val="379B7010"/>
    <w:multiLevelType w:val="hybridMultilevel"/>
    <w:tmpl w:val="59BCE7EE"/>
    <w:lvl w:tplc="E92A77D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39E41063"/>
    <w:multiLevelType w:val="hybridMultilevel"/>
    <w:tmpl w:val="80FE0AFC"/>
    <w:lvl w:tplc="6AE2D3C4" w:ilvl="0">
      <w:start w:val="1"/>
      <w:numFmt w:val="decimal"/>
      <w:lvlText w:val="%1."/>
      <w:lvlJc w:val="left"/>
      <w:pPr>
        <w:ind w:hanging="360" w:left="9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48"/>
      </w:pPr>
    </w:lvl>
    <w:lvl w:tentative="true" w:tplc="041A001B" w:ilvl="2">
      <w:start w:val="1"/>
      <w:numFmt w:val="lowerRoman"/>
      <w:lvlText w:val="%3."/>
      <w:lvlJc w:val="right"/>
      <w:pPr>
        <w:ind w:hanging="180" w:left="2368"/>
      </w:pPr>
    </w:lvl>
    <w:lvl w:tentative="true" w:tplc="041A000F" w:ilvl="3">
      <w:start w:val="1"/>
      <w:numFmt w:val="decimal"/>
      <w:lvlText w:val="%4."/>
      <w:lvlJc w:val="left"/>
      <w:pPr>
        <w:ind w:hanging="360" w:left="3088"/>
      </w:pPr>
    </w:lvl>
    <w:lvl w:tentative="true" w:tplc="041A0019" w:ilvl="4">
      <w:start w:val="1"/>
      <w:numFmt w:val="lowerLetter"/>
      <w:lvlText w:val="%5."/>
      <w:lvlJc w:val="left"/>
      <w:pPr>
        <w:ind w:hanging="360" w:left="3808"/>
      </w:pPr>
    </w:lvl>
    <w:lvl w:tentative="true" w:tplc="041A001B" w:ilvl="5">
      <w:start w:val="1"/>
      <w:numFmt w:val="lowerRoman"/>
      <w:lvlText w:val="%6."/>
      <w:lvlJc w:val="right"/>
      <w:pPr>
        <w:ind w:hanging="180" w:left="4528"/>
      </w:pPr>
    </w:lvl>
    <w:lvl w:tentative="true" w:tplc="041A000F" w:ilvl="6">
      <w:start w:val="1"/>
      <w:numFmt w:val="decimal"/>
      <w:lvlText w:val="%7."/>
      <w:lvlJc w:val="left"/>
      <w:pPr>
        <w:ind w:hanging="360" w:left="5248"/>
      </w:pPr>
    </w:lvl>
    <w:lvl w:tentative="true" w:tplc="041A0019" w:ilvl="7">
      <w:start w:val="1"/>
      <w:numFmt w:val="lowerLetter"/>
      <w:lvlText w:val="%8."/>
      <w:lvlJc w:val="left"/>
      <w:pPr>
        <w:ind w:hanging="360" w:left="5968"/>
      </w:pPr>
    </w:lvl>
    <w:lvl w:tentative="true" w:tplc="041A001B" w:ilvl="8">
      <w:start w:val="1"/>
      <w:numFmt w:val="lowerRoman"/>
      <w:lvlText w:val="%9."/>
      <w:lvlJc w:val="right"/>
      <w:pPr>
        <w:ind w:hanging="180" w:left="6688"/>
      </w:pPr>
    </w:lvl>
  </w:abstractNum>
  <w:abstractNum w:abstractNumId="11">
    <w:nsid w:val="3C9B37D1"/>
    <w:multiLevelType w:val="hybridMultilevel"/>
    <w:tmpl w:val="D69227AC"/>
    <w:lvl w:tplc="6680A126" w:ilvl="0">
      <w:start w:val="1"/>
      <w:numFmt w:val="upperLetter"/>
      <w:lvlText w:val="%1."/>
      <w:lvlJc w:val="left"/>
      <w:pPr>
        <w:tabs>
          <w:tab w:pos="1620" w:val="num"/>
        </w:tabs>
        <w:ind w:hanging="360" w:left="16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340" w:val="num"/>
        </w:tabs>
        <w:ind w:hanging="360" w:left="2340"/>
      </w:pPr>
    </w:lvl>
    <w:lvl w:tentative="true" w:tplc="0409001B" w:ilvl="2">
      <w:start w:val="1"/>
      <w:numFmt w:val="lowerRoman"/>
      <w:lvlText w:val="%3."/>
      <w:lvlJc w:val="right"/>
      <w:pPr>
        <w:tabs>
          <w:tab w:pos="3060" w:val="num"/>
        </w:tabs>
        <w:ind w:hanging="180" w:left="3060"/>
      </w:pPr>
    </w:lvl>
    <w:lvl w:tentative="true" w:tplc="0409000F" w:ilvl="3">
      <w:start w:val="1"/>
      <w:numFmt w:val="decimal"/>
      <w:lvlText w:val="%4."/>
      <w:lvlJc w:val="left"/>
      <w:pPr>
        <w:tabs>
          <w:tab w:pos="3780" w:val="num"/>
        </w:tabs>
        <w:ind w:hanging="360" w:left="3780"/>
      </w:pPr>
    </w:lvl>
    <w:lvl w:tentative="true" w:tplc="04090019" w:ilvl="4">
      <w:start w:val="1"/>
      <w:numFmt w:val="lowerLetter"/>
      <w:lvlText w:val="%5."/>
      <w:lvlJc w:val="left"/>
      <w:pPr>
        <w:tabs>
          <w:tab w:pos="4500" w:val="num"/>
        </w:tabs>
        <w:ind w:hanging="360" w:left="4500"/>
      </w:pPr>
    </w:lvl>
    <w:lvl w:tentative="true" w:tplc="0409001B" w:ilvl="5">
      <w:start w:val="1"/>
      <w:numFmt w:val="lowerRoman"/>
      <w:lvlText w:val="%6."/>
      <w:lvlJc w:val="right"/>
      <w:pPr>
        <w:tabs>
          <w:tab w:pos="5220" w:val="num"/>
        </w:tabs>
        <w:ind w:hanging="180" w:left="5220"/>
      </w:pPr>
    </w:lvl>
    <w:lvl w:tentative="true" w:tplc="0409000F" w:ilvl="6">
      <w:start w:val="1"/>
      <w:numFmt w:val="decimal"/>
      <w:lvlText w:val="%7."/>
      <w:lvlJc w:val="left"/>
      <w:pPr>
        <w:tabs>
          <w:tab w:pos="5940" w:val="num"/>
        </w:tabs>
        <w:ind w:hanging="360" w:left="5940"/>
      </w:pPr>
    </w:lvl>
    <w:lvl w:tentative="true" w:tplc="04090019" w:ilvl="7">
      <w:start w:val="1"/>
      <w:numFmt w:val="lowerLetter"/>
      <w:lvlText w:val="%8."/>
      <w:lvlJc w:val="left"/>
      <w:pPr>
        <w:tabs>
          <w:tab w:pos="6660" w:val="num"/>
        </w:tabs>
        <w:ind w:hanging="360" w:left="6660"/>
      </w:pPr>
    </w:lvl>
    <w:lvl w:tentative="true" w:tplc="0409001B" w:ilvl="8">
      <w:start w:val="1"/>
      <w:numFmt w:val="lowerRoman"/>
      <w:lvlText w:val="%9."/>
      <w:lvlJc w:val="right"/>
      <w:pPr>
        <w:tabs>
          <w:tab w:pos="7380" w:val="num"/>
        </w:tabs>
        <w:ind w:hanging="180" w:left="7380"/>
      </w:pPr>
    </w:lvl>
  </w:abstractNum>
  <w:abstractNum w:abstractNumId="12">
    <w:nsid w:val="3F5150B9"/>
    <w:multiLevelType w:val="hybridMultilevel"/>
    <w:tmpl w:val="1DF24B84"/>
    <w:lvl w:tplc="026C37E8" w:ilvl="0">
      <w:start w:val="2"/>
      <w:numFmt w:val="upperLetter"/>
      <w:lvlText w:val="%1."/>
      <w:lvlJc w:val="left"/>
      <w:pPr>
        <w:tabs>
          <w:tab w:pos="1620" w:val="num"/>
        </w:tabs>
        <w:ind w:hanging="360" w:left="16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340" w:val="num"/>
        </w:tabs>
        <w:ind w:hanging="360" w:left="2340"/>
      </w:pPr>
    </w:lvl>
    <w:lvl w:tentative="true" w:tplc="0409001B" w:ilvl="2">
      <w:start w:val="1"/>
      <w:numFmt w:val="lowerRoman"/>
      <w:lvlText w:val="%3."/>
      <w:lvlJc w:val="right"/>
      <w:pPr>
        <w:tabs>
          <w:tab w:pos="3060" w:val="num"/>
        </w:tabs>
        <w:ind w:hanging="180" w:left="3060"/>
      </w:pPr>
    </w:lvl>
    <w:lvl w:tentative="true" w:tplc="0409000F" w:ilvl="3">
      <w:start w:val="1"/>
      <w:numFmt w:val="decimal"/>
      <w:lvlText w:val="%4."/>
      <w:lvlJc w:val="left"/>
      <w:pPr>
        <w:tabs>
          <w:tab w:pos="3780" w:val="num"/>
        </w:tabs>
        <w:ind w:hanging="360" w:left="3780"/>
      </w:pPr>
    </w:lvl>
    <w:lvl w:tentative="true" w:tplc="04090019" w:ilvl="4">
      <w:start w:val="1"/>
      <w:numFmt w:val="lowerLetter"/>
      <w:lvlText w:val="%5."/>
      <w:lvlJc w:val="left"/>
      <w:pPr>
        <w:tabs>
          <w:tab w:pos="4500" w:val="num"/>
        </w:tabs>
        <w:ind w:hanging="360" w:left="4500"/>
      </w:pPr>
    </w:lvl>
    <w:lvl w:tentative="true" w:tplc="0409001B" w:ilvl="5">
      <w:start w:val="1"/>
      <w:numFmt w:val="lowerRoman"/>
      <w:lvlText w:val="%6."/>
      <w:lvlJc w:val="right"/>
      <w:pPr>
        <w:tabs>
          <w:tab w:pos="5220" w:val="num"/>
        </w:tabs>
        <w:ind w:hanging="180" w:left="5220"/>
      </w:pPr>
    </w:lvl>
    <w:lvl w:tentative="true" w:tplc="0409000F" w:ilvl="6">
      <w:start w:val="1"/>
      <w:numFmt w:val="decimal"/>
      <w:lvlText w:val="%7."/>
      <w:lvlJc w:val="left"/>
      <w:pPr>
        <w:tabs>
          <w:tab w:pos="5940" w:val="num"/>
        </w:tabs>
        <w:ind w:hanging="360" w:left="5940"/>
      </w:pPr>
    </w:lvl>
    <w:lvl w:tentative="true" w:tplc="04090019" w:ilvl="7">
      <w:start w:val="1"/>
      <w:numFmt w:val="lowerLetter"/>
      <w:lvlText w:val="%8."/>
      <w:lvlJc w:val="left"/>
      <w:pPr>
        <w:tabs>
          <w:tab w:pos="6660" w:val="num"/>
        </w:tabs>
        <w:ind w:hanging="360" w:left="6660"/>
      </w:pPr>
    </w:lvl>
    <w:lvl w:tentative="true" w:tplc="0409001B" w:ilvl="8">
      <w:start w:val="1"/>
      <w:numFmt w:val="lowerRoman"/>
      <w:lvlText w:val="%9."/>
      <w:lvlJc w:val="right"/>
      <w:pPr>
        <w:tabs>
          <w:tab w:pos="7380" w:val="num"/>
        </w:tabs>
        <w:ind w:hanging="180" w:left="7380"/>
      </w:pPr>
    </w:lvl>
  </w:abstractNum>
  <w:abstractNum w:abstractNumId="13">
    <w:nsid w:val="49AE4ABA"/>
    <w:multiLevelType w:val="hybridMultilevel"/>
    <w:tmpl w:val="4608FABA"/>
    <w:lvl w:tplc="283CEDA4" w:ilvl="0">
      <w:start w:val="6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14">
    <w:nsid w:val="4AD75AD8"/>
    <w:multiLevelType w:val="hybridMultilevel"/>
    <w:tmpl w:val="C5C010C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4B082866"/>
    <w:multiLevelType w:val="hybridMultilevel"/>
    <w:tmpl w:val="DDB870D4"/>
    <w:lvl w:tplc="036E0C4A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6">
    <w:nsid w:val="4B9972E9"/>
    <w:multiLevelType w:val="hybridMultilevel"/>
    <w:tmpl w:val="72E66448"/>
    <w:lvl w:tplc="3BAED6AE" w:ilvl="0">
      <w:start w:val="2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7">
    <w:nsid w:val="4FAA73AD"/>
    <w:multiLevelType w:val="hybridMultilevel"/>
    <w:tmpl w:val="F048B5A2"/>
    <w:lvl w:tplc="4476EDF2" w:ilvl="0">
      <w:start w:val="1"/>
      <w:numFmt w:val="upperLetter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8">
    <w:nsid w:val="58F56B8F"/>
    <w:multiLevelType w:val="hybridMultilevel"/>
    <w:tmpl w:val="DDB870D4"/>
    <w:lvl w:tplc="036E0C4A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9">
    <w:nsid w:val="5C992A1B"/>
    <w:multiLevelType w:val="hybridMultilevel"/>
    <w:tmpl w:val="16FC16B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5DE450C0"/>
    <w:multiLevelType w:val="hybridMultilevel"/>
    <w:tmpl w:val="7CD43A84"/>
    <w:lvl w:tplc="79680B30" w:ilvl="0">
      <w:start w:val="2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1">
    <w:nsid w:val="671315FB"/>
    <w:multiLevelType w:val="hybridMultilevel"/>
    <w:tmpl w:val="E84426D2"/>
    <w:lvl w:tplc="C234C8E8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2">
    <w:nsid w:val="672B2A5E"/>
    <w:multiLevelType w:val="hybridMultilevel"/>
    <w:tmpl w:val="7A3E19E6"/>
    <w:lvl w:tplc="020AAD9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3">
    <w:nsid w:val="6FD21DAC"/>
    <w:multiLevelType w:val="hybridMultilevel"/>
    <w:tmpl w:val="9A3EDFA4"/>
    <w:lvl w:tplc="AABA4D7A" w:ilvl="0">
      <w:start w:val="1"/>
      <w:numFmt w:val="decimal"/>
      <w:lvlText w:val="%1."/>
      <w:lvlJc w:val="left"/>
      <w:pPr>
        <w:ind w:hanging="360" w:left="118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909"/>
      </w:pPr>
    </w:lvl>
    <w:lvl w:tentative="true" w:tplc="041A001B" w:ilvl="2">
      <w:start w:val="1"/>
      <w:numFmt w:val="lowerRoman"/>
      <w:lvlText w:val="%3."/>
      <w:lvlJc w:val="right"/>
      <w:pPr>
        <w:ind w:hanging="180" w:left="2629"/>
      </w:pPr>
    </w:lvl>
    <w:lvl w:tentative="true" w:tplc="041A000F" w:ilvl="3">
      <w:start w:val="1"/>
      <w:numFmt w:val="decimal"/>
      <w:lvlText w:val="%4."/>
      <w:lvlJc w:val="left"/>
      <w:pPr>
        <w:ind w:hanging="360" w:left="3349"/>
      </w:pPr>
    </w:lvl>
    <w:lvl w:tentative="true" w:tplc="041A0019" w:ilvl="4">
      <w:start w:val="1"/>
      <w:numFmt w:val="lowerLetter"/>
      <w:lvlText w:val="%5."/>
      <w:lvlJc w:val="left"/>
      <w:pPr>
        <w:ind w:hanging="360" w:left="4069"/>
      </w:pPr>
    </w:lvl>
    <w:lvl w:tentative="true" w:tplc="041A001B" w:ilvl="5">
      <w:start w:val="1"/>
      <w:numFmt w:val="lowerRoman"/>
      <w:lvlText w:val="%6."/>
      <w:lvlJc w:val="right"/>
      <w:pPr>
        <w:ind w:hanging="180" w:left="4789"/>
      </w:pPr>
    </w:lvl>
    <w:lvl w:tentative="true" w:tplc="041A000F" w:ilvl="6">
      <w:start w:val="1"/>
      <w:numFmt w:val="decimal"/>
      <w:lvlText w:val="%7."/>
      <w:lvlJc w:val="left"/>
      <w:pPr>
        <w:ind w:hanging="360" w:left="5509"/>
      </w:pPr>
    </w:lvl>
    <w:lvl w:tentative="true" w:tplc="041A0019" w:ilvl="7">
      <w:start w:val="1"/>
      <w:numFmt w:val="lowerLetter"/>
      <w:lvlText w:val="%8."/>
      <w:lvlJc w:val="left"/>
      <w:pPr>
        <w:ind w:hanging="360" w:left="6229"/>
      </w:pPr>
    </w:lvl>
    <w:lvl w:tentative="true" w:tplc="041A001B" w:ilvl="8">
      <w:start w:val="1"/>
      <w:numFmt w:val="lowerRoman"/>
      <w:lvlText w:val="%9."/>
      <w:lvlJc w:val="right"/>
      <w:pPr>
        <w:ind w:hanging="180" w:left="6949"/>
      </w:pPr>
    </w:lvl>
  </w:abstractNum>
  <w:abstractNum w:abstractNumId="24">
    <w:nsid w:val="7C61796D"/>
    <w:multiLevelType w:val="hybridMultilevel"/>
    <w:tmpl w:val="B95472AE"/>
    <w:lvl w:tplc="34CA8AFE" w:ilvl="0">
      <w:start w:val="1"/>
      <w:numFmt w:val="decimal"/>
      <w:lvlText w:val="%1."/>
      <w:lvlJc w:val="left"/>
      <w:pPr>
        <w:ind w:hanging="36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008"/>
      </w:pPr>
    </w:lvl>
    <w:lvl w:tentative="true" w:tplc="041A001B" w:ilvl="2">
      <w:start w:val="1"/>
      <w:numFmt w:val="lowerRoman"/>
      <w:lvlText w:val="%3."/>
      <w:lvlJc w:val="right"/>
      <w:pPr>
        <w:ind w:hanging="180" w:left="2728"/>
      </w:pPr>
    </w:lvl>
    <w:lvl w:tentative="true" w:tplc="041A000F" w:ilvl="3">
      <w:start w:val="1"/>
      <w:numFmt w:val="decimal"/>
      <w:lvlText w:val="%4."/>
      <w:lvlJc w:val="left"/>
      <w:pPr>
        <w:ind w:hanging="360" w:left="3448"/>
      </w:pPr>
    </w:lvl>
    <w:lvl w:tentative="true" w:tplc="041A0019" w:ilvl="4">
      <w:start w:val="1"/>
      <w:numFmt w:val="lowerLetter"/>
      <w:lvlText w:val="%5."/>
      <w:lvlJc w:val="left"/>
      <w:pPr>
        <w:ind w:hanging="360" w:left="4168"/>
      </w:pPr>
    </w:lvl>
    <w:lvl w:tentative="true" w:tplc="041A001B" w:ilvl="5">
      <w:start w:val="1"/>
      <w:numFmt w:val="lowerRoman"/>
      <w:lvlText w:val="%6."/>
      <w:lvlJc w:val="right"/>
      <w:pPr>
        <w:ind w:hanging="180" w:left="4888"/>
      </w:pPr>
    </w:lvl>
    <w:lvl w:tentative="true" w:tplc="041A000F" w:ilvl="6">
      <w:start w:val="1"/>
      <w:numFmt w:val="decimal"/>
      <w:lvlText w:val="%7."/>
      <w:lvlJc w:val="left"/>
      <w:pPr>
        <w:ind w:hanging="360" w:left="5608"/>
      </w:pPr>
    </w:lvl>
    <w:lvl w:tentative="true" w:tplc="041A0019" w:ilvl="7">
      <w:start w:val="1"/>
      <w:numFmt w:val="lowerLetter"/>
      <w:lvlText w:val="%8."/>
      <w:lvlJc w:val="left"/>
      <w:pPr>
        <w:ind w:hanging="360" w:left="6328"/>
      </w:pPr>
    </w:lvl>
    <w:lvl w:tentative="true" w:tplc="041A001B" w:ilvl="8">
      <w:start w:val="1"/>
      <w:numFmt w:val="lowerRoman"/>
      <w:lvlText w:val="%9."/>
      <w:lvlJc w:val="right"/>
      <w:pPr>
        <w:ind w:hanging="180" w:left="7048"/>
      </w:pPr>
    </w:lvl>
  </w:abstractNum>
  <w:num w:numId="1">
    <w:abstractNumId w:val="0"/>
  </w:num>
  <w:num w:numId="2">
    <w:abstractNumId w:val="17"/>
  </w:num>
  <w:num w:numId="3">
    <w:abstractNumId w:val="2"/>
  </w:num>
  <w:num w:numId="4">
    <w:abstractNumId w:val="12"/>
  </w:num>
  <w:num w:numId="5">
    <w:abstractNumId w:val="11"/>
  </w:num>
  <w:num w:numId="6">
    <w:abstractNumId w:val="22"/>
  </w:num>
  <w:num w:numId="7">
    <w:abstractNumId w:val="8"/>
  </w:num>
  <w:num w:numId="8">
    <w:abstractNumId w:val="1"/>
  </w:num>
  <w:num w:numId="9">
    <w:abstractNumId w:val="16"/>
  </w:num>
  <w:num w:numId="10">
    <w:abstractNumId w:val="10"/>
  </w:num>
  <w:num w:numId="11">
    <w:abstractNumId w:val="24"/>
  </w:num>
  <w:num w:numId="12">
    <w:abstractNumId w:val="6"/>
  </w:num>
  <w:num w:numId="13">
    <w:abstractNumId w:val="14"/>
  </w:num>
  <w:num w:numId="14">
    <w:abstractNumId w:val="19"/>
  </w:num>
  <w:num w:numId="15">
    <w:abstractNumId w:val="21"/>
  </w:num>
  <w:num w:numId="16">
    <w:abstractNumId w:val="3"/>
  </w:num>
  <w:num w:numId="17">
    <w:abstractNumId w:val="20"/>
  </w:num>
  <w:num w:numId="18">
    <w:abstractNumId w:val="9"/>
  </w:num>
  <w:num w:numId="19">
    <w:abstractNumId w:val="5"/>
  </w:num>
  <w:num w:numId="20">
    <w:abstractNumId w:val="15"/>
  </w:num>
  <w:num w:numId="21">
    <w:abstractNumId w:val="7"/>
  </w:num>
  <w:num w:numId="22">
    <w:abstractNumId w:val="4"/>
  </w:num>
  <w:num w:numId="23">
    <w:abstractNumId w:val="18"/>
  </w:num>
  <w:num w:numId="24">
    <w:abstractNumId w:val="23"/>
  </w:num>
  <w:num w:numId="25">
    <w:abstractNumId w:val="1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D4E05"/>
    <w:rsid w:val="00003C95"/>
    <w:rsid w:val="000040E3"/>
    <w:rsid w:val="000120E5"/>
    <w:rsid w:val="00012FB3"/>
    <w:rsid w:val="00015034"/>
    <w:rsid w:val="00016442"/>
    <w:rsid w:val="0002022C"/>
    <w:rsid w:val="000205E4"/>
    <w:rsid w:val="00021B5D"/>
    <w:rsid w:val="0002489C"/>
    <w:rsid w:val="00031C76"/>
    <w:rsid w:val="00034134"/>
    <w:rsid w:val="00040183"/>
    <w:rsid w:val="000407F6"/>
    <w:rsid w:val="0004502B"/>
    <w:rsid w:val="000470CF"/>
    <w:rsid w:val="00050C33"/>
    <w:rsid w:val="000546FD"/>
    <w:rsid w:val="0006168A"/>
    <w:rsid w:val="000755E8"/>
    <w:rsid w:val="0008331E"/>
    <w:rsid w:val="000872AB"/>
    <w:rsid w:val="00087D53"/>
    <w:rsid w:val="00090548"/>
    <w:rsid w:val="000959BC"/>
    <w:rsid w:val="000A073E"/>
    <w:rsid w:val="000B1D1E"/>
    <w:rsid w:val="000B2DBD"/>
    <w:rsid w:val="000B2EEC"/>
    <w:rsid w:val="000B4C2A"/>
    <w:rsid w:val="000C6EF3"/>
    <w:rsid w:val="000D410A"/>
    <w:rsid w:val="000D6A22"/>
    <w:rsid w:val="000D70C5"/>
    <w:rsid w:val="000D7107"/>
    <w:rsid w:val="000F1060"/>
    <w:rsid w:val="000F16DB"/>
    <w:rsid w:val="00111DA8"/>
    <w:rsid w:val="001165EC"/>
    <w:rsid w:val="00117946"/>
    <w:rsid w:val="00122A9D"/>
    <w:rsid w:val="001264F2"/>
    <w:rsid w:val="001277FF"/>
    <w:rsid w:val="001317F0"/>
    <w:rsid w:val="00131D4B"/>
    <w:rsid w:val="00141075"/>
    <w:rsid w:val="00141CDE"/>
    <w:rsid w:val="001455A2"/>
    <w:rsid w:val="001457DA"/>
    <w:rsid w:val="001539B6"/>
    <w:rsid w:val="001629E3"/>
    <w:rsid w:val="00167C7A"/>
    <w:rsid w:val="001723AF"/>
    <w:rsid w:val="0018257B"/>
    <w:rsid w:val="0018532B"/>
    <w:rsid w:val="00186486"/>
    <w:rsid w:val="0019091D"/>
    <w:rsid w:val="001A33C6"/>
    <w:rsid w:val="001B3C54"/>
    <w:rsid w:val="001C032A"/>
    <w:rsid w:val="001C1614"/>
    <w:rsid w:val="001C65C4"/>
    <w:rsid w:val="001D01BF"/>
    <w:rsid w:val="001D1916"/>
    <w:rsid w:val="001D2EC2"/>
    <w:rsid w:val="001E148B"/>
    <w:rsid w:val="001F6E63"/>
    <w:rsid w:val="002052C5"/>
    <w:rsid w:val="00215C27"/>
    <w:rsid w:val="00216B4A"/>
    <w:rsid w:val="00222980"/>
    <w:rsid w:val="002261E7"/>
    <w:rsid w:val="00226A87"/>
    <w:rsid w:val="00227D09"/>
    <w:rsid w:val="00237CDB"/>
    <w:rsid w:val="00240D2A"/>
    <w:rsid w:val="002548FA"/>
    <w:rsid w:val="00264383"/>
    <w:rsid w:val="00274DEE"/>
    <w:rsid w:val="0027599F"/>
    <w:rsid w:val="00285600"/>
    <w:rsid w:val="00293806"/>
    <w:rsid w:val="002941BE"/>
    <w:rsid w:val="0029635E"/>
    <w:rsid w:val="002A05BE"/>
    <w:rsid w:val="002A1420"/>
    <w:rsid w:val="002A2745"/>
    <w:rsid w:val="002A3508"/>
    <w:rsid w:val="002B1116"/>
    <w:rsid w:val="002B4B1F"/>
    <w:rsid w:val="002B7A30"/>
    <w:rsid w:val="002C043F"/>
    <w:rsid w:val="002C472F"/>
    <w:rsid w:val="002C6076"/>
    <w:rsid w:val="002D16DC"/>
    <w:rsid w:val="002E02EA"/>
    <w:rsid w:val="002E0E72"/>
    <w:rsid w:val="002E3089"/>
    <w:rsid w:val="002E3517"/>
    <w:rsid w:val="002F305E"/>
    <w:rsid w:val="002F52A6"/>
    <w:rsid w:val="00301B3E"/>
    <w:rsid w:val="00307C2A"/>
    <w:rsid w:val="00312F10"/>
    <w:rsid w:val="00313656"/>
    <w:rsid w:val="003157C7"/>
    <w:rsid w:val="003306BF"/>
    <w:rsid w:val="00343701"/>
    <w:rsid w:val="00344575"/>
    <w:rsid w:val="00367B94"/>
    <w:rsid w:val="00371467"/>
    <w:rsid w:val="00375708"/>
    <w:rsid w:val="00375893"/>
    <w:rsid w:val="003761F0"/>
    <w:rsid w:val="00380C0E"/>
    <w:rsid w:val="00383120"/>
    <w:rsid w:val="0038402C"/>
    <w:rsid w:val="003916A9"/>
    <w:rsid w:val="00394563"/>
    <w:rsid w:val="003A2659"/>
    <w:rsid w:val="003A42D8"/>
    <w:rsid w:val="003B20E2"/>
    <w:rsid w:val="003B2201"/>
    <w:rsid w:val="003B36BB"/>
    <w:rsid w:val="003B395D"/>
    <w:rsid w:val="003B42F1"/>
    <w:rsid w:val="003B4460"/>
    <w:rsid w:val="003C11B3"/>
    <w:rsid w:val="003C1AD5"/>
    <w:rsid w:val="003C57FD"/>
    <w:rsid w:val="003E43C8"/>
    <w:rsid w:val="003F2E43"/>
    <w:rsid w:val="003F3981"/>
    <w:rsid w:val="003F60DC"/>
    <w:rsid w:val="00404E2B"/>
    <w:rsid w:val="00406EF1"/>
    <w:rsid w:val="0041434B"/>
    <w:rsid w:val="00417C7A"/>
    <w:rsid w:val="00421738"/>
    <w:rsid w:val="004233FF"/>
    <w:rsid w:val="00423F11"/>
    <w:rsid w:val="00425A46"/>
    <w:rsid w:val="004343D3"/>
    <w:rsid w:val="00434AC7"/>
    <w:rsid w:val="0043673D"/>
    <w:rsid w:val="00436C18"/>
    <w:rsid w:val="00441144"/>
    <w:rsid w:val="004457B2"/>
    <w:rsid w:val="004460FD"/>
    <w:rsid w:val="00446BB2"/>
    <w:rsid w:val="004523C8"/>
    <w:rsid w:val="00455C69"/>
    <w:rsid w:val="00460A54"/>
    <w:rsid w:val="004610C8"/>
    <w:rsid w:val="00467DF5"/>
    <w:rsid w:val="004714CA"/>
    <w:rsid w:val="0048080D"/>
    <w:rsid w:val="00480816"/>
    <w:rsid w:val="00485059"/>
    <w:rsid w:val="004855DC"/>
    <w:rsid w:val="00490EE4"/>
    <w:rsid w:val="0049253E"/>
    <w:rsid w:val="0049316F"/>
    <w:rsid w:val="004A0D83"/>
    <w:rsid w:val="004A16B5"/>
    <w:rsid w:val="004A16E5"/>
    <w:rsid w:val="004A4992"/>
    <w:rsid w:val="004A4DF7"/>
    <w:rsid w:val="004A7BB8"/>
    <w:rsid w:val="004D0B79"/>
    <w:rsid w:val="004D0BF6"/>
    <w:rsid w:val="004D7001"/>
    <w:rsid w:val="004D7778"/>
    <w:rsid w:val="004E44A5"/>
    <w:rsid w:val="004E6D79"/>
    <w:rsid w:val="004F0228"/>
    <w:rsid w:val="004F03E8"/>
    <w:rsid w:val="00506E20"/>
    <w:rsid w:val="00512C71"/>
    <w:rsid w:val="00522193"/>
    <w:rsid w:val="00522DBE"/>
    <w:rsid w:val="0053040D"/>
    <w:rsid w:val="00533CB7"/>
    <w:rsid w:val="00534651"/>
    <w:rsid w:val="005350DF"/>
    <w:rsid w:val="00535F83"/>
    <w:rsid w:val="00545323"/>
    <w:rsid w:val="00560FA2"/>
    <w:rsid w:val="00566257"/>
    <w:rsid w:val="00574B51"/>
    <w:rsid w:val="005755BC"/>
    <w:rsid w:val="00582497"/>
    <w:rsid w:val="0058272A"/>
    <w:rsid w:val="00583347"/>
    <w:rsid w:val="00586A2E"/>
    <w:rsid w:val="005943CA"/>
    <w:rsid w:val="00594721"/>
    <w:rsid w:val="005A309D"/>
    <w:rsid w:val="005A39FC"/>
    <w:rsid w:val="005A5EF5"/>
    <w:rsid w:val="005A64D7"/>
    <w:rsid w:val="005B3C1C"/>
    <w:rsid w:val="005B6FF0"/>
    <w:rsid w:val="005C317C"/>
    <w:rsid w:val="005C436C"/>
    <w:rsid w:val="005C52D2"/>
    <w:rsid w:val="005D4645"/>
    <w:rsid w:val="005D46D9"/>
    <w:rsid w:val="005D6CD2"/>
    <w:rsid w:val="005F26D6"/>
    <w:rsid w:val="005F69F8"/>
    <w:rsid w:val="00600DAC"/>
    <w:rsid w:val="00601A6B"/>
    <w:rsid w:val="00604FEE"/>
    <w:rsid w:val="0062463C"/>
    <w:rsid w:val="00625200"/>
    <w:rsid w:val="006259DF"/>
    <w:rsid w:val="00625A4D"/>
    <w:rsid w:val="0063041D"/>
    <w:rsid w:val="00632325"/>
    <w:rsid w:val="00637B50"/>
    <w:rsid w:val="00640BC6"/>
    <w:rsid w:val="00645873"/>
    <w:rsid w:val="00650A1E"/>
    <w:rsid w:val="006679E7"/>
    <w:rsid w:val="0067124E"/>
    <w:rsid w:val="006755C3"/>
    <w:rsid w:val="00675DB7"/>
    <w:rsid w:val="0068004A"/>
    <w:rsid w:val="00690FD6"/>
    <w:rsid w:val="00692348"/>
    <w:rsid w:val="006A7832"/>
    <w:rsid w:val="006A7E31"/>
    <w:rsid w:val="006B361B"/>
    <w:rsid w:val="006B555A"/>
    <w:rsid w:val="006C37D8"/>
    <w:rsid w:val="006C3BC1"/>
    <w:rsid w:val="006C3E56"/>
    <w:rsid w:val="006D5225"/>
    <w:rsid w:val="006D66F0"/>
    <w:rsid w:val="006D7D63"/>
    <w:rsid w:val="006E1513"/>
    <w:rsid w:val="006E7A6D"/>
    <w:rsid w:val="006F405D"/>
    <w:rsid w:val="006F4470"/>
    <w:rsid w:val="006F63A7"/>
    <w:rsid w:val="00702855"/>
    <w:rsid w:val="00702B11"/>
    <w:rsid w:val="00705211"/>
    <w:rsid w:val="00705B86"/>
    <w:rsid w:val="0070643D"/>
    <w:rsid w:val="007162AE"/>
    <w:rsid w:val="007176C2"/>
    <w:rsid w:val="007335DE"/>
    <w:rsid w:val="0073548F"/>
    <w:rsid w:val="007409E5"/>
    <w:rsid w:val="0074133A"/>
    <w:rsid w:val="007517F9"/>
    <w:rsid w:val="0075686B"/>
    <w:rsid w:val="00756A0C"/>
    <w:rsid w:val="00761985"/>
    <w:rsid w:val="007828FE"/>
    <w:rsid w:val="00784CAA"/>
    <w:rsid w:val="0078582B"/>
    <w:rsid w:val="007918B6"/>
    <w:rsid w:val="0079296E"/>
    <w:rsid w:val="00796E5E"/>
    <w:rsid w:val="00797CC7"/>
    <w:rsid w:val="00797EA4"/>
    <w:rsid w:val="007A050C"/>
    <w:rsid w:val="007A2A33"/>
    <w:rsid w:val="007A591D"/>
    <w:rsid w:val="007B6249"/>
    <w:rsid w:val="007C11DC"/>
    <w:rsid w:val="007D2C3E"/>
    <w:rsid w:val="007F5BE2"/>
    <w:rsid w:val="007F6441"/>
    <w:rsid w:val="00803182"/>
    <w:rsid w:val="00807C3D"/>
    <w:rsid w:val="00812036"/>
    <w:rsid w:val="00813ACD"/>
    <w:rsid w:val="008151DD"/>
    <w:rsid w:val="0083530D"/>
    <w:rsid w:val="0085235A"/>
    <w:rsid w:val="00853EA5"/>
    <w:rsid w:val="00861585"/>
    <w:rsid w:val="00876B78"/>
    <w:rsid w:val="0088147F"/>
    <w:rsid w:val="00887A01"/>
    <w:rsid w:val="008A16FA"/>
    <w:rsid w:val="008A1C4B"/>
    <w:rsid w:val="008A1E53"/>
    <w:rsid w:val="008A2879"/>
    <w:rsid w:val="008B66C6"/>
    <w:rsid w:val="008C6598"/>
    <w:rsid w:val="008D0A58"/>
    <w:rsid w:val="008D4763"/>
    <w:rsid w:val="008D68FD"/>
    <w:rsid w:val="008E03FA"/>
    <w:rsid w:val="008E13D3"/>
    <w:rsid w:val="008E4C24"/>
    <w:rsid w:val="008E5F33"/>
    <w:rsid w:val="008E79DC"/>
    <w:rsid w:val="008F004F"/>
    <w:rsid w:val="00901847"/>
    <w:rsid w:val="009104B3"/>
    <w:rsid w:val="00911B0A"/>
    <w:rsid w:val="00912B79"/>
    <w:rsid w:val="009137D4"/>
    <w:rsid w:val="00914554"/>
    <w:rsid w:val="0091751F"/>
    <w:rsid w:val="00930147"/>
    <w:rsid w:val="009376C0"/>
    <w:rsid w:val="00940C88"/>
    <w:rsid w:val="00940DCC"/>
    <w:rsid w:val="009429DD"/>
    <w:rsid w:val="00954B49"/>
    <w:rsid w:val="00954C01"/>
    <w:rsid w:val="00961179"/>
    <w:rsid w:val="009652AC"/>
    <w:rsid w:val="00965E13"/>
    <w:rsid w:val="00967132"/>
    <w:rsid w:val="009779A6"/>
    <w:rsid w:val="0098081C"/>
    <w:rsid w:val="00987E99"/>
    <w:rsid w:val="00995F41"/>
    <w:rsid w:val="009A087D"/>
    <w:rsid w:val="009A0E25"/>
    <w:rsid w:val="009A2F55"/>
    <w:rsid w:val="009A5BC3"/>
    <w:rsid w:val="009B03AC"/>
    <w:rsid w:val="009B0C92"/>
    <w:rsid w:val="009B30BD"/>
    <w:rsid w:val="009B39C4"/>
    <w:rsid w:val="009C0B30"/>
    <w:rsid w:val="009C16B9"/>
    <w:rsid w:val="009C2546"/>
    <w:rsid w:val="009C6DD1"/>
    <w:rsid w:val="009D4015"/>
    <w:rsid w:val="009D58A4"/>
    <w:rsid w:val="009E0C95"/>
    <w:rsid w:val="009E1FD3"/>
    <w:rsid w:val="009F094F"/>
    <w:rsid w:val="009F0E59"/>
    <w:rsid w:val="009F4EC3"/>
    <w:rsid w:val="00A17FB1"/>
    <w:rsid w:val="00A203AD"/>
    <w:rsid w:val="00A25697"/>
    <w:rsid w:val="00A36B76"/>
    <w:rsid w:val="00A377CF"/>
    <w:rsid w:val="00A4002F"/>
    <w:rsid w:val="00A41B33"/>
    <w:rsid w:val="00A428FB"/>
    <w:rsid w:val="00A47E70"/>
    <w:rsid w:val="00A50308"/>
    <w:rsid w:val="00A61FEB"/>
    <w:rsid w:val="00A620A8"/>
    <w:rsid w:val="00A746DD"/>
    <w:rsid w:val="00A75332"/>
    <w:rsid w:val="00A835BD"/>
    <w:rsid w:val="00A83F33"/>
    <w:rsid w:val="00A902EA"/>
    <w:rsid w:val="00A97DF6"/>
    <w:rsid w:val="00AA009D"/>
    <w:rsid w:val="00AA1182"/>
    <w:rsid w:val="00AA4A57"/>
    <w:rsid w:val="00AA536E"/>
    <w:rsid w:val="00AB5122"/>
    <w:rsid w:val="00AC3BA4"/>
    <w:rsid w:val="00AD22C7"/>
    <w:rsid w:val="00AD2B3D"/>
    <w:rsid w:val="00AD4E05"/>
    <w:rsid w:val="00AD5A22"/>
    <w:rsid w:val="00AE0893"/>
    <w:rsid w:val="00AF2307"/>
    <w:rsid w:val="00B06512"/>
    <w:rsid w:val="00B06912"/>
    <w:rsid w:val="00B10155"/>
    <w:rsid w:val="00B15AD4"/>
    <w:rsid w:val="00B16487"/>
    <w:rsid w:val="00B173AE"/>
    <w:rsid w:val="00B21C22"/>
    <w:rsid w:val="00B30D35"/>
    <w:rsid w:val="00B345E0"/>
    <w:rsid w:val="00B346D1"/>
    <w:rsid w:val="00B370D5"/>
    <w:rsid w:val="00B416F1"/>
    <w:rsid w:val="00B4201F"/>
    <w:rsid w:val="00B4222E"/>
    <w:rsid w:val="00B44069"/>
    <w:rsid w:val="00B468F0"/>
    <w:rsid w:val="00B4793E"/>
    <w:rsid w:val="00B56A75"/>
    <w:rsid w:val="00B572A6"/>
    <w:rsid w:val="00B64008"/>
    <w:rsid w:val="00B7248D"/>
    <w:rsid w:val="00B72FDA"/>
    <w:rsid w:val="00B76172"/>
    <w:rsid w:val="00B76281"/>
    <w:rsid w:val="00B76FF5"/>
    <w:rsid w:val="00B80E43"/>
    <w:rsid w:val="00B878A4"/>
    <w:rsid w:val="00BA28D8"/>
    <w:rsid w:val="00BB355D"/>
    <w:rsid w:val="00BB5039"/>
    <w:rsid w:val="00BE152B"/>
    <w:rsid w:val="00BE3F7E"/>
    <w:rsid w:val="00BE7564"/>
    <w:rsid w:val="00BF4C61"/>
    <w:rsid w:val="00BF6C37"/>
    <w:rsid w:val="00C06662"/>
    <w:rsid w:val="00C10052"/>
    <w:rsid w:val="00C142BB"/>
    <w:rsid w:val="00C1515C"/>
    <w:rsid w:val="00C17185"/>
    <w:rsid w:val="00C2052C"/>
    <w:rsid w:val="00C243CA"/>
    <w:rsid w:val="00C254E2"/>
    <w:rsid w:val="00C30449"/>
    <w:rsid w:val="00C30FA8"/>
    <w:rsid w:val="00C363C3"/>
    <w:rsid w:val="00C40B81"/>
    <w:rsid w:val="00C5421F"/>
    <w:rsid w:val="00C54B30"/>
    <w:rsid w:val="00C62C9B"/>
    <w:rsid w:val="00C756A5"/>
    <w:rsid w:val="00C8790D"/>
    <w:rsid w:val="00C917F2"/>
    <w:rsid w:val="00C924D8"/>
    <w:rsid w:val="00C938EE"/>
    <w:rsid w:val="00CA74E1"/>
    <w:rsid w:val="00CB7E99"/>
    <w:rsid w:val="00CC0E34"/>
    <w:rsid w:val="00CC39BA"/>
    <w:rsid w:val="00CC5A98"/>
    <w:rsid w:val="00CF335F"/>
    <w:rsid w:val="00CF6451"/>
    <w:rsid w:val="00D072E0"/>
    <w:rsid w:val="00D20171"/>
    <w:rsid w:val="00D21790"/>
    <w:rsid w:val="00D2596D"/>
    <w:rsid w:val="00D27153"/>
    <w:rsid w:val="00D30C71"/>
    <w:rsid w:val="00D37AFB"/>
    <w:rsid w:val="00D54778"/>
    <w:rsid w:val="00D71F56"/>
    <w:rsid w:val="00D725DF"/>
    <w:rsid w:val="00D75E0F"/>
    <w:rsid w:val="00D802C7"/>
    <w:rsid w:val="00D864DD"/>
    <w:rsid w:val="00D86676"/>
    <w:rsid w:val="00DA22CF"/>
    <w:rsid w:val="00DC2F11"/>
    <w:rsid w:val="00DD2F3F"/>
    <w:rsid w:val="00DD416A"/>
    <w:rsid w:val="00DE1EBD"/>
    <w:rsid w:val="00DE2278"/>
    <w:rsid w:val="00DE4785"/>
    <w:rsid w:val="00DE74FB"/>
    <w:rsid w:val="00E03899"/>
    <w:rsid w:val="00E03DD2"/>
    <w:rsid w:val="00E16C1A"/>
    <w:rsid w:val="00E21CAA"/>
    <w:rsid w:val="00E23D3C"/>
    <w:rsid w:val="00E31051"/>
    <w:rsid w:val="00E36DAD"/>
    <w:rsid w:val="00E36F02"/>
    <w:rsid w:val="00E40924"/>
    <w:rsid w:val="00E43D59"/>
    <w:rsid w:val="00E464B6"/>
    <w:rsid w:val="00E4692E"/>
    <w:rsid w:val="00E67FD8"/>
    <w:rsid w:val="00E70799"/>
    <w:rsid w:val="00E7102F"/>
    <w:rsid w:val="00E761AD"/>
    <w:rsid w:val="00E76AFA"/>
    <w:rsid w:val="00E774FD"/>
    <w:rsid w:val="00E817B4"/>
    <w:rsid w:val="00E86434"/>
    <w:rsid w:val="00E93E25"/>
    <w:rsid w:val="00EA2DAB"/>
    <w:rsid w:val="00EA6A05"/>
    <w:rsid w:val="00EB6B4B"/>
    <w:rsid w:val="00ED6E92"/>
    <w:rsid w:val="00EE16FC"/>
    <w:rsid w:val="00EE1CE9"/>
    <w:rsid w:val="00F07082"/>
    <w:rsid w:val="00F14D7B"/>
    <w:rsid w:val="00F20D0D"/>
    <w:rsid w:val="00F322CC"/>
    <w:rsid w:val="00F377A6"/>
    <w:rsid w:val="00F4360E"/>
    <w:rsid w:val="00F47870"/>
    <w:rsid w:val="00F502F0"/>
    <w:rsid w:val="00F50665"/>
    <w:rsid w:val="00F63481"/>
    <w:rsid w:val="00F67A71"/>
    <w:rsid w:val="00F71CE9"/>
    <w:rsid w:val="00F74B16"/>
    <w:rsid w:val="00F769A3"/>
    <w:rsid w:val="00F86E1C"/>
    <w:rsid w:val="00F87D44"/>
    <w:rsid w:val="00F9097F"/>
    <w:rsid w:val="00F9357F"/>
    <w:rsid w:val="00F95DA8"/>
    <w:rsid w:val="00FB18D0"/>
    <w:rsid w:val="00FB7A7F"/>
    <w:rsid w:val="00FD3D93"/>
    <w:rsid w:val="00FD44B7"/>
    <w:rsid w:val="00FE2F18"/>
    <w:rsid w:val="00FE55A2"/>
    <w:rsid w:val="00FF05F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E7102F"/>
    <w:pPr>
      <w:keepNext/>
      <w:keepLines/>
      <w:spacing w:before="200"/>
      <w:outlineLvl w:val="2"/>
    </w:pPr>
    <w:rPr>
      <w:rFonts w:cstheme="majorBidi" w:eastAsiaTheme="majorEastAsia" w:hAnsiTheme="majorHAnsi" w:asciiTheme="majorHAnsi"/>
      <w:b/>
      <w:bCs/>
      <w:color w:themeColor="accent1" w:val="4F81BD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ijeloteksta-uvlaka3" w:type="paragraph">
    <w:name w:val="Body Text Indent 3"/>
    <w:aliases w:val=" uvlaka 3"/>
    <w:basedOn w:val="Normal"/>
    <w:pPr>
      <w:ind w:firstLine="540" w:left="-540"/>
      <w:jc w:val="both"/>
    </w:pPr>
  </w:style>
  <w:style w:styleId="Uvuenotijeloteksta" w:type="paragraph">
    <w:name w:val="Body Text Indent"/>
    <w:basedOn w:val="Normal"/>
    <w:pPr>
      <w:ind w:left="540"/>
      <w:jc w:val="both"/>
    </w:p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-uvlaka2" w:type="paragraph">
    <w:name w:val="Body Text Indent 2"/>
    <w:aliases w:val="  uvlaka 2"/>
    <w:basedOn w:val="Normal"/>
    <w:pPr>
      <w:ind w:firstLine="708"/>
      <w:jc w:val="both"/>
    </w:pPr>
  </w:style>
  <w:style w:styleId="Tekstbalonia" w:type="paragraph">
    <w:name w:val="Balloon Text"/>
    <w:basedOn w:val="Normal"/>
    <w:semiHidden/>
    <w:rsid w:val="00B56A75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uiPriority w:val="99"/>
    <w:rsid w:val="00344575"/>
    <w:rPr>
      <w:sz w:val="24"/>
      <w:szCs w:val="24"/>
    </w:rPr>
  </w:style>
  <w:style w:styleId="Bezproreda" w:type="paragraph">
    <w:name w:val="No Spacing"/>
    <w:uiPriority w:val="1"/>
    <w:qFormat/>
    <w:rsid w:val="00DE2278"/>
    <w:rPr>
      <w:rFonts w:eastAsia="Calibri" w:hAnsi="Calibri" w:ascii="Calibri"/>
      <w:sz w:val="22"/>
      <w:szCs w:val="22"/>
      <w:lang w:eastAsia="en-US"/>
    </w:rPr>
  </w:style>
  <w:style w:customStyle="true" w:styleId="Naslov3Char" w:type="character">
    <w:name w:val="Naslov 3 Char"/>
    <w:basedOn w:val="Zadanifontodlomka"/>
    <w:link w:val="Naslov3"/>
    <w:semiHidden/>
    <w:rsid w:val="00E7102F"/>
    <w:rPr>
      <w:rFonts w:cstheme="majorBidi" w:eastAsiaTheme="majorEastAsia" w:hAnsiTheme="majorHAnsi" w:asciiTheme="majorHAnsi"/>
      <w:b/>
      <w:bCs/>
      <w:color w:themeColor="accent1" w:val="4F81BD"/>
      <w:sz w:val="24"/>
      <w:szCs w:val="24"/>
    </w:rPr>
  </w:style>
  <w:style w:styleId="Odlomakpopisa" w:type="paragraph">
    <w:name w:val="List Paragraph"/>
    <w:basedOn w:val="Normal"/>
    <w:uiPriority w:val="34"/>
    <w:qFormat/>
    <w:rsid w:val="00111DA8"/>
    <w:pPr>
      <w:ind w:left="720"/>
      <w:contextualSpacing/>
    </w:pPr>
  </w:style>
  <w:style w:customStyle="true" w:styleId="st" w:type="character">
    <w:name w:val="st"/>
    <w:basedOn w:val="Zadanifontodlomka"/>
    <w:rsid w:val="00625200"/>
  </w:style>
  <w:style w:styleId="Tekstrezerviranogmjesta" w:type="character">
    <w:name w:val="Placeholder Text"/>
    <w:basedOn w:val="Zadanifontodlomka"/>
    <w:uiPriority w:val="99"/>
    <w:semiHidden/>
    <w:rsid w:val="00BB355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B355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B355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B355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B355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E7102F"/>
    <w:pPr>
      <w:keepNext/>
      <w:keepLines/>
      <w:spacing w:before="200"/>
      <w:outlineLvl w:val="2"/>
    </w:pPr>
    <w:rPr>
      <w:rFonts w:asciiTheme="majorHAnsi" w:cstheme="majorBidi" w:eastAsiaTheme="majorEastAsia" w:hAnsiTheme="majorHAnsi"/>
      <w:b/>
      <w:bCs/>
      <w:color w:themeColor="accent1" w:val="4F81BD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ijeloteksta-uvlaka3" w:type="paragraph">
    <w:name w:val="Body Text Indent 3"/>
    <w:aliases w:val=" uvlaka 3"/>
    <w:basedOn w:val="Normal"/>
    <w:pPr>
      <w:ind w:firstLine="540" w:left="-540"/>
      <w:jc w:val="both"/>
    </w:pPr>
  </w:style>
  <w:style w:styleId="Uvuenotijeloteksta" w:type="paragraph">
    <w:name w:val="Body Text Indent"/>
    <w:basedOn w:val="Normal"/>
    <w:pPr>
      <w:ind w:left="540"/>
      <w:jc w:val="both"/>
    </w:p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-uvlaka2" w:type="paragraph">
    <w:name w:val="Body Text Indent 2"/>
    <w:aliases w:val="  uvlaka 2"/>
    <w:basedOn w:val="Normal"/>
    <w:pPr>
      <w:ind w:firstLine="708"/>
      <w:jc w:val="both"/>
    </w:pPr>
  </w:style>
  <w:style w:styleId="Tekstbalonia" w:type="paragraph">
    <w:name w:val="Balloon Text"/>
    <w:basedOn w:val="Normal"/>
    <w:semiHidden/>
    <w:rsid w:val="00B56A75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uiPriority w:val="99"/>
    <w:rsid w:val="00344575"/>
    <w:rPr>
      <w:sz w:val="24"/>
      <w:szCs w:val="24"/>
    </w:rPr>
  </w:style>
  <w:style w:styleId="Bezproreda" w:type="paragraph">
    <w:name w:val="No Spacing"/>
    <w:uiPriority w:val="1"/>
    <w:qFormat/>
    <w:rsid w:val="00DE2278"/>
    <w:rPr>
      <w:rFonts w:ascii="Calibri" w:eastAsia="Calibri" w:hAnsi="Calibri"/>
      <w:sz w:val="22"/>
      <w:szCs w:val="22"/>
      <w:lang w:eastAsia="en-US"/>
    </w:rPr>
  </w:style>
  <w:style w:customStyle="1" w:styleId="Naslov3Char" w:type="character">
    <w:name w:val="Naslov 3 Char"/>
    <w:basedOn w:val="Zadanifontodlomka"/>
    <w:link w:val="Naslov3"/>
    <w:semiHidden/>
    <w:rsid w:val="00E7102F"/>
    <w:rPr>
      <w:rFonts w:asciiTheme="majorHAnsi" w:cstheme="majorBidi" w:eastAsiaTheme="majorEastAsia" w:hAnsiTheme="majorHAnsi"/>
      <w:b/>
      <w:bCs/>
      <w:color w:themeColor="accent1" w:val="4F81BD"/>
      <w:sz w:val="24"/>
      <w:szCs w:val="24"/>
    </w:rPr>
  </w:style>
  <w:style w:styleId="Odlomakpopisa" w:type="paragraph">
    <w:name w:val="List Paragraph"/>
    <w:basedOn w:val="Normal"/>
    <w:uiPriority w:val="34"/>
    <w:qFormat/>
    <w:rsid w:val="00111DA8"/>
    <w:pPr>
      <w:ind w:left="720"/>
      <w:contextualSpacing/>
    </w:pPr>
  </w:style>
  <w:style w:customStyle="1" w:styleId="st" w:type="character">
    <w:name w:val="st"/>
    <w:basedOn w:val="Zadanifontodlomka"/>
    <w:rsid w:val="00625200"/>
  </w:style>
  <w:style w:styleId="Tekstrezerviranogmjesta" w:type="character">
    <w:name w:val="Placeholder Text"/>
    <w:basedOn w:val="Zadanifontodlomka"/>
    <w:uiPriority w:val="99"/>
    <w:semiHidden/>
    <w:rsid w:val="00BB355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B355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B355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B355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B355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185433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11222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listopada 2015.</izvorni_sadrzaj>
    <derivirana_varijabla naziv="DomainObject.DatumDonosenjaOdluke_1">20.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172</izvorni_sadrzaj>
    <derivirana_varijabla naziv="DomainObject.Predmet.Broj_1">172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2014.</izvorni_sadrzaj>
    <derivirana_varijabla naziv="DomainObject.Predmet.DatumOsnivanja_1">18. studenog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St-172/2014</izvorni_sadrzaj>
    <derivirana_varijabla naziv="DomainObject.Predmet.OznakaBroj_1">St-172/2014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VIS, dioničko društvo za hotelijerstvo, ugostiteljstvo i turizam</izvorni_sadrzaj>
    <derivirana_varijabla naziv="DomainObject.Predmet.ProtustrankaFormated_1">  VIS, dioničko društvo za hotelijerstvo, ugostiteljstvo i turizam</derivirana_varijabla>
  </DomainObject.Predmet.ProtustrankaFormated>
  <DomainObject.Predmet.ProtustrankaFormatedOIB>
    <izvorni_sadrzaj>  VIS, dioničko društvo za hotelijerstvo, ugostiteljstvo i turizam, OIB 55505367731</izvorni_sadrzaj>
    <derivirana_varijabla naziv="DomainObject.Predmet.ProtustrankaFormatedOIB_1">  VIS, dioničko društvo za hotelijerstvo, ugostiteljstvo i turizam, OIB 55505367731</derivirana_varijabla>
  </DomainObject.Predmet.ProtustrankaFormatedOIB>
  <DomainObject.Predmet.ProtustrankaFormatedWithAdress>
    <izvorni_sadrzaj> VIS, dioničko društvo za hotelijerstvo, ugostiteljstvo i turizam, Šetalište Apolonija Zanelle 5, 21480 Vis</izvorni_sadrzaj>
    <derivirana_varijabla naziv="DomainObject.Predmet.ProtustrankaFormatedWithAdress_1"> VIS, dioničko društvo za hotelijerstvo, ugostiteljstvo i turizam, Šetalište Apolonija Zanelle 5, 21480 Vis</derivirana_varijabla>
  </DomainObject.Predmet.ProtustrankaFormatedWithAdress>
  <DomainObject.Predmet.ProtustrankaFormatedWithAdressOIB>
    <izvorni_sadrzaj> VIS, dioničko društvo za hotelijerstvo, ugostiteljstvo i turizam, OIB 55505367731, Šetalište Apolonija Zanelle 5, 21480 Vis</izvorni_sadrzaj>
    <derivirana_varijabla naziv="DomainObject.Predmet.ProtustrankaFormatedWithAdressOIB_1"> VIS, dioničko društvo za hotelijerstvo, ugostiteljstvo i turizam, OIB 55505367731, Šetalište Apolonija Zanelle 5, 21480 Vis</derivirana_varijabla>
  </DomainObject.Predmet.ProtustrankaFormatedWithAdressOIB>
  <DomainObject.Predmet.ProtustrankaWithAdress>
    <izvorni_sadrzaj>VIS, dioničko društvo za hotelijerstvo, ugostiteljstvo i turizam Šetalište Apolonija Zanelle 5, 21480 Vis</izvorni_sadrzaj>
    <derivirana_varijabla naziv="DomainObject.Predmet.ProtustrankaWithAdress_1">VIS, dioničko društvo za hotelijerstvo, ugostiteljstvo i turizam Šetalište Apolonija Zanelle 5, 21480 Vis</derivirana_varijabla>
  </DomainObject.Predmet.ProtustrankaWithAdress>
  <DomainObject.Predmet.ProtustrankaWithAdressOIB>
    <izvorni_sadrzaj>VIS, dioničko društvo za hotelijerstvo, ugostiteljstvo i turizam, OIB 55505367731, Šetalište Apolonija Zanelle 5, 21480 Vis</izvorni_sadrzaj>
    <derivirana_varijabla naziv="DomainObject.Predmet.ProtustrankaWithAdressOIB_1">VIS, dioničko društvo za hotelijerstvo, ugostiteljstvo i turizam, OIB 55505367731, Šetalište Apolonija Zanelle 5, 21480 Vis</derivirana_varijabla>
  </DomainObject.Predmet.ProtustrankaWithAdressOIB>
  <DomainObject.Predmet.ProtustrankaNazivFormated>
    <izvorni_sadrzaj>VIS, dioničko društvo za hotelijerstvo, ugostiteljstvo i turizam</izvorni_sadrzaj>
    <derivirana_varijabla naziv="DomainObject.Predmet.ProtustrankaNazivFormated_1">VIS, dioničko društvo za hotelijerstvo, ugostiteljstvo i turizam</derivirana_varijabla>
  </DomainObject.Predmet.ProtustrankaNazivFormated>
  <DomainObject.Predmet.ProtustrankaNazivFormatedOIB>
    <izvorni_sadrzaj>VIS, dioničko društvo za hotelijerstvo, ugostiteljstvo i turizam, OIB 55505367731</izvorni_sadrzaj>
    <derivirana_varijabla naziv="DomainObject.Predmet.ProtustrankaNazivFormatedOIB_1">VIS, dioničko društvo za hotelijerstvo, ugostiteljstvo i turizam, OIB 55505367731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</izvorni_sadrzaj>
    <derivirana_varijabla naziv="DomainObject.Predmet.StrankaFormated_1">  FINA ZAGREB</derivirana_varijabla>
  </DomainObject.Predmet.StrankaFormated>
  <DomainObject.Predmet.StrankaFormatedOIB>
    <izvorni_sadrzaj>  FINA ZAGREB</izvorni_sadrzaj>
    <derivirana_varijabla naziv="DomainObject.Predmet.StrankaFormatedOIB_1">  FINA ZAGREB</derivirana_varijabla>
  </DomainObject.Predmet.StrankaFormatedOIB>
  <DomainObject.Predmet.StrankaFormatedWithAdress>
    <izvorni_sadrzaj> FINA ZAGREB, Koturaška 43, 10000 Zagreb</izvorni_sadrzaj>
    <derivirana_varijabla naziv="DomainObject.Predmet.StrankaFormatedWithAdress_1"> FINA ZAGREB, Koturaška 43, 10000 Zagreb</derivirana_varijabla>
  </DomainObject.Predmet.StrankaFormatedWithAdress>
  <DomainObject.Predmet.StrankaFormatedWithAdressOIB>
    <izvorni_sadrzaj> FINA ZAGREB, Koturaška 43, 10000 Zagreb</izvorni_sadrzaj>
    <derivirana_varijabla naziv="DomainObject.Predmet.StrankaFormatedWithAdressOIB_1"> FINA ZAGREB, Koturaška 43, 10000 Zagreb</derivirana_varijabla>
  </DomainObject.Predmet.StrankaFormatedWithAdressOIB>
  <DomainObject.Predmet.StrankaWithAdress>
    <izvorni_sadrzaj>FINA ZAGREB Koturaška 43,10000 Zagreb</izvorni_sadrzaj>
    <derivirana_varijabla naziv="DomainObject.Predmet.StrankaWithAdress_1">FINA ZAGREB Koturaška 43,10000 Zagreb</derivirana_varijabla>
  </DomainObject.Predmet.StrankaWithAdress>
  <DomainObject.Predmet.StrankaWithAdressOIB>
    <izvorni_sadrzaj>FINA ZAGREB, Koturaška 43,10000 Zagreb</izvorni_sadrzaj>
    <derivirana_varijabla naziv="DomainObject.Predmet.StrankaWithAdressOIB_1">FINA ZAGREB, Koturaška 43,10000 Zagreb</derivirana_varijabla>
  </DomainObject.Predmet.StrankaWithAdressOIB>
  <DomainObject.Predmet.StrankaNazivFormated>
    <izvorni_sadrzaj>FINA ZAGREB</izvorni_sadrzaj>
    <derivirana_varijabla naziv="DomainObject.Predmet.StrankaNazivFormated_1">FINA ZAGREB</derivirana_varijabla>
  </DomainObject.Predmet.StrankaNazivFormated>
  <DomainObject.Predmet.StrankaNazivFormatedOIB>
    <izvorni_sadrzaj>FINA ZAGREB</izvorni_sadrzaj>
    <derivirana_varijabla naziv="DomainObject.Predmet.StrankaNazivFormatedOIB_1">FINA ZAGREB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 ZAGREB</item>
    </izvorni_sadrzaj>
    <derivirana_varijabla naziv="DomainObject.Predmet.StrankaListFormated_1">
      <item>FINA ZAGREB</item>
    </derivirana_varijabla>
  </DomainObject.Predmet.StrankaListFormated>
  <DomainObject.Predmet.StrankaListFormatedOIB>
    <izvorni_sadrzaj>
      <item>FINA ZAGREB</item>
    </izvorni_sadrzaj>
    <derivirana_varijabla naziv="DomainObject.Predmet.StrankaListFormatedOIB_1">
      <item>FINA ZAGREB</item>
    </derivirana_varijabla>
  </DomainObject.Predmet.StrankaListFormatedOIB>
  <DomainObject.Predmet.StrankaListFormatedWithAdress>
    <izvorni_sadrzaj>
      <item>FINA ZAGREB, Koturaška 43, 10000 Zagreb</item>
    </izvorni_sadrzaj>
    <derivirana_varijabla naziv="DomainObject.Predmet.StrankaListFormatedWithAdress_1">
      <item>FINA ZAGREB, Koturaška 43, 10000 Zagreb</item>
    </derivirana_varijabla>
  </DomainObject.Predmet.StrankaListFormatedWithAdress>
  <DomainObject.Predmet.StrankaListFormatedWithAdressOIB>
    <izvorni_sadrzaj>
      <item>FINA ZAGREB, Koturaška 43, 10000 Zagreb</item>
    </izvorni_sadrzaj>
    <derivirana_varijabla naziv="DomainObject.Predmet.StrankaListFormatedWithAdressOIB_1">
      <item>FINA ZAGREB, Koturaška 43, 10000 Zagreb</item>
    </derivirana_varijabla>
  </DomainObject.Predmet.StrankaListFormatedWithAdressOIB>
  <DomainObject.Predmet.StrankaListNazivFormated>
    <izvorni_sadrzaj>
      <item>FINA ZAGREB</item>
    </izvorni_sadrzaj>
    <derivirana_varijabla naziv="DomainObject.Predmet.StrankaListNazivFormated_1">
      <item>FINA ZAGREB</item>
    </derivirana_varijabla>
  </DomainObject.Predmet.StrankaListNazivFormated>
  <DomainObject.Predmet.StrankaListNazivFormatedOIB>
    <izvorni_sadrzaj>
      <item>FINA ZAGREB</item>
    </izvorni_sadrzaj>
    <derivirana_varijabla naziv="DomainObject.Predmet.StrankaListNazivFormatedOIB_1">
      <item>FINA ZAGREB</item>
    </derivirana_varijabla>
  </DomainObject.Predmet.StrankaListNazivFormatedOIB>
  <DomainObject.Predmet.ProtuStrankaListFormated>
    <izvorni_sadrzaj>
      <item>VIS, dioničko društvo za hotelijerstvo, ugostiteljstvo i turizam</item>
    </izvorni_sadrzaj>
    <derivirana_varijabla naziv="DomainObject.Predmet.ProtuStrankaListFormated_1">
      <item>VIS, dioničko društvo za hotelijerstvo, ugostiteljstvo i turizam</item>
    </derivirana_varijabla>
  </DomainObject.Predmet.ProtuStrankaListFormated>
  <DomainObject.Predmet.ProtuStrankaListFormatedOIB>
    <izvorni_sadrzaj>
      <item>VIS, dioničko društvo za hotelijerstvo, ugostiteljstvo i turizam, OIB 55505367731</item>
    </izvorni_sadrzaj>
    <derivirana_varijabla naziv="DomainObject.Predmet.ProtuStrankaListFormatedOIB_1">
      <item>VIS, dioničko društvo za hotelijerstvo, ugostiteljstvo i turizam, OIB 55505367731</item>
    </derivirana_varijabla>
  </DomainObject.Predmet.ProtuStrankaListFormatedOIB>
  <DomainObject.Predmet.ProtuStrankaListFormatedWithAdress>
    <izvorni_sadrzaj>
      <item>VIS, dioničko društvo za hotelijerstvo, ugostiteljstvo i turizam, Šetalište Apolonija Zanelle 5, 21480 Vis</item>
    </izvorni_sadrzaj>
    <derivirana_varijabla naziv="DomainObject.Predmet.ProtuStrankaListFormatedWithAdress_1">
      <item>VIS, dioničko društvo za hotelijerstvo, ugostiteljstvo i turizam, Šetalište Apolonija Zanelle 5, 21480 Vis</item>
    </derivirana_varijabla>
  </DomainObject.Predmet.ProtuStrankaListFormatedWithAdress>
  <DomainObject.Predmet.ProtuStrankaListFormatedWithAdressOIB>
    <izvorni_sadrzaj>
      <item>VIS, dioničko društvo za hotelijerstvo, ugostiteljstvo i turizam, OIB 55505367731, Šetalište Apolonija Zanelle 5, 21480 Vis</item>
    </izvorni_sadrzaj>
    <derivirana_varijabla naziv="DomainObject.Predmet.ProtuStrankaListFormatedWithAdressOIB_1">
      <item>VIS, dioničko društvo za hotelijerstvo, ugostiteljstvo i turizam, OIB 55505367731, Šetalište Apolonija Zanelle 5, 21480 Vis</item>
    </derivirana_varijabla>
  </DomainObject.Predmet.ProtuStrankaListFormatedWithAdressOIB>
  <DomainObject.Predmet.ProtuStrankaListNazivFormated>
    <izvorni_sadrzaj>
      <item>VIS, dioničko društvo za hotelijerstvo, ugostiteljstvo i turizam</item>
    </izvorni_sadrzaj>
    <derivirana_varijabla naziv="DomainObject.Predmet.ProtuStrankaListNazivFormated_1">
      <item>VIS, dioničko društvo za hotelijerstvo, ugostiteljstvo i turizam</item>
    </derivirana_varijabla>
  </DomainObject.Predmet.ProtuStrankaListNazivFormated>
  <DomainObject.Predmet.ProtuStrankaListNazivFormatedOIB>
    <izvorni_sadrzaj>
      <item>VIS, dioničko društvo za hotelijerstvo, ugostiteljstvo i turizam, OIB 55505367731</item>
    </izvorni_sadrzaj>
    <derivirana_varijabla naziv="DomainObject.Predmet.ProtuStrankaListNazivFormatedOIB_1">
      <item>VIS, dioničko društvo za hotelijerstvo, ugostiteljstvo i turizam, OIB 55505367731</item>
    </derivirana_varijabla>
  </DomainObject.Predmet.ProtuStrankaListNazivFormatedOIB>
  <DomainObject.Predmet.OstaliListFormated>
    <izvorni_sadrzaj>
      <item>Filip Gelo</item>
      <item>Financijska agencija Split</item>
      <item>Općinski sud u Splitu - ZK odjel</item>
      <item>Mira Hajdić</item>
      <item>Narodne novine d.d.</item>
      <item>Županijsko državno odvjetništvo u Splitu</item>
      <item>Porezna uprava, Područni ured Split</item>
      <item>OD Ivkovic &amp; Novak</item>
      <item>TELLIN-HOTELI d.o.o. za usluge i turizam</item>
      <item>GENEZA d. o. o. za savjetovanje u vezi s poslovanjem i upravljanjem</item>
      <item>TELLIN-HOTELI d.o.o. za usluge i turizam</item>
      <item>Semira Pečarević</item>
      <item>David Ilijevski</item>
      <item>Dubravko Žganec</item>
      <item>Ivica Zaradić</item>
      <item>Alen Ivković</item>
      <item>Ivo Juričko</item>
    </izvorni_sadrzaj>
    <derivirana_varijabla naziv="DomainObject.Predmet.OstaliListFormated_1">
      <item>Filip Gelo</item>
      <item>Financijska agencija Split</item>
      <item>Općinski sud u Splitu - ZK odjel</item>
      <item>Mira Hajdić</item>
      <item>Narodne novine d.d.</item>
      <item>Županijsko državno odvjetništvo u Splitu</item>
      <item>Porezna uprava, Područni ured Split</item>
      <item>OD Ivkovic &amp; Novak</item>
      <item>TELLIN-HOTELI d.o.o. za usluge i turizam</item>
      <item>GENEZA d. o. o. za savjetovanje u vezi s poslovanjem i upravljanjem</item>
      <item>TELLIN-HOTELI d.o.o. za usluge i turizam</item>
      <item>Semira Pečarević</item>
      <item>David Ilijevski</item>
      <item>Dubravko Žganec</item>
      <item>Ivica Zaradić</item>
      <item>Alen Ivković</item>
      <item>Ivo Juričko</item>
    </derivirana_varijabla>
  </DomainObject.Predmet.OstaliListFormated>
  <DomainObject.Predmet.OstaliListFormatedOIB>
    <izvorni_sadrzaj>
      <item>Filip Gelo, OIB 68066482877</item>
      <item>Financijska agencija Split</item>
      <item>Općinski sud u Splitu - ZK odjel</item>
      <item>Mira Hajdić, OIB 33624188331</item>
      <item>Narodne novine d.d.</item>
      <item>Županijsko državno odvjetništvo u Splitu</item>
      <item>Porezna uprava, Područni ured Split</item>
      <item>OD Ivkovic &amp; Novak, OIB 63957064080</item>
      <item>TELLIN-HOTELI d.o.o. za usluge i turizam, OIB 50604517839</item>
      <item>GENEZA d. o. o. za savjetovanje u vezi s poslovanjem i upravljanjem, OIB 22668360735</item>
      <item>TELLIN-HOTELI d.o.o. za usluge i turizam, OIB 50604517839</item>
      <item>Semira Pečarević, OIB 49550713188</item>
      <item>David Ilijevski, OIB 85880141968</item>
      <item>Dubravko Žganec, OIB 91016699572</item>
      <item>Ivica Zaradić</item>
      <item>Alen Ivković, OIB 63957064080</item>
      <item>Ivo Juričko</item>
    </izvorni_sadrzaj>
    <derivirana_varijabla naziv="DomainObject.Predmet.OstaliListFormatedOIB_1">
      <item>Filip Gelo, OIB 68066482877</item>
      <item>Financijska agencija Split</item>
      <item>Općinski sud u Splitu - ZK odjel</item>
      <item>Mira Hajdić, OIB 33624188331</item>
      <item>Narodne novine d.d.</item>
      <item>Županijsko državno odvjetništvo u Splitu</item>
      <item>Porezna uprava, Područni ured Split</item>
      <item>OD Ivkovic &amp; Novak, OIB 63957064080</item>
      <item>TELLIN-HOTELI d.o.o. za usluge i turizam, OIB 50604517839</item>
      <item>GENEZA d. o. o. za savjetovanje u vezi s poslovanjem i upravljanjem, OIB 22668360735</item>
      <item>TELLIN-HOTELI d.o.o. za usluge i turizam, OIB 50604517839</item>
      <item>Semira Pečarević, OIB 49550713188</item>
      <item>David Ilijevski, OIB 85880141968</item>
      <item>Dubravko Žganec, OIB 91016699572</item>
      <item>Ivica Zaradić</item>
      <item>Alen Ivković, OIB 63957064080</item>
      <item>Ivo Juričko</item>
    </derivirana_varijabla>
  </DomainObject.Predmet.OstaliListFormatedOIB>
  <DomainObject.Predmet.OstaliListFormatedWithAdress>
    <izvorni_sadrzaj>
      <item>Filip Gelo, Vatrogasna 54, 31000 Osijek</item>
      <item>Financijska agencija Split, Mažuranićevo šetalište 24B, 21000 Split</item>
      <item>Općinski sud u Splitu - ZK odjel, Gundulićeva 29, 21000 Split</item>
      <item>Mira Hajdić, Smiljanićeva 2, 21000 Split</item>
      <item>Narodne novine d.d., Savski gaj, XIII. put 6, 10000 Zagreb</item>
      <item>Županijsko državno odvjetništvo u Splitu, Gundulićeva 29A, 21000 Split</item>
      <item>Porezna uprava, Područni ured Split, Trg Dr. Franje Tuđmana 4, 21000 Split</item>
      <item>OD Ivkovic &amp; Novak</item>
      <item>TELLIN-HOTELI d.o.o. za usluge i turizam, Naselje Helios 5, 21460 Stari Grad</item>
      <item>GENEZA d. o. o. za savjetovanje u vezi s poslovanjem i upravljanjem, Petra Hektorovića 2, 10000 Zagreb</item>
      <item>TELLIN-HOTELI d.o.o. za usluge i turizam, Naselje Helios 5, 21460 Stari Grad</item>
      <item>Semira Pečarević, Lučica 54, 21480 Vis</item>
      <item>David Ilijevski, Tina Ujevića 6, 10020 Strmec</item>
      <item>Dubravko Žganec, Mihovila Pavleka Miškine 12, 42000 Varaždin</item>
      <item>Ivica Zaradić, Kavanjinova 5/II, 21000 Split</item>
      <item>Alen Ivković, Užarska 28, 51000 Rijeka</item>
      <item>Ivo Juričko, Ćiril Metodova 38, 21000 Split</item>
    </izvorni_sadrzaj>
    <derivirana_varijabla naziv="DomainObject.Predmet.OstaliListFormatedWithAdress_1">
      <item>Filip Gelo, Vatrogasna 54, 31000 Osijek</item>
      <item>Financijska agencija Split, Mažuranićevo šetalište 24B, 21000 Split</item>
      <item>Općinski sud u Splitu - ZK odjel, Gundulićeva 29, 21000 Split</item>
      <item>Mira Hajdić, Smiljanićeva 2, 21000 Split</item>
      <item>Narodne novine d.d., Savski gaj, XIII. put 6, 10000 Zagreb</item>
      <item>Županijsko državno odvjetništvo u Splitu, Gundulićeva 29A, 21000 Split</item>
      <item>Porezna uprava, Područni ured Split, Trg Dr. Franje Tuđmana 4, 21000 Split</item>
      <item>OD Ivkovic &amp; Novak</item>
      <item>TELLIN-HOTELI d.o.o. za usluge i turizam, Naselje Helios 5, 21460 Stari Grad</item>
      <item>GENEZA d. o. o. za savjetovanje u vezi s poslovanjem i upravljanjem, Petra Hektorovića 2, 10000 Zagreb</item>
      <item>TELLIN-HOTELI d.o.o. za usluge i turizam, Naselje Helios 5, 21460 Stari Grad</item>
      <item>Semira Pečarević, Lučica 54, 21480 Vis</item>
      <item>David Ilijevski, Tina Ujevića 6, 10020 Strmec</item>
      <item>Dubravko Žganec, Mihovila Pavleka Miškine 12, 42000 Varaždin</item>
      <item>Ivica Zaradić, Kavanjinova 5/II, 21000 Split</item>
      <item>Alen Ivković, Užarska 28, 51000 Rijeka</item>
      <item>Ivo Juričko, Ćiril Metodova 38, 21000 Split</item>
    </derivirana_varijabla>
  </DomainObject.Predmet.OstaliListFormatedWithAdress>
  <DomainObject.Predmet.OstaliListFormatedWithAdressOIB>
    <izvorni_sadrzaj>
      <item>Filip Gelo, OIB 68066482877, Vatrogasna 54, 31000 Osijek</item>
      <item>Financijska agencija Split, Mažuranićevo šetalište 24B, 21000 Split</item>
      <item>Općinski sud u Splitu - ZK odjel, Gundulićeva 29, 21000 Split</item>
      <item>Mira Hajdić, OIB 33624188331, Smiljanićeva 2, 21000 Split</item>
      <item>Narodne novine d.d., Savski gaj, XIII. put 6, 10000 Zagreb</item>
      <item>Županijsko državno odvjetništvo u Splitu, Gundulićeva 29A, 21000 Split</item>
      <item>Porezna uprava, Područni ured Split, Trg Dr. Franje Tuđmana 4, 21000 Split</item>
      <item>OD Ivkovic &amp; Novak, OIB 63957064080</item>
      <item>TELLIN-HOTELI d.o.o. za usluge i turizam, OIB 50604517839, Naselje Helios 5, 21460 Stari Grad</item>
      <item>GENEZA d. o. o. za savjetovanje u vezi s poslovanjem i upravljanjem, OIB 22668360735, Petra Hektorovića 2, 10000 Zagreb</item>
      <item>TELLIN-HOTELI d.o.o. za usluge i turizam, OIB 50604517839, Naselje Helios 5, 21460 Stari Grad</item>
      <item>Semira Pečarević, OIB 49550713188, Lučica 54, 21480 Vis</item>
      <item>David Ilijevski, OIB 85880141968, Tina Ujevića 6, 10020 Strmec</item>
      <item>Dubravko Žganec, OIB 91016699572, Mihovila Pavleka Miškine 12, 42000 Varaždin</item>
      <item>Ivica Zaradić, Kavanjinova 5/II, 21000 Split</item>
      <item>Alen Ivković, OIB 63957064080, Užarska 28, 51000 Rijeka</item>
      <item>Ivo Juričko, Ćiril Metodova 38, 21000 Split</item>
    </izvorni_sadrzaj>
    <derivirana_varijabla naziv="DomainObject.Predmet.OstaliListFormatedWithAdressOIB_1">
      <item>Filip Gelo, OIB 68066482877, Vatrogasna 54, 31000 Osijek</item>
      <item>Financijska agencija Split, Mažuranićevo šetalište 24B, 21000 Split</item>
      <item>Općinski sud u Splitu - ZK odjel, Gundulićeva 29, 21000 Split</item>
      <item>Mira Hajdić, OIB 33624188331, Smiljanićeva 2, 21000 Split</item>
      <item>Narodne novine d.d., Savski gaj, XIII. put 6, 10000 Zagreb</item>
      <item>Županijsko državno odvjetništvo u Splitu, Gundulićeva 29A, 21000 Split</item>
      <item>Porezna uprava, Područni ured Split, Trg Dr. Franje Tuđmana 4, 21000 Split</item>
      <item>OD Ivkovic &amp; Novak, OIB 63957064080</item>
      <item>TELLIN-HOTELI d.o.o. za usluge i turizam, OIB 50604517839, Naselje Helios 5, 21460 Stari Grad</item>
      <item>GENEZA d. o. o. za savjetovanje u vezi s poslovanjem i upravljanjem, OIB 22668360735, Petra Hektorovića 2, 10000 Zagreb</item>
      <item>TELLIN-HOTELI d.o.o. za usluge i turizam, OIB 50604517839, Naselje Helios 5, 21460 Stari Grad</item>
      <item>Semira Pečarević, OIB 49550713188, Lučica 54, 21480 Vis</item>
      <item>David Ilijevski, OIB 85880141968, Tina Ujevića 6, 10020 Strmec</item>
      <item>Dubravko Žganec, OIB 91016699572, Mihovila Pavleka Miškine 12, 42000 Varaždin</item>
      <item>Ivica Zaradić, Kavanjinova 5/II, 21000 Split</item>
      <item>Alen Ivković, OIB 63957064080, Užarska 28, 51000 Rijeka</item>
      <item>Ivo Juričko, Ćiril Metodova 38, 21000 Split</item>
    </derivirana_varijabla>
  </DomainObject.Predmet.OstaliListFormatedWithAdressOIB>
  <DomainObject.Predmet.OstaliListNazivFormated>
    <izvorni_sadrzaj>
      <item>Filip Gelo</item>
      <item>Financijska agencija Split</item>
      <item>Općinski sud u Splitu - ZK odjel</item>
      <item>Mira Hajdić</item>
      <item>Narodne novine d.d.</item>
      <item>Županijsko državno odvjetništvo u Splitu</item>
      <item>Porezna uprava, Područni ured Split</item>
      <item>OD Ivkovic &amp; Novak</item>
      <item>TELLIN-HOTELI d.o.o. za usluge i turizam</item>
      <item>GENEZA d. o. o. za savjetovanje u vezi s poslovanjem i upravljanjem</item>
      <item>TELLIN-HOTELI d.o.o. za usluge i turizam</item>
      <item>Semira Pečarević</item>
      <item>David Ilijevski</item>
      <item>Dubravko Žganec</item>
      <item>Ivica Zaradić</item>
      <item>Alen Ivković</item>
      <item>Ivo Juričko</item>
    </izvorni_sadrzaj>
    <derivirana_varijabla naziv="DomainObject.Predmet.OstaliListNazivFormated_1">
      <item>Filip Gelo</item>
      <item>Financijska agencija Split</item>
      <item>Općinski sud u Splitu - ZK odjel</item>
      <item>Mira Hajdić</item>
      <item>Narodne novine d.d.</item>
      <item>Županijsko državno odvjetništvo u Splitu</item>
      <item>Porezna uprava, Područni ured Split</item>
      <item>OD Ivkovic &amp; Novak</item>
      <item>TELLIN-HOTELI d.o.o. za usluge i turizam</item>
      <item>GENEZA d. o. o. za savjetovanje u vezi s poslovanjem i upravljanjem</item>
      <item>TELLIN-HOTELI d.o.o. za usluge i turizam</item>
      <item>Semira Pečarević</item>
      <item>David Ilijevski</item>
      <item>Dubravko Žganec</item>
      <item>Ivica Zaradić</item>
      <item>Alen Ivković</item>
      <item>Ivo Juričko</item>
    </derivirana_varijabla>
  </DomainObject.Predmet.OstaliListNazivFormated>
  <DomainObject.Predmet.OstaliListNazivFormatedOIB>
    <izvorni_sadrzaj>
      <item>Filip Gelo, OIB 68066482877</item>
      <item>Financijska agencija Split</item>
      <item>Općinski sud u Splitu - ZK odjel</item>
      <item>Mira Hajdić, OIB 33624188331</item>
      <item>Narodne novine d.d.</item>
      <item>Županijsko državno odvjetništvo u Splitu</item>
      <item>Porezna uprava, Područni ured Split</item>
      <item>OD Ivkovic &amp; Novak, OIB 63957064080</item>
      <item>TELLIN-HOTELI d.o.o. za usluge i turizam, OIB 50604517839</item>
      <item>GENEZA d. o. o. za savjetovanje u vezi s poslovanjem i upravljanjem, OIB 22668360735</item>
      <item>TELLIN-HOTELI d.o.o. za usluge i turizam, OIB 50604517839</item>
      <item>Semira Pečarević, OIB 49550713188</item>
      <item>David Ilijevski, OIB 85880141968</item>
      <item>Dubravko Žganec, OIB 91016699572</item>
      <item>Ivica Zaradić</item>
      <item>Alen Ivković, OIB 63957064080</item>
      <item>Ivo Juričko</item>
    </izvorni_sadrzaj>
    <derivirana_varijabla naziv="DomainObject.Predmet.OstaliListNazivFormatedOIB_1">
      <item>Filip Gelo, OIB 68066482877</item>
      <item>Financijska agencija Split</item>
      <item>Općinski sud u Splitu - ZK odjel</item>
      <item>Mira Hajdić, OIB 33624188331</item>
      <item>Narodne novine d.d.</item>
      <item>Županijsko državno odvjetništvo u Splitu</item>
      <item>Porezna uprava, Područni ured Split</item>
      <item>OD Ivkovic &amp; Novak, OIB 63957064080</item>
      <item>TELLIN-HOTELI d.o.o. za usluge i turizam, OIB 50604517839</item>
      <item>GENEZA d. o. o. za savjetovanje u vezi s poslovanjem i upravljanjem, OIB 22668360735</item>
      <item>TELLIN-HOTELI d.o.o. za usluge i turizam, OIB 50604517839</item>
      <item>Semira Pečarević, OIB 49550713188</item>
      <item>David Ilijevski, OIB 85880141968</item>
      <item>Dubravko Žganec, OIB 91016699572</item>
      <item>Ivica Zaradić</item>
      <item>Alen Ivković, OIB 63957064080</item>
      <item>Ivo Juričko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listopada 2015.</izvorni_sadrzaj>
    <derivirana_varijabla naziv="DomainObject.Datum_1">20.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</izvorni_sadrzaj>
    <derivirana_varijabla naziv="DomainObject.Predmet.StrankaIDrugi_1">FINA ZAGREB</derivirana_varijabla>
  </DomainObject.Predmet.StrankaIDrugi>
  <DomainObject.Predmet.ProtustrankaIDrugi>
    <izvorni_sadrzaj>VIS, dioničko društvo za hotelijerstvo, ugostiteljstvo i turizam</izvorni_sadrzaj>
    <derivirana_varijabla naziv="DomainObject.Predmet.ProtustrankaIDrugi_1">VIS, dioničko društvo za hotelijerstvo, ugostiteljstvo i turizam</derivirana_varijabla>
  </DomainObject.Predmet.ProtustrankaIDrugi>
  <DomainObject.Predmet.StrankaIDrugiAdressOIB>
    <izvorni_sadrzaj>FINA ZAGREB, Koturaška 43, 10000 Zagreb</izvorni_sadrzaj>
    <derivirana_varijabla naziv="DomainObject.Predmet.StrankaIDrugiAdressOIB_1">FINA ZAGREB, Koturaška 43, 10000 Zagreb</derivirana_varijabla>
  </DomainObject.Predmet.StrankaIDrugiAdressOIB>
  <DomainObject.Predmet.ProtustrankaIDrugiAdressOIB>
    <izvorni_sadrzaj>VIS, dioničko društvo za hotelijerstvo, ugostiteljstvo i turizam, OIB 55505367731, Šetalište Apolonija Zanelle 5, 21480 Vis</izvorni_sadrzaj>
    <derivirana_varijabla naziv="DomainObject.Predmet.ProtustrankaIDrugiAdressOIB_1">VIS, dioničko društvo za hotelijerstvo, ugostiteljstvo i turizam, OIB 55505367731, Šetalište Apolonija Zanelle 5, 21480 Vis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ZAGREB</item>
      <item>VIS, dioničko društvo za hotelijerstvo, ugostiteljstvo i turizam</item>
      <item>Filip Gelo</item>
      <item>Financijska agencija Split</item>
      <item>Općinski sud u Splitu - ZK odjel</item>
      <item>Mira Hajdić</item>
      <item>Narodne novine d.d.</item>
      <item>Županijsko državno odvjetništvo u Splitu</item>
      <item>Porezna uprava, Područni ured Split</item>
      <item>OD Ivkovic &amp; Novak</item>
      <item>TELLIN-HOTELI d.o.o. za usluge i turizam</item>
      <item>GENEZA d. o. o. za savjetovanje u vezi s poslovanjem i upravljanjem</item>
      <item>TELLIN-HOTELI d.o.o. za usluge i turizam</item>
      <item>Semira Pečarević</item>
      <item>David Ilijevski</item>
      <item>Dubravko Žganec</item>
      <item>Ivica Zaradić</item>
      <item>Alen Ivković</item>
      <item>Ivo Juričko</item>
    </izvorni_sadrzaj>
    <derivirana_varijabla naziv="DomainObject.Predmet.SudioniciListNaziv_1">
      <item>FINA ZAGREB</item>
      <item>VIS, dioničko društvo za hotelijerstvo, ugostiteljstvo i turizam</item>
      <item>Filip Gelo</item>
      <item>Financijska agencija Split</item>
      <item>Općinski sud u Splitu - ZK odjel</item>
      <item>Mira Hajdić</item>
      <item>Narodne novine d.d.</item>
      <item>Županijsko državno odvjetništvo u Splitu</item>
      <item>Porezna uprava, Područni ured Split</item>
      <item>OD Ivkovic &amp; Novak</item>
      <item>TELLIN-HOTELI d.o.o. za usluge i turizam</item>
      <item>GENEZA d. o. o. za savjetovanje u vezi s poslovanjem i upravljanjem</item>
      <item>TELLIN-HOTELI d.o.o. za usluge i turizam</item>
      <item>Semira Pečarević</item>
      <item>David Ilijevski</item>
      <item>Dubravko Žganec</item>
      <item>Ivica Zaradić</item>
      <item>Alen Ivković</item>
      <item>Ivo Juričko</item>
    </derivirana_varijabla>
  </DomainObject.Predmet.SudioniciListNaziv>
  <DomainObject.Predmet.SudioniciListAdressOIB>
    <izvorni_sadrzaj>
      <item>FINA ZAGREB, Koturaška 43,10000 Zagreb</item>
      <item>VIS, dioničko društvo za hotelijerstvo, ugostiteljstvo i turizam, OIB 55505367731, Šetalište Apolonija Zanelle 5,21480 Vis</item>
      <item>Filip Gelo, OIB 68066482877, Vatrogasna 54,31000 Osijek</item>
      <item>Financijska agencija Split, Mažuranićevo šetalište 24B,21000 Split</item>
      <item>Općinski sud u Splitu - ZK odjel, Gundulićeva 29,21000 Split</item>
      <item>Mira Hajdić, OIB 33624188331, Smiljanićeva 2,21000 Split</item>
      <item>Narodne novine d.d., Savski gaj, XIII. put 6,10000 Zagreb</item>
      <item>Županijsko državno odvjetništvo u Splitu, Gundulićeva 29A,21000 Split</item>
      <item>Porezna uprava, Područni ured Split, Trg Dr. Franje Tuđmana 4,21000 Split</item>
      <item>OD Ivkovic &amp; Novak, OIB 63957064080</item>
      <item>TELLIN-HOTELI d.o.o. za usluge i turizam, OIB 50604517839, Naselje Helios 5,21460 Stari Grad</item>
      <item>GENEZA d. o. o. za savjetovanje u vezi s poslovanjem i upravljanjem, OIB 22668360735, Petra Hektorovića 2,10000 Zagreb</item>
      <item>TELLIN-HOTELI d.o.o. za usluge i turizam, OIB 50604517839, Naselje Helios 5,21460 Stari Grad</item>
      <item>Semira Pečarević, OIB 49550713188, Lučica 54,21480 Vis</item>
      <item>David Ilijevski, OIB 85880141968, Tina Ujevića 6,10020 Strmec</item>
      <item>Dubravko Žganec, OIB 91016699572, Mihovila Pavleka Miškine 12,42000 Varaždin</item>
      <item>Ivica Zaradić, Kavanjinova 5/II,21000 Split</item>
      <item>Alen Ivković, OIB 63957064080, Užarska 28,51000 Rijeka</item>
      <item>Ivo Juričko, Ćiril Metodova 38,21000 Split</item>
    </izvorni_sadrzaj>
    <derivirana_varijabla naziv="DomainObject.Predmet.SudioniciListAdressOIB_1">
      <item>FINA ZAGREB, Koturaška 43,10000 Zagreb</item>
      <item>VIS, dioničko društvo za hotelijerstvo, ugostiteljstvo i turizam, OIB 55505367731, Šetalište Apolonija Zanelle 5,21480 Vis</item>
      <item>Filip Gelo, OIB 68066482877, Vatrogasna 54,31000 Osijek</item>
      <item>Financijska agencija Split, Mažuranićevo šetalište 24B,21000 Split</item>
      <item>Općinski sud u Splitu - ZK odjel, Gundulićeva 29,21000 Split</item>
      <item>Mira Hajdić, OIB 33624188331, Smiljanićeva 2,21000 Split</item>
      <item>Narodne novine d.d., Savski gaj, XIII. put 6,10000 Zagreb</item>
      <item>Županijsko državno odvjetništvo u Splitu, Gundulićeva 29A,21000 Split</item>
      <item>Porezna uprava, Područni ured Split, Trg Dr. Franje Tuđmana 4,21000 Split</item>
      <item>OD Ivkovic &amp; Novak, OIB 63957064080</item>
      <item>TELLIN-HOTELI d.o.o. za usluge i turizam, OIB 50604517839, Naselje Helios 5,21460 Stari Grad</item>
      <item>GENEZA d. o. o. za savjetovanje u vezi s poslovanjem i upravljanjem, OIB 22668360735, Petra Hektorovića 2,10000 Zagreb</item>
      <item>TELLIN-HOTELI d.o.o. za usluge i turizam, OIB 50604517839, Naselje Helios 5,21460 Stari Grad</item>
      <item>Semira Pečarević, OIB 49550713188, Lučica 54,21480 Vis</item>
      <item>David Ilijevski, OIB 85880141968, Tina Ujevića 6,10020 Strmec</item>
      <item>Dubravko Žganec, OIB 91016699572, Mihovila Pavleka Miškine 12,42000 Varaždin</item>
      <item>Ivica Zaradić, Kavanjinova 5/II,21000 Split</item>
      <item>Alen Ivković, OIB 63957064080, Užarska 28,51000 Rijeka</item>
      <item>Ivo Juričko, Ćiril Metodova 38,21000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55505367731</item>
      <item>, OIB 68066482877</item>
      <item>, OIB null</item>
      <item>, OIB null</item>
      <item>, OIB 33624188331</item>
      <item>, OIB null</item>
      <item>, OIB null</item>
      <item>, OIB null</item>
      <item>, OIB 63957064080</item>
      <item>, OIB 50604517839</item>
      <item>, OIB 22668360735</item>
      <item>, OIB 50604517839</item>
      <item>, OIB 49550713188</item>
      <item>, OIB 85880141968</item>
      <item>, OIB 91016699572</item>
      <item>, OIB null</item>
      <item>, OIB 63957064080</item>
      <item>, OIB null</item>
    </izvorni_sadrzaj>
    <derivirana_varijabla naziv="DomainObject.Predmet.SudioniciListNazivOIB_1">
      <item>, OIB null</item>
      <item>, OIB 55505367731</item>
      <item>, OIB 68066482877</item>
      <item>, OIB null</item>
      <item>, OIB null</item>
      <item>, OIB 33624188331</item>
      <item>, OIB null</item>
      <item>, OIB null</item>
      <item>, OIB null</item>
      <item>, OIB 63957064080</item>
      <item>, OIB 50604517839</item>
      <item>, OIB 22668360735</item>
      <item>, OIB 50604517839</item>
      <item>, OIB 49550713188</item>
      <item>, OIB 85880141968</item>
      <item>, OIB 91016699572</item>
      <item>, OIB null</item>
      <item>, OIB 63957064080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1F3FAFA-8B5D-4207-B7D8-C55B2340FCB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Trgovački sud Split</properties:Company>
  <properties:Pages>8</properties:Pages>
  <properties:Words>2415</properties:Words>
  <properties:Characters>15363</properties:Characters>
  <properties:Lines>281</properties:Lines>
  <properties:Paragraphs>178</properties:Paragraphs>
  <properties:TotalTime>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17814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2015-10-20T07:03:00Z</dcterms:created>
  <dc:creator>Trgovački sud Split</dc:creator>
  <cp:lastModifiedBy>Ana Golub Gruić</cp:lastModifiedBy>
  <cp:lastPrinted>2015-10-20T10:28:00Z</cp:lastPrinted>
  <dcterms:modified xmlns:xsi="http://www.w3.org/2001/XMLSchema-instance" xsi:type="dcterms:W3CDTF">2015-10-20T10:55:00Z</dcterms:modified>
  <cp:revision>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8</vt:i4>
  </prop:property>
</prop:Properties>
</file>