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bb7e" w14:paraId="40cbb7e" w:rsidRDefault="00F83695" w:rsidP="00F83695" w:rsidR="00F83695" w:rsidRPr="00FC5BDA">
      <w:pPr>
        <w15:collapsed w:val="false"/>
      </w:pPr>
      <w:bookmarkStart w:name="_GoBack" w:id="0"/>
      <w:bookmarkEnd w:id="0"/>
    </w:p>
    <w:p w:rsidRDefault="00F83695" w:rsidP="00F83695" w:rsidR="00F83695" w:rsidRPr="00FC5BDA"/>
    <w:p w:rsidRDefault="00F83695" w:rsidP="00F83695" w:rsidR="00F83695" w:rsidRPr="00FC5BDA"/>
    <w:p w:rsidRDefault="00F83695" w:rsidP="00F83695" w:rsidR="00F83695" w:rsidRPr="00FC5BDA"/>
    <w:p w:rsidRDefault="00F83695" w:rsidP="00F83695" w:rsidR="00F83695" w:rsidRPr="00FC5BDA"/>
    <w:p w:rsidRDefault="00F83695" w:rsidP="00F83695" w:rsidR="00F83695" w:rsidRPr="00FC5BDA">
      <w:pPr>
        <w:jc w:val="center"/>
      </w:pPr>
    </w:p>
    <w:p w:rsidRDefault="00A86AE7" w:rsidP="00F83695" w:rsidR="00A86AE7" w:rsidRPr="00FC5BDA">
      <w:pPr>
        <w:jc w:val="center"/>
      </w:pPr>
    </w:p>
    <w:p w:rsidRDefault="001A0696" w:rsidP="001A0696" w:rsidR="001A0696" w:rsidRPr="00FC5BDA">
      <w:pPr>
        <w:jc w:val="center"/>
      </w:pPr>
      <w:r w:rsidRPr="00FC5BDA">
        <w:t>R E P U B L I K A    H R V A T S K A</w:t>
      </w:r>
    </w:p>
    <w:p w:rsidRDefault="001A0696" w:rsidP="001A0696" w:rsidR="001A0696" w:rsidRPr="00FC5BDA">
      <w:pPr>
        <w:jc w:val="center"/>
      </w:pPr>
      <w:r w:rsidRPr="00FC5BDA">
        <w:t>Z  A  K  L  J  U  Č  A  K</w:t>
      </w:r>
    </w:p>
    <w:p w:rsidRDefault="00F83695" w:rsidP="00F83695" w:rsidR="00F83695" w:rsidRPr="00FC5BDA">
      <w:pPr>
        <w:jc w:val="both"/>
      </w:pPr>
    </w:p>
    <w:p w:rsidRDefault="001A0696" w:rsidP="001A0696" w:rsidR="001A0696" w:rsidRPr="00FC5BDA">
      <w:pPr>
        <w:jc w:val="both"/>
      </w:pPr>
      <w:r w:rsidRPr="00FC5BDA">
        <w:tab/>
      </w:r>
      <w:r w:rsidRPr="00FC5BDA">
        <w:tab/>
        <w:t xml:space="preserve">Trgovački sud u Rijeci, po stečajnom sucu Veri Jelenović, u </w:t>
      </w:r>
      <w:r w:rsidR="00FC5BDA" w:rsidRPr="00FC5BDA">
        <w:t xml:space="preserve">stečajnom </w:t>
      </w:r>
      <w:r w:rsidRPr="00FC5BDA">
        <w:t xml:space="preserve">postupku </w:t>
      </w:r>
      <w:r w:rsidR="00FC5BDA" w:rsidRPr="00FC5BDA">
        <w:t>nad dužnikom S.A.X.B.A.U. društvo s ograničenom odgovornošću za graditeljstvo i poslovanje nekretninama u stečaju Labin, Kature 24/1,  OIB 87403406285</w:t>
      </w:r>
      <w:r w:rsidRPr="00FC5BDA">
        <w:t xml:space="preserve">, dana </w:t>
      </w:r>
      <w:r w:rsidR="00FC5BDA" w:rsidRPr="00FC5BDA">
        <w:t>7. rujna 2015</w:t>
      </w:r>
      <w:r w:rsidRPr="00FC5BDA">
        <w:t>. godine</w:t>
      </w:r>
    </w:p>
    <w:p w:rsidRDefault="00F83695" w:rsidP="00F83695" w:rsidR="00F83695" w:rsidRPr="00FC5BDA">
      <w:pPr>
        <w:jc w:val="center"/>
      </w:pPr>
      <w:r w:rsidRPr="00FC5BDA">
        <w:t>z a k l j u č i o     j e</w:t>
      </w:r>
    </w:p>
    <w:p w:rsidRDefault="00F83695" w:rsidP="00F83695" w:rsidR="00F83695" w:rsidRPr="00FC5BDA"/>
    <w:p w:rsidRDefault="00F83695" w:rsidP="00117965" w:rsidR="00F83695" w:rsidRPr="00FC5BDA">
      <w:pPr>
        <w:jc w:val="both"/>
      </w:pPr>
      <w:r w:rsidRPr="00FC5BDA">
        <w:tab/>
        <w:t xml:space="preserve">I. </w:t>
      </w:r>
      <w:r w:rsidR="00FC5BDA" w:rsidRPr="00FC5BDA">
        <w:t>O</w:t>
      </w:r>
      <w:r w:rsidRPr="00FC5BDA">
        <w:t xml:space="preserve">dređuje se brisanje iz zemljišne knjige za nekretninu </w:t>
      </w:r>
      <w:r w:rsidR="00117965" w:rsidRPr="00FC5BDA">
        <w:t xml:space="preserve">upisanu u zemljišnim knjigama Općinskog suda u </w:t>
      </w:r>
      <w:r w:rsidR="00117965" w:rsidRPr="00FC5BDA">
        <w:rPr>
          <w:noProof/>
        </w:rPr>
        <w:t>Općinskog suda u Puli-Pola i to</w:t>
      </w:r>
      <w:r w:rsidR="00117965" w:rsidRPr="00FC5BDA">
        <w:t xml:space="preserve"> vilu s bazenom na k.č. 1496/2 od 719 m2 upisanu u zk.ul. 1639 k.o. Štokovci</w:t>
      </w:r>
      <w:r w:rsidRPr="00FC5BDA">
        <w:t>:</w:t>
      </w:r>
    </w:p>
    <w:p w:rsidRDefault="00F83695" w:rsidP="00FC5BDA" w:rsidR="00117965" w:rsidRPr="00FC5BDA">
      <w:pPr>
        <w:jc w:val="both"/>
      </w:pPr>
      <w:r w:rsidRPr="00FC5BDA">
        <w:t xml:space="preserve"> - </w:t>
      </w:r>
      <w:r w:rsidR="00117965" w:rsidRPr="00FC5BDA">
        <w:t>založnog prava</w:t>
      </w:r>
      <w:r w:rsidR="00FC5BDA" w:rsidRPr="00FC5BDA">
        <w:t xml:space="preserve"> – hipoteke </w:t>
      </w:r>
      <w:r w:rsidR="00117965" w:rsidRPr="00FC5BDA">
        <w:t xml:space="preserve">upisanog na </w:t>
      </w:r>
      <w:r w:rsidR="00FC5BDA" w:rsidRPr="00FC5BDA">
        <w:t>temelju rješenja o ovrsi ovoga suda posl. broj 2 Ovr-199/11, od 19. travnja 2011. godine, ovršnog Poreznog rješenja izdanog od strane Ministarstva financija, Porezna uprava Područni ured Pazin, broj klasa; UP/I-471-02/07-01/96, Ur.broj; 513-07-18-07-08, od 23. kolovoza 2007. godine, Izvješća o primicima od nesamostalnog rada (plaći i mirovini), Porezu na dohodak i prirezu, te doprinosima za obvezna osiguranja u mjesecu 01. godine, 2009., u mjesecu 02. godine 2009, u mjesecu 03. godine 2009., u mjesecu 04. godine 2009., u mjesecu 05. godine 2009. izdanih od strane Ministarstva financija, Porezne uprave Područni ured Pazin, Ispostava Labin i Tabelarnog pregleda glavnice prema dospijeću- temeljem obračunskih prijava, na teret nekretnine u A.I.dio radi osiguranja novčane tražbine predlagatelja osiguranja u iznosu od 248.995,45kuna, (dvjestočetrdesetiosamtisućadevetstodevedesetipetkunaičetrdesetipetlipa), zajedno sa zakonskim zateznim kamatama specificiranim u točki I. ovog prijedloga, pa do namirenja i troškova ovog postupka osiguranja sa zakonskim zateznim kamatama po stopi propisanoj čl. 29 st. 2 Zakona o obveznim odnosima ( u daljnjem tekstu ZOO, NN 35/05), (uvećanjem eskontne stope Hrvatske narodne banke koja je vrijedila zadnjeg dana polugodišta, koje je prethodilo tekućem polugodištu za pet postotnih poena), tekućim počev od dana donošenja rješenja o osiguranju, pa do isplate, sa zabilježbom ovršnosti tražbine, radi čijeg osiguranja je uknjižba dopuštena u korist</w:t>
      </w:r>
      <w:r w:rsidR="00117965" w:rsidRPr="00FC5BDA">
        <w:t>, u korist</w:t>
      </w:r>
      <w:r w:rsidR="0028462E" w:rsidRPr="00FC5BDA">
        <w:t xml:space="preserve"> </w:t>
      </w:r>
      <w:r w:rsidR="00FC5BDA" w:rsidRPr="00FC5BDA">
        <w:t>REPUBLIKE HRVATSKE, MINISTARSTVA FINANCIJA, POREZNE UPRAVE-PODRUČNI URED PAZIN ISPOSTAVA POREČ</w:t>
      </w:r>
      <w:r w:rsidR="00117965" w:rsidRPr="00FC5BDA">
        <w:t>¸</w:t>
      </w:r>
    </w:p>
    <w:p w:rsidRDefault="00F83695" w:rsidP="00F83695" w:rsidR="00F83695" w:rsidRPr="00FC5BDA">
      <w:pPr>
        <w:jc w:val="both"/>
      </w:pPr>
      <w:r w:rsidRPr="00FC5BDA">
        <w:tab/>
      </w:r>
      <w:r w:rsidRPr="00FC5BDA">
        <w:tab/>
        <w:t xml:space="preserve">II. Provedbu ovog zaključka izvršiti će zemljišno knjižni odjel </w:t>
      </w:r>
      <w:r w:rsidR="00FC5BDA" w:rsidRPr="00FC5BDA">
        <w:t xml:space="preserve">Labin </w:t>
      </w:r>
      <w:r w:rsidRPr="00FC5BDA">
        <w:t xml:space="preserve">Općinskog suda u </w:t>
      </w:r>
      <w:r w:rsidR="00117965" w:rsidRPr="00FC5BDA">
        <w:t>Puli-Pola</w:t>
      </w:r>
      <w:r w:rsidRPr="00FC5BDA">
        <w:t>.</w:t>
      </w:r>
    </w:p>
    <w:p w:rsidRDefault="00F83695" w:rsidP="00F83695" w:rsidR="00F83695" w:rsidRPr="00FC5BDA">
      <w:pPr>
        <w:jc w:val="both"/>
      </w:pPr>
    </w:p>
    <w:p w:rsidRDefault="00F83695" w:rsidP="00F83695" w:rsidR="00F83695" w:rsidRPr="00FC5BDA">
      <w:pPr>
        <w:jc w:val="center"/>
      </w:pPr>
      <w:r w:rsidRPr="00FC5BDA">
        <w:t>Obrazloženje</w:t>
      </w:r>
    </w:p>
    <w:p w:rsidRDefault="00F83695" w:rsidP="00F83695" w:rsidR="00F83695" w:rsidRPr="00FC5BDA">
      <w:pPr>
        <w:pStyle w:val="Uvuenotijeloteksta"/>
        <w:rPr>
          <w:szCs w:val="24"/>
        </w:rPr>
      </w:pPr>
      <w:r w:rsidRPr="00FC5BDA">
        <w:rPr>
          <w:szCs w:val="24"/>
        </w:rPr>
        <w:tab/>
        <w:t>Rješenje o dosudi nekretnine postalo je pravomoćno.</w:t>
      </w:r>
    </w:p>
    <w:p w:rsidRDefault="00F83695" w:rsidP="00F83695" w:rsidR="00F83695" w:rsidRPr="00FC5BDA">
      <w:pPr>
        <w:pStyle w:val="Uvuenotijeloteksta"/>
        <w:rPr>
          <w:szCs w:val="24"/>
        </w:rPr>
      </w:pPr>
      <w:r w:rsidRPr="00FC5BDA">
        <w:rPr>
          <w:szCs w:val="24"/>
        </w:rPr>
        <w:tab/>
        <w:t>Kupac je položio kupovnu cijenu u cijelosti t</w:t>
      </w:r>
      <w:r w:rsidR="00117965" w:rsidRPr="00FC5BDA">
        <w:rPr>
          <w:szCs w:val="24"/>
        </w:rPr>
        <w:t>e je sud zaključio kao u izreci</w:t>
      </w:r>
      <w:r w:rsidRPr="00FC5BDA">
        <w:rPr>
          <w:szCs w:val="24"/>
        </w:rPr>
        <w:t>.</w:t>
      </w:r>
    </w:p>
    <w:p w:rsidRDefault="00E00E58" w:rsidP="00F83695" w:rsidR="00F83695" w:rsidRPr="00FC5BDA">
      <w:pPr>
        <w:jc w:val="center"/>
      </w:pPr>
      <w:r w:rsidRPr="00FC5BDA">
        <w:t xml:space="preserve">Rijeka, </w:t>
      </w:r>
      <w:r w:rsidR="00FC5BDA" w:rsidRPr="00FC5BDA">
        <w:t>7. rujna 2015</w:t>
      </w:r>
      <w:r w:rsidR="00F83695" w:rsidRPr="00FC5BDA">
        <w:t>. godine</w:t>
      </w:r>
    </w:p>
    <w:p w:rsidRDefault="00FC5BDA" w:rsidR="00FC5BDA" w:rsidRPr="00FC5BDA">
      <w:pPr>
        <w:jc w:val="both"/>
      </w:pPr>
      <w:r w:rsidRPr="00FC5BDA">
        <w:t xml:space="preserve">                                                                                                 Stečajni sudac</w:t>
      </w:r>
    </w:p>
    <w:p w:rsidRDefault="00FC5BDA" w:rsidR="00FC5BDA" w:rsidRPr="00FC5BDA">
      <w:pPr>
        <w:jc w:val="both"/>
      </w:pPr>
      <w:r w:rsidRPr="00FC5BDA">
        <w:t xml:space="preserve">                                                                                                 Vera Jelenović </w:t>
      </w:r>
    </w:p>
    <w:p w:rsidRDefault="00F83695" w:rsidP="00F83695" w:rsidR="00F83695" w:rsidRPr="00FC5BDA"/>
    <w:p w:rsidRDefault="00F83695" w:rsidP="00F83695" w:rsidR="00F83695" w:rsidRPr="00FC5BDA">
      <w:r w:rsidRPr="00FC5BDA">
        <w:t>UPUTA O PRAVNOM LIJEKU:</w:t>
      </w:r>
    </w:p>
    <w:p w:rsidRDefault="00F83695" w:rsidP="00F83695" w:rsidR="00F83695" w:rsidRPr="00FC5BDA">
      <w:r w:rsidRPr="00FC5BDA">
        <w:t>Protiv ovog zaključka nije dopušten pravni lijek (čl. 11. OZ-a u svezi sa čl. 164.st. 1. SZ-a).</w:t>
      </w:r>
    </w:p>
    <w:p w:rsidRDefault="0028462E" w:rsidP="00F83695" w:rsidR="0028462E" w:rsidRPr="00FC5BDA"/>
    <w:p w:rsidRDefault="00F83695" w:rsidP="00F83695" w:rsidR="00F83695" w:rsidRPr="00FC5BDA">
      <w:r w:rsidRPr="00FC5BDA">
        <w:t>DNA</w:t>
      </w:r>
    </w:p>
    <w:p w:rsidRDefault="004C76EE" w:rsidP="00F83695" w:rsidR="00F83695" w:rsidRPr="00FC5BDA">
      <w:r w:rsidRPr="00FC5BDA">
        <w:t xml:space="preserve">- </w:t>
      </w:r>
      <w:r w:rsidR="00F83695" w:rsidRPr="00FC5BDA">
        <w:t xml:space="preserve"> </w:t>
      </w:r>
      <w:r w:rsidR="00117965" w:rsidRPr="00FC5BDA">
        <w:t xml:space="preserve">st. upravitelju i </w:t>
      </w:r>
      <w:r w:rsidR="00F83695" w:rsidRPr="00FC5BDA">
        <w:t>kup</w:t>
      </w:r>
      <w:r w:rsidR="00117965" w:rsidRPr="00FC5BDA">
        <w:t>cu</w:t>
      </w:r>
      <w:r w:rsidR="00FC5BDA" w:rsidRPr="00FC5BDA">
        <w:t xml:space="preserve"> OMEGA M d.o.o. Labin, Paolo Speci 3</w:t>
      </w:r>
    </w:p>
    <w:p w:rsidRDefault="004C76EE" w:rsidP="00F83695" w:rsidR="00F83695" w:rsidRPr="00FC5BDA">
      <w:r w:rsidRPr="00FC5BDA">
        <w:t xml:space="preserve">- </w:t>
      </w:r>
      <w:r w:rsidR="00F83695" w:rsidRPr="00FC5BDA">
        <w:t xml:space="preserve"> </w:t>
      </w:r>
      <w:r w:rsidR="00117965" w:rsidRPr="00FC5BDA">
        <w:t>z</w:t>
      </w:r>
      <w:r w:rsidR="0028462E" w:rsidRPr="00FC5BDA">
        <w:t xml:space="preserve">k odjelu </w:t>
      </w:r>
      <w:r w:rsidR="00FC5BDA" w:rsidRPr="00FC5BDA">
        <w:t xml:space="preserve">Labin </w:t>
      </w:r>
      <w:r w:rsidR="0028462E" w:rsidRPr="00FC5BDA">
        <w:t>OS u Puli</w:t>
      </w:r>
      <w:r w:rsidR="00FC5BDA" w:rsidRPr="00FC5BDA">
        <w:t xml:space="preserve"> – Pola </w:t>
      </w:r>
    </w:p>
    <w:p w:rsidRDefault="00117965" w:rsidP="00F83695" w:rsidR="00117965" w:rsidRPr="00FC5BDA">
      <w:r w:rsidRPr="00FC5BDA">
        <w:t xml:space="preserve">- </w:t>
      </w:r>
      <w:r w:rsidR="00FC5BDA" w:rsidRPr="00FC5BDA">
        <w:t>Porezna uprava - Poreč</w:t>
      </w:r>
    </w:p>
    <w:p w:rsidRDefault="004C76EE" w:rsidP="00F83695" w:rsidR="00F83695" w:rsidRPr="00FC5BDA">
      <w:r w:rsidRPr="00FC5BDA">
        <w:t>-</w:t>
      </w:r>
      <w:r w:rsidR="00F83695" w:rsidRPr="00FC5BDA">
        <w:t xml:space="preserve"> </w:t>
      </w:r>
      <w:r w:rsidRPr="00FC5BDA">
        <w:t xml:space="preserve"> o</w:t>
      </w:r>
      <w:r w:rsidR="00F83695" w:rsidRPr="00FC5BDA">
        <w:t>glasna ploča suda</w:t>
      </w:r>
    </w:p>
    <w:p w:rsidRDefault="0024378E" w:rsidP="00F83695" w:rsidR="00F83695" w:rsidRPr="00FC5BDA">
      <w:pPr>
        <w:ind w:left="-540"/>
        <w:jc w:val="both"/>
      </w:pPr>
      <w:r w:rsidRPr="00FC5BDA">
        <w:t xml:space="preserve">        </w:t>
      </w:r>
    </w:p>
    <w:p w:rsidRDefault="0024378E" w:rsidP="00F83695" w:rsidR="0024378E" w:rsidRPr="00FC5BDA">
      <w:pPr>
        <w:ind w:left="-540"/>
        <w:jc w:val="both"/>
      </w:pPr>
      <w:r w:rsidRPr="00FC5BDA">
        <w:t xml:space="preserve">        Rijeka, </w:t>
      </w:r>
      <w:r w:rsidR="00FC5BDA" w:rsidRPr="00FC5BDA">
        <w:t>7. rujna 2015</w:t>
      </w:r>
      <w:r w:rsidRPr="00FC5BDA">
        <w:t>.g.</w:t>
      </w:r>
    </w:p>
    <w:p w:rsidRDefault="00F83695" w:rsidP="00F83695" w:rsidR="00F83695" w:rsidRPr="00FC5BDA">
      <w:pPr>
        <w:ind w:left="-540"/>
        <w:jc w:val="both"/>
      </w:pPr>
    </w:p>
    <w:p w:rsidRDefault="00F83695" w:rsidP="00F83695" w:rsidR="00F83695" w:rsidRPr="00FC5BDA">
      <w:pPr>
        <w:ind w:left="-540"/>
        <w:jc w:val="both"/>
      </w:pPr>
    </w:p>
    <w:p w:rsidRDefault="00FC5BDA" w:rsidR="00FC5BDA" w:rsidRPr="00FC5BDA">
      <w:pPr>
        <w:jc w:val="both"/>
      </w:pPr>
      <w:r w:rsidRPr="00FC5BDA">
        <w:t xml:space="preserve">                                                                                                 Stečajni sudac</w:t>
      </w:r>
    </w:p>
    <w:p w:rsidRDefault="00FC5BDA" w:rsidR="00FC5BDA" w:rsidRPr="00FC5BDA">
      <w:pPr>
        <w:jc w:val="both"/>
      </w:pPr>
      <w:r w:rsidRPr="00FC5BDA">
        <w:t xml:space="preserve">                                                                                                 Vera Jelenović </w:t>
      </w:r>
    </w:p>
    <w:p w:rsidRDefault="00FC5BDA" w:rsidR="00FC5BDA" w:rsidRPr="00FC5BDA">
      <w:pPr>
        <w:jc w:val="both"/>
      </w:pPr>
    </w:p>
    <w:p w:rsidRDefault="00F83695" w:rsidP="00F83695" w:rsidR="00F83695" w:rsidRPr="00FC5BDA">
      <w:pPr>
        <w:jc w:val="both"/>
      </w:pPr>
    </w:p>
    <w:p w:rsidRDefault="00F83695" w:rsidP="00F83695" w:rsidR="00F83695" w:rsidRPr="00FC5BDA"/>
    <w:p w:rsidRDefault="00E21439" w:rsidR="00E21439" w:rsidRPr="00FC5BDA"/>
    <w:sectPr w:rsidR="00E21439" w:rsidRPr="00FC5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85B" w:rsidR="00BE785B">
      <w:r>
        <w:separator/>
      </w:r>
    </w:p>
  </w:endnote>
  <w:endnote w:id="0" w:type="continuationSeparator">
    <w:p w:rsidRDefault="00BE785B" w:rsidR="00BE7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455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0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A0455" w:rsidR="009A04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BDA" w:rsidR="00FC5B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85B" w:rsidR="00BE785B">
      <w:r>
        <w:separator/>
      </w:r>
    </w:p>
  </w:footnote>
  <w:footnote w:id="0" w:type="continuationSeparator">
    <w:p w:rsidRDefault="00BE785B" w:rsidR="00BE7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BDA" w:rsidR="00FC5B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62E" w:rsidP="0028462E" w:rsidR="0028462E" w:rsidRPr="00117965">
    <w:pPr>
      <w:jc w:val="right"/>
    </w:pPr>
    <w:r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</w:r>
    <w:r w:rsidRPr="00117965">
      <w:tab/>
      <w:t>Posl.br. 14 St-</w:t>
    </w:r>
    <w:r w:rsidR="00FC5BDA">
      <w:t>551/2011</w:t>
    </w:r>
  </w:p>
  <w:p w:rsidRDefault="0028462E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BDA" w:rsidR="00FC5BD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428"/>
    <w:rsid w:val="000A0F46"/>
    <w:rsid w:val="000A1214"/>
    <w:rsid w:val="000A5D82"/>
    <w:rsid w:val="000A5DE9"/>
    <w:rsid w:val="000B035D"/>
    <w:rsid w:val="000B1854"/>
    <w:rsid w:val="000B1A8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796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696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78E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462E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277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6EE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B05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5051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455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50C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86AE7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785B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62B4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07188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D32"/>
    <w:rsid w:val="00E006C0"/>
    <w:rsid w:val="00E00E58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69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5BDA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369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369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836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3695"/>
  </w:style>
  <w:style w:styleId="Tijeloteksta" w:type="paragraph">
    <w:name w:val="Body Text"/>
    <w:basedOn w:val="Normal"/>
    <w:rsid w:val="00F83695"/>
    <w:pPr>
      <w:jc w:val="both"/>
    </w:pPr>
    <w:rPr>
      <w:szCs w:val="20"/>
    </w:rPr>
  </w:style>
  <w:style w:styleId="Uvuenotijeloteksta" w:type="paragraph">
    <w:name w:val="Body Text Indent"/>
    <w:basedOn w:val="Normal"/>
    <w:rsid w:val="00F83695"/>
    <w:pPr>
      <w:ind w:firstLine="720"/>
      <w:jc w:val="both"/>
    </w:pPr>
    <w:rPr>
      <w:szCs w:val="20"/>
    </w:rPr>
  </w:style>
  <w:style w:styleId="Zaglavlje" w:type="paragraph">
    <w:name w:val="header"/>
    <w:basedOn w:val="Normal"/>
    <w:rsid w:val="002846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F5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prisanje tereta</izvorni_sadrzaj>
    <derivirana_varijabla naziv="DomainObject.Primjedba_1">prisanje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2011.</izvorni_sadrzaj>
    <derivirana_varijabla naziv="DomainObject.Predmet.DatumOsnivanja_1">25.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St-551/2011</izvorni_sadrzaj>
    <derivirana_varijabla naziv="DomainObject.Predmet.OznakaBroj_1">St-551/2011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S.A.X.B.A.U.  d.o.o.  Labin</izvorni_sadrzaj>
    <derivirana_varijabla naziv="DomainObject.Predmet.ProtustrankaFormated_1">  S.A.X.B.A.U.  d.o.o.  Labin</derivirana_varijabla>
  </DomainObject.Predmet.ProtustrankaFormated>
  <DomainObject.Predmet.ProtustrankaFormatedOIB>
    <izvorni_sadrzaj>  S.A.X.B.A.U.  d.o.o.  Labin, OIB 87403406285</izvorni_sadrzaj>
    <derivirana_varijabla naziv="DomainObject.Predmet.ProtustrankaFormatedOIB_1">  S.A.X.B.A.U.  d.o.o.  Labin, OIB 87403406285</derivirana_varijabla>
  </DomainObject.Predmet.ProtustrankaFormatedOIB>
  <DomainObject.Predmet.ProtustrankaFormatedWithAdress>
    <izvorni_sadrzaj> S.A.X.B.A.U.  d.o.o.  Labin, Kature 4, 52 220 Labin</izvorni_sadrzaj>
    <derivirana_varijabla naziv="DomainObject.Predmet.ProtustrankaFormatedWithAdress_1"> S.A.X.B.A.U.  d.o.o.  Labin, Kature 4, 52 220 Labin</derivirana_varijabla>
  </DomainObject.Predmet.ProtustrankaFormatedWithAdress>
  <DomainObject.Predmet.ProtustrankaFormatedWithAdressOIB>
    <izvorni_sadrzaj> S.A.X.B.A.U.  d.o.o.  Labin, OIB 87403406285, Kature 4, 52 220 Labin</izvorni_sadrzaj>
    <derivirana_varijabla naziv="DomainObject.Predmet.ProtustrankaFormatedWithAdressOIB_1"> S.A.X.B.A.U.  d.o.o.  Labin, OIB 87403406285, Kature 4, 52 220 Labin</derivirana_varijabla>
  </DomainObject.Predmet.ProtustrankaFormatedWithAdressOIB>
  <DomainObject.Predmet.ProtustrankaWithAdress>
    <izvorni_sadrzaj>S.A.X.B.A.U.  d.o.o.  Labin Kature 4, 52 220 Labin</izvorni_sadrzaj>
    <derivirana_varijabla naziv="DomainObject.Predmet.ProtustrankaWithAdress_1">S.A.X.B.A.U.  d.o.o.  Labin Kature 4, 52 220 Labin</derivirana_varijabla>
  </DomainObject.Predmet.ProtustrankaWithAdress>
  <DomainObject.Predmet.ProtustrankaWithAdressOIB>
    <izvorni_sadrzaj>S.A.X.B.A.U.  d.o.o.  Labin, OIB 87403406285, Kature 4, 52 220 Labin</izvorni_sadrzaj>
    <derivirana_varijabla naziv="DomainObject.Predmet.ProtustrankaWithAdressOIB_1">S.A.X.B.A.U.  d.o.o.  Labin, OIB 87403406285, Kature 4, 52 220 Labin</derivirana_varijabla>
  </DomainObject.Predmet.ProtustrankaWithAdressOIB>
  <DomainObject.Predmet.ProtustrankaNazivFormated>
    <izvorni_sadrzaj>S.A.X.B.A.U.  d.o.o.  Labin</izvorni_sadrzaj>
    <derivirana_varijabla naziv="DomainObject.Predmet.ProtustrankaNazivFormated_1">S.A.X.B.A.U.  d.o.o.  Labin</derivirana_varijabla>
  </DomainObject.Predmet.ProtustrankaNazivFormated>
  <DomainObject.Predmet.ProtustrankaNazivFormatedOIB>
    <izvorni_sadrzaj>S.A.X.B.A.U.  d.o.o.  Labin, OIB 87403406285</izvorni_sadrzaj>
    <derivirana_varijabla naziv="DomainObject.Predmet.ProtustrankaNazivFormatedOIB_1">S.A.X.B.A.U.  d.o.o.  Labin, OIB 87403406285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d.d.</izvorni_sadrzaj>
    <derivirana_varijabla naziv="DomainObject.Predmet.StrankaFormated_1">  PRIVREDNA BANKA  d.d.</derivirana_varijabla>
  </DomainObject.Predmet.StrankaFormated>
  <DomainObject.Predmet.StrankaFormatedOIB>
    <izvorni_sadrzaj>  PRIVREDNA BANKA  d.d., OIB 02535697732</izvorni_sadrzaj>
    <derivirana_varijabla naziv="DomainObject.Predmet.StrankaFormatedOIB_1">  PRIVREDNA BANKA  d.d., OIB 02535697732</derivirana_varijabla>
  </DomainObject.Predmet.StrankaFormatedOIB>
  <DomainObject.Predmet.StrankaFormatedWithAdress>
    <izvorni_sadrzaj> PRIVREDNA BANKA  d.d., Račkoga 6, 10 000 Zagreb</izvorni_sadrzaj>
    <derivirana_varijabla naziv="DomainObject.Predmet.StrankaFormatedWithAdress_1"> PRIVREDNA BANKA  d.d., Račkoga 6, 10 000 Zagreb</derivirana_varijabla>
  </DomainObject.Predmet.StrankaFormatedWithAdress>
  <DomainObject.Predmet.StrankaFormatedWithAdressOIB>
    <izvorni_sadrzaj> PRIVREDNA BANKA  d.d., OIB 02535697732, Račkoga 6, 10 000 Zagreb</izvorni_sadrzaj>
    <derivirana_varijabla naziv="DomainObject.Predmet.StrankaFormatedWithAdressOIB_1"> PRIVREDNA BANKA  d.d., OIB 02535697732, Račkoga 6, 10 000 Zagreb</derivirana_varijabla>
  </DomainObject.Predmet.StrankaFormatedWithAdressOIB>
  <DomainObject.Predmet.StrankaWithAdress>
    <izvorni_sadrzaj>PRIVREDNA BANKA  d.d. Račkoga 6,10 000 Zagreb</izvorni_sadrzaj>
    <derivirana_varijabla naziv="DomainObject.Predmet.StrankaWithAdress_1">PRIVREDNA BANKA  d.d. Račkoga 6,10 000 Zagreb</derivirana_varijabla>
  </DomainObject.Predmet.StrankaWithAdress>
  <DomainObject.Predmet.StrankaWithAdressOIB>
    <izvorni_sadrzaj>PRIVREDNA BANKA  d.d., OIB 02535697732, Račkoga 6,10 000 Zagreb</izvorni_sadrzaj>
    <derivirana_varijabla naziv="DomainObject.Predmet.StrankaWithAdressOIB_1">PRIVREDNA BANKA  d.d., OIB 02535697732, Račkoga 6,10 000 Zagreb</derivirana_varijabla>
  </DomainObject.Predmet.StrankaWithAdressOIB>
  <DomainObject.Predmet.StrankaNazivFormated>
    <izvorni_sadrzaj>PRIVREDNA BANKA  d.d.</izvorni_sadrzaj>
    <derivirana_varijabla naziv="DomainObject.Predmet.StrankaNazivFormated_1">PRIVREDNA BANKA  d.d.</derivirana_varijabla>
  </DomainObject.Predmet.StrankaNazivFormated>
  <DomainObject.Predmet.StrankaNazivFormatedOIB>
    <izvorni_sadrzaj>PRIVREDNA BANKA  d.d., OIB 02535697732</izvorni_sadrzaj>
    <derivirana_varijabla naziv="DomainObject.Predmet.StrankaNazivFormatedOIB_1">PRIVREDNA BANKA  d.d.,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 d.d.</item>
    </izvorni_sadrzaj>
    <derivirana_varijabla naziv="DomainObject.Predmet.StrankaListFormated_1">
      <item>PRIVREDNA BANKA  d.d.</item>
    </derivirana_varijabla>
  </DomainObject.Predmet.StrankaListFormated>
  <DomainObject.Predmet.StrankaListFormatedOIB>
    <izvorni_sadrzaj>
      <item>PRIVREDNA BANKA  d.d., OIB 02535697732</item>
    </izvorni_sadrzaj>
    <derivirana_varijabla naziv="DomainObject.Predmet.StrankaListFormatedOIB_1">
      <item>PRIVREDNA BANKA  d.d., OIB 02535697732</item>
    </derivirana_varijabla>
  </DomainObject.Predmet.StrankaListFormatedOIB>
  <DomainObject.Predmet.StrankaListFormatedWithAdress>
    <izvorni_sadrzaj>
      <item>PRIVREDNA BANKA  d.d., Račkoga 6, 10 000 Zagreb</item>
    </izvorni_sadrzaj>
    <derivirana_varijabla naziv="DomainObject.Predmet.StrankaListFormatedWithAdress_1">
      <item>PRIVREDNA BANKA  d.d., Račkoga 6, 10 000 Zagreb</item>
    </derivirana_varijabla>
  </DomainObject.Predmet.StrankaListFormatedWithAdress>
  <DomainObject.Predmet.StrankaListFormatedWithAdressOIB>
    <izvorni_sadrzaj>
      <item>PRIVREDNA BANKA  d.d., OIB 02535697732, Račkoga 6, 10 000 Zagreb</item>
    </izvorni_sadrzaj>
    <derivirana_varijabla naziv="DomainObject.Predmet.StrankaListFormatedWithAdressOIB_1">
      <item>PRIVREDNA BANKA  d.d., OIB 02535697732, Račkoga 6, 10 000 Zagreb</item>
    </derivirana_varijabla>
  </DomainObject.Predmet.StrankaListFormatedWithAdressOIB>
  <DomainObject.Predmet.StrankaListNazivFormated>
    <izvorni_sadrzaj>
      <item>PRIVREDNA BANKA  d.d.</item>
    </izvorni_sadrzaj>
    <derivirana_varijabla naziv="DomainObject.Predmet.StrankaListNazivFormated_1">
      <item>PRIVREDNA BANKA  d.d.</item>
    </derivirana_varijabla>
  </DomainObject.Predmet.StrankaListNazivFormated>
  <DomainObject.Predmet.StrankaListNazivFormatedOIB>
    <izvorni_sadrzaj>
      <item>PRIVREDNA BANKA  d.d., OIB 02535697732</item>
    </izvorni_sadrzaj>
    <derivirana_varijabla naziv="DomainObject.Predmet.StrankaListNazivFormatedOIB_1">
      <item>PRIVREDNA BANKA  d.d., OIB 02535697732</item>
    </derivirana_varijabla>
  </DomainObject.Predmet.StrankaListNazivFormatedOIB>
  <DomainObject.Predmet.ProtuStrankaListFormated>
    <izvorni_sadrzaj>
      <item>S.A.X.B.A.U.  d.o.o.  Labin</item>
    </izvorni_sadrzaj>
    <derivirana_varijabla naziv="DomainObject.Predmet.ProtuStrankaListFormated_1">
      <item>S.A.X.B.A.U.  d.o.o.  Labin</item>
    </derivirana_varijabla>
  </DomainObject.Predmet.ProtuStrankaListFormated>
  <DomainObject.Predmet.ProtuStrankaListFormatedOIB>
    <izvorni_sadrzaj>
      <item>S.A.X.B.A.U.  d.o.o.  Labin, OIB 87403406285</item>
    </izvorni_sadrzaj>
    <derivirana_varijabla naziv="DomainObject.Predmet.ProtuStrankaListFormatedOIB_1">
      <item>S.A.X.B.A.U.  d.o.o.  Labin, OIB 87403406285</item>
    </derivirana_varijabla>
  </DomainObject.Predmet.ProtuStrankaListFormatedOIB>
  <DomainObject.Predmet.ProtuStrankaListFormatedWithAdress>
    <izvorni_sadrzaj>
      <item>S.A.X.B.A.U.  d.o.o.  Labin, Kature 4, 52 220 Labin</item>
    </izvorni_sadrzaj>
    <derivirana_varijabla naziv="DomainObject.Predmet.ProtuStrankaListFormatedWithAdress_1">
      <item>S.A.X.B.A.U.  d.o.o.  Labin, Kature 4, 52 220 Labin</item>
    </derivirana_varijabla>
  </DomainObject.Predmet.ProtuStrankaListFormatedWithAdress>
  <DomainObject.Predmet.ProtuStrankaListFormatedWithAdressOIB>
    <izvorni_sadrzaj>
      <item>S.A.X.B.A.U.  d.o.o.  Labin, OIB 87403406285, Kature 4, 52 220 Labin</item>
    </izvorni_sadrzaj>
    <derivirana_varijabla naziv="DomainObject.Predmet.ProtuStrankaListFormatedWithAdressOIB_1">
      <item>S.A.X.B.A.U.  d.o.o.  Labin, OIB 87403406285, Kature 4, 52 220 Labin</item>
    </derivirana_varijabla>
  </DomainObject.Predmet.ProtuStrankaListFormatedWithAdressOIB>
  <DomainObject.Predmet.ProtuStrankaListNazivFormated>
    <izvorni_sadrzaj>
      <item>S.A.X.B.A.U.  d.o.o.  Labin</item>
    </izvorni_sadrzaj>
    <derivirana_varijabla naziv="DomainObject.Predmet.ProtuStrankaListNazivFormated_1">
      <item>S.A.X.B.A.U.  d.o.o.  Labin</item>
    </derivirana_varijabla>
  </DomainObject.Predmet.ProtuStrankaListNazivFormated>
  <DomainObject.Predmet.ProtuStrankaListNazivFormatedOIB>
    <izvorni_sadrzaj>
      <item>S.A.X.B.A.U.  d.o.o.  Labin, OIB 87403406285</item>
    </izvorni_sadrzaj>
    <derivirana_varijabla naziv="DomainObject.Predmet.ProtuStrankaListNazivFormatedOIB_1">
      <item>S.A.X.B.A.U.  d.o.o.  Labin, OIB 87403406285</item>
    </derivirana_varijabla>
  </DomainObject.Predmet.ProtuStrankaListNazivFormatedOIB>
  <DomainObject.Predmet.OstaliList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Formated>
  <DomainObject.Predmet.OstaliList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_1">
      <item>Odvjetničko društvo Leko &amp; partneri, Mihanovićeva 14, 10000 Zagreb</item>
      <item>sudski registar</item>
      <item>KRISTIJAN MIJANDRUŠIĆ, Stari trg 7, 52000 Pazin</item>
      <item>Privredna banka Zagreb d.d.,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izvorni_sadrzaj>
    <derivirana_varijabla naziv="DomainObject.Predmet.OstaliListFormatedWithAdressOIB_1">
      <item>Odvjetničko društvo Leko &amp; partneri, Mihanovićeva 14, 10000 Zagreb</item>
      <item>sudski registar</item>
      <item>KRISTIJAN MIJANDRUŠIĆ, OIB 96007816779, Stari trg 7, 52000 Pazin</item>
      <item>Privredna banka Zagreb d.d., OIB 02535697732, Račkoga 6, 10 000 Zagreb</item>
      <item>Županijsko državno odvjetništvo Rijeka</item>
      <item>Narodne novine d.d., SR Njemačke 6, 10 020 Zagreb</item>
      <item>računovodstvo</item>
      <item>oglasna ploča</item>
    </derivirana_varijabla>
  </DomainObject.Predmet.OstaliListFormatedWithAdressOIB>
  <DomainObject.Predmet.OstaliListNazivFormated>
    <izvorni_sadrzaj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OstaliListNazivFormated_1">
      <item>Odvjetničko društvo Leko &amp; partneri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OstaliListNazivFormated>
  <DomainObject.Predmet.OstaliListNazivFormatedOIB>
    <izvorni_sadrzaj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izvorni_sadrzaj>
    <derivirana_varijabla naziv="DomainObject.Predmet.OstaliListNazivFormatedOIB_1">
      <item>Odvjetničko društvo Leko &amp; partneri</item>
      <item>sudski registar</item>
      <item>KRISTIJAN MIJANDRUŠIĆ, OIB 96007816779</item>
      <item>Privredna banka Zagreb d.d., OIB 02535697732</item>
      <item>Županijsko državno odvjetništvo Rijeka</item>
      <item>Narodne novine d.d.</item>
      <item>računovodstvo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 d.d.</izvorni_sadrzaj>
    <derivirana_varijabla naziv="DomainObject.Predmet.StrankaIDrugi_1">PRIVREDNA BANKA  d.d.</derivirana_varijabla>
  </DomainObject.Predmet.StrankaIDrugi>
  <DomainObject.Predmet.ProtustrankaIDrugi>
    <izvorni_sadrzaj>S.A.X.B.A.U.  d.o.o.  Labin</izvorni_sadrzaj>
    <derivirana_varijabla naziv="DomainObject.Predmet.ProtustrankaIDrugi_1">S.A.X.B.A.U.  d.o.o.  Labin</derivirana_varijabla>
  </DomainObject.Predmet.ProtustrankaIDrugi>
  <DomainObject.Predmet.StrankaIDrugiAdressOIB>
    <izvorni_sadrzaj>PRIVREDNA BANKA  d.d., OIB 02535697732, Račkoga 6, 10 000 Zagreb</izvorni_sadrzaj>
    <derivirana_varijabla naziv="DomainObject.Predmet.StrankaIDrugiAdressOIB_1">PRIVREDNA BANKA  d.d., OIB 02535697732, Račkoga 6, 10 000 Zagreb</derivirana_varijabla>
  </DomainObject.Predmet.StrankaIDrugiAdressOIB>
  <DomainObject.Predmet.ProtustrankaIDrugiAdressOIB>
    <izvorni_sadrzaj>S.A.X.B.A.U.  d.o.o.  Labin, OIB 87403406285, Kature 4, 52 220 Labin</izvorni_sadrzaj>
    <derivirana_varijabla naziv="DomainObject.Predmet.ProtustrankaIDrugiAdressOIB_1">S.A.X.B.A.U.  d.o.o.  Labin, OIB 87403406285, Kature 4,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izvorni_sadrzaj>
    <derivirana_varijabla naziv="DomainObject.Predmet.SudioniciListNaziv_1">
      <item>Odvjetničko društvo Leko &amp; partneri</item>
      <item>S.A.X.B.A.U.  d.o.o.  Labin</item>
      <item>PRIVREDNA BANKA  d.d.</item>
      <item>sudski registar</item>
      <item>KRISTIJAN MIJANDRUŠIĆ</item>
      <item>Privredna banka Zagreb d.d.</item>
      <item>Županijsko državno odvjetništvo Rijeka</item>
      <item>Narodne novine d.d.</item>
      <item>računovodstvo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izvorni_sadrzaj>
    <derivirana_varijabla naziv="DomainObject.Predmet.SudioniciListAdressOIB_1">
      <item>Odvjetničko društvo Leko &amp; partneri, Mihanovićeva 14,10000 Zagreb</item>
      <item>S.A.X.B.A.U.  d.o.o.  Labin, OIB 87403406285, Kature 4,52 220 Labin</item>
      <item>PRIVREDNA BANKA  d.d., OIB 02535697732, Račkoga 6,10 000 Zagreb</item>
      <item>sudski registar</item>
      <item>KRISTIJAN MIJANDRUŠIĆ, OIB 96007816779, Stari trg 7,52000 Pazin</item>
      <item>Privredna banka Zagreb d.d., OIB 02535697732, Račkoga 6,10 000 Zagreb</item>
      <item>Županijsko državno odvjetništvo Rijeka</item>
      <item>Narodne novine d.d., SR Njemačke 6,10 020 Zagreb</item>
      <item>računovodstvo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87403406285</item>
      <item>, OIB 02535697732</item>
      <item>, OIB null</item>
      <item>, OIB 96007816779</item>
      <item>, OIB 02535697732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436</properties:Words>
  <properties:Characters>2366</properties:Characters>
  <properties:Lines>65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2015-09-07T12:15:00Z</dcterms:created>
  <dc:creator>korlevicd</dc:creator>
  <cp:lastModifiedBy>Danijela Fumić</cp:lastModifiedBy>
  <cp:lastPrinted>2015-09-07T12:15:00Z</cp:lastPrinted>
  <dcterms:modified xmlns:xsi="http://www.w3.org/2001/XMLSchema-instance" xsi:type="dcterms:W3CDTF">2015-09-07T12:15:00Z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