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347c" w14:paraId="aa4347c" w:rsidRDefault="001622D8" w:rsidP="00910611" w:rsidR="001622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2D8" w:rsidP="00910611" w:rsidR="001622D8">
      <w:r>
        <w:rPr>
          <w:rFonts w:eastAsia="MS Mincho"/>
        </w:rPr>
        <w:t>REPUBLIKA HRVATSKA</w:t>
      </w:r>
    </w:p>
    <w:p w:rsidRDefault="001622D8" w:rsidP="00910611" w:rsidR="001622D8">
      <w:r>
        <w:rPr>
          <w:rFonts w:eastAsia="MS Mincho"/>
        </w:rPr>
        <w:t>TRGOVAČKI SUD U RIJECI</w:t>
      </w:r>
    </w:p>
    <w:p w:rsidRDefault="001622D8" w:rsidR="001622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uvjeta </w:t>
      </w:r>
      <w:r w:rsidR="003565CB" w:rsidRPr="003565CB">
        <w:t>za otvaranje stečajnog postupka nad dužnik</w:t>
      </w:r>
      <w:r w:rsidR="005B64E7">
        <w:t>om</w:t>
      </w:r>
      <w:r w:rsidR="003565CB" w:rsidRPr="003565CB">
        <w:rPr>
          <w:b/>
        </w:rPr>
        <w:t xml:space="preserve">, </w:t>
      </w:r>
      <w:r w:rsidR="005B64E7">
        <w:rPr>
          <w:b/>
        </w:rPr>
        <w:t>Q- TIM d.o.o. Rijeka, A. Starčevića 7, OIB 39127064639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3565CB">
        <w:t>1</w:t>
      </w:r>
      <w:r w:rsidR="005B64E7">
        <w:t>1</w:t>
      </w:r>
      <w:r w:rsidR="003565CB">
        <w:t xml:space="preserve">. </w:t>
      </w:r>
      <w:r w:rsidR="005B64E7">
        <w:t>studenoga</w:t>
      </w:r>
      <w:r w:rsidR="00F6302D">
        <w:t xml:space="preserve"> </w:t>
      </w:r>
      <w:r w:rsidR="00445D45">
        <w:t>201</w:t>
      </w:r>
      <w:r w:rsidR="00C65432">
        <w:t>5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Gordani Padjen Štefanić iz Rijeke, Ciottina 20, OIB 18837874897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5B64E7">
        <w:t>2.850</w:t>
      </w:r>
      <w:r w:rsidRPr="008B6081">
        <w:t xml:space="preserve">,00 kn neto.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Pr="008B6081">
        <w:t>izreke na žiroračun privremenog stečajnog upravitelja</w:t>
      </w:r>
      <w:r w:rsidR="005B64E7">
        <w:t xml:space="preserve"> Gordana Padjen Štefanić iz Rijeke, Ciottina 20, OIB 18837874897.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5B64E7">
        <w:t xml:space="preserve">HR622485003-3100001414 </w:t>
      </w:r>
      <w:r w:rsidRPr="008B6081">
        <w:t>kod</w:t>
      </w:r>
      <w:r w:rsidR="00445D45">
        <w:t xml:space="preserve"> </w:t>
      </w:r>
      <w:r w:rsidR="005B64E7">
        <w:t>Croatia</w:t>
      </w:r>
      <w:r w:rsidR="009E169F">
        <w:t xml:space="preserve"> banke d.d. </w:t>
      </w:r>
      <w:r w:rsidR="005B64E7">
        <w:t xml:space="preserve">Poslovnica Rijeka,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5B64E7">
        <w:rPr>
          <w:bCs/>
        </w:rPr>
        <w:t>93</w:t>
      </w:r>
      <w:r w:rsidR="006268A4">
        <w:rPr>
          <w:bCs/>
        </w:rPr>
        <w:t>/2015-</w:t>
      </w:r>
      <w:r w:rsidR="005B64E7">
        <w:rPr>
          <w:bCs/>
        </w:rPr>
        <w:t>4</w:t>
      </w:r>
      <w:r w:rsidR="00C65432">
        <w:rPr>
          <w:bCs/>
        </w:rPr>
        <w:t xml:space="preserve"> od </w:t>
      </w:r>
      <w:r w:rsidR="005B64E7">
        <w:rPr>
          <w:bCs/>
        </w:rPr>
        <w:t>21. rujna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5B64E7" w:rsidRPr="005B64E7">
        <w:rPr>
          <w:bCs/>
        </w:rPr>
        <w:t>Q- TIM d.o.o. Rijeka, A. Starčevića 7, OIB 39127064639</w:t>
      </w:r>
      <w:r w:rsidR="003565CB" w:rsidRPr="003565CB">
        <w:rPr>
          <w:bCs/>
        </w:rPr>
        <w:t xml:space="preserve">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5B64E7" w:rsidRPr="005B64E7">
        <w:rPr>
          <w:bCs/>
        </w:rPr>
        <w:t>Gordana Padjen Štefanić iz Rijeke, Ciottina 20</w:t>
      </w:r>
      <w:r w:rsidR="00C65432" w:rsidRPr="009E169F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 xml:space="preserve">odredio privremenom stečajnom upravitelju jednokratnu nagradu za rad u prethodnom postupku. Pri određivanju visine nagrade 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 xml:space="preserve">vodio računa o obujmu poslova, radu i uloženom trudu privremenog stečajnog upravitelja. </w:t>
      </w:r>
    </w:p>
    <w:p w:rsidRDefault="00214472" w:rsidP="005B64E7" w:rsidR="00214472">
      <w:pPr>
        <w:jc w:val="both"/>
        <w:rPr>
          <w:b/>
        </w:rPr>
      </w:pPr>
      <w:r w:rsidRPr="008B6081">
        <w:tab/>
        <w:t>Valjalo je stoga, a temeljem 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F6302D">
        <w:t xml:space="preserve">u vezi čl.441. st.2.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3565CB">
        <w:t>1</w:t>
      </w:r>
      <w:r w:rsidR="005B64E7">
        <w:t>1</w:t>
      </w:r>
      <w:r w:rsidR="003565CB">
        <w:t xml:space="preserve">. </w:t>
      </w:r>
      <w:r w:rsidR="005B64E7">
        <w:t>studenoga</w:t>
      </w:r>
      <w:r w:rsidR="007863DC">
        <w:t xml:space="preserve"> </w:t>
      </w:r>
      <w:r w:rsidR="00F87FDE">
        <w:t>201</w:t>
      </w:r>
      <w:r w:rsidR="00C65432">
        <w:t>5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6302D" w:rsidR="006268A4" w:rsidRPr="008B6081">
      <w:pPr>
        <w:jc w:val="right"/>
        <w:rPr>
          <w:b/>
        </w:rPr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1622D8" w:rsidR="00A50178" w:rsidRPr="008B6081">
      <w:pPr>
        <w:jc w:val="both"/>
      </w:pPr>
      <w:r w:rsidRPr="005B64E7">
        <w:rPr>
          <w:sz w:val="22"/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B64E7">
        <w:rPr>
          <w:sz w:val="22"/>
          <w:szCs w:val="22"/>
        </w:rPr>
        <w:t>94. st.5</w:t>
      </w:r>
      <w:r w:rsidRPr="005B64E7">
        <w:rPr>
          <w:sz w:val="22"/>
          <w:szCs w:val="22"/>
        </w:rPr>
        <w:t>. SZ-a).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2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5B64E7">
      <w:t>93</w:t>
    </w:r>
    <w:r w:rsidR="00F6302D">
      <w:t>/2015-</w:t>
    </w:r>
    <w:r w:rsidR="005B64E7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622D8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5712C4"/>
    <w:rsid w:val="005B64E7"/>
    <w:rsid w:val="006268A4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622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22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622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22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St-93/2015</izvorni_sadrzaj>
    <derivirana_varijabla naziv="DomainObject.Predmet.OznakaBroj_1">St-93/2015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 - TIM d.o.o.  Rijeka</izvorni_sadrzaj>
    <derivirana_varijabla naziv="DomainObject.Predmet.ProtustrankaFormated_1">  Q - TIM d.o.o.  Rijeka</derivirana_varijabla>
  </DomainObject.Predmet.ProtustrankaFormated>
  <DomainObject.Predmet.ProtustrankaFormatedOIB>
    <izvorni_sadrzaj>  Q - TIM d.o.o.  Rijeka, OIB 39127064639</izvorni_sadrzaj>
    <derivirana_varijabla naziv="DomainObject.Predmet.ProtustrankaFormatedOIB_1">  Q - TIM d.o.o.  Rijeka, OIB 39127064639</derivirana_varijabla>
  </DomainObject.Predmet.ProtustrankaFormatedOIB>
  <DomainObject.Predmet.ProtustrankaFormatedWithAdress>
    <izvorni_sadrzaj> Q - TIM d.o.o.  Rijeka, Ante Starčevića 7, 51000 Rijeka</izvorni_sadrzaj>
    <derivirana_varijabla naziv="DomainObject.Predmet.ProtustrankaFormatedWithAdress_1"> Q - TIM d.o.o.  Rijeka, Ante Starčevića 7, 51000 Rijeka</derivirana_varijabla>
  </DomainObject.Predmet.ProtustrankaFormatedWithAdress>
  <DomainObject.Predmet.ProtustrankaFormatedWithAdressOIB>
    <izvorni_sadrzaj> Q - TIM d.o.o.  Rijeka, OIB 39127064639, Ante Starčevića 7, 51000 Rijeka</izvorni_sadrzaj>
    <derivirana_varijabla naziv="DomainObject.Predmet.ProtustrankaFormatedWithAdressOIB_1"> Q - TIM d.o.o.  Rijeka, OIB 39127064639, Ante Starčevića 7, 51000 Rijeka</derivirana_varijabla>
  </DomainObject.Predmet.ProtustrankaFormatedWithAdressOIB>
  <DomainObject.Predmet.ProtustrankaWithAdress>
    <izvorni_sadrzaj>Q - TIM d.o.o.  Rijeka Ante Starčevića 7, 51000 Rijeka</izvorni_sadrzaj>
    <derivirana_varijabla naziv="DomainObject.Predmet.ProtustrankaWithAdress_1">Q - TIM d.o.o.  Rijeka Ante Starčevića 7, 51000 Rijeka</derivirana_varijabla>
  </DomainObject.Predmet.ProtustrankaWithAdress>
  <DomainObject.Predmet.ProtustrankaWithAdressOIB>
    <izvorni_sadrzaj>Q - TIM d.o.o.  Rijeka, OIB 39127064639, Ante Starčevića 7, 51000 Rijeka</izvorni_sadrzaj>
    <derivirana_varijabla naziv="DomainObject.Predmet.ProtustrankaWithAdressOIB_1">Q - TIM d.o.o.  Rijeka, OIB 39127064639, Ante Starčevića 7, 51000 Rijeka</derivirana_varijabla>
  </DomainObject.Predmet.ProtustrankaWithAdressOIB>
  <DomainObject.Predmet.ProtustrankaNazivFormated>
    <izvorni_sadrzaj>Q - TIM d.o.o.  Rijeka</izvorni_sadrzaj>
    <derivirana_varijabla naziv="DomainObject.Predmet.ProtustrankaNazivFormated_1">Q - TIM d.o.o.  Rijeka</derivirana_varijabla>
  </DomainObject.Predmet.ProtustrankaNazivFormated>
  <DomainObject.Predmet.ProtustrankaNazivFormatedOIB>
    <izvorni_sadrzaj>Q - TIM d.o.o.  Rijeka, OIB 39127064639</izvorni_sadrzaj>
    <derivirana_varijabla naziv="DomainObject.Predmet.ProtustrankaNazivFormatedOIB_1">Q - TIM d.o.o.  Rijeka, OIB 39127064639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JEŽABEK HITREC  Rijeka</izvorni_sadrzaj>
    <derivirana_varijabla naziv="DomainObject.Predmet.StrankaFormated_1">  JADRANKA JEŽABEK HITREC  Rijeka</derivirana_varijabla>
  </DomainObject.Predmet.StrankaFormated>
  <DomainObject.Predmet.StrankaFormatedOIB>
    <izvorni_sadrzaj>  JADRANKA JEŽABEK HITREC  Rijeka, OIB 37865022746</izvorni_sadrzaj>
    <derivirana_varijabla naziv="DomainObject.Predmet.StrankaFormatedOIB_1">  JADRANKA JEŽABEK HITREC  Rijeka, OIB 37865022746</derivirana_varijabla>
  </DomainObject.Predmet.StrankaFormatedOIB>
  <DomainObject.Predmet.StrankaFormatedWithAdress>
    <izvorni_sadrzaj> JADRANKA JEŽABEK HITREC  Rijeka, Kumičićeva 11, 51000 Rijeka</izvorni_sadrzaj>
    <derivirana_varijabla naziv="DomainObject.Predmet.StrankaFormatedWithAdress_1"> JADRANKA JEŽABEK HITREC  Rijeka, Kumičićeva 11, 51000 Rijeka</derivirana_varijabla>
  </DomainObject.Predmet.StrankaFormatedWithAdress>
  <DomainObject.Predmet.StrankaFormatedWithAdressOIB>
    <izvorni_sadrzaj> JADRANKA JEŽABEK HITREC  Rijeka, OIB 37865022746, Kumičićeva 11, 51000 Rijeka</izvorni_sadrzaj>
    <derivirana_varijabla naziv="DomainObject.Predmet.StrankaFormatedWithAdressOIB_1"> JADRANKA JEŽABEK HITREC  Rijeka, OIB 37865022746, Kumičićeva 11, 51000 Rijeka</derivirana_varijabla>
  </DomainObject.Predmet.StrankaFormatedWithAdressOIB>
  <DomainObject.Predmet.StrankaWithAdress>
    <izvorni_sadrzaj>JADRANKA JEŽABEK HITREC  Rijeka Kumičićeva 11,51000 Rijeka</izvorni_sadrzaj>
    <derivirana_varijabla naziv="DomainObject.Predmet.StrankaWithAdress_1">JADRANKA JEŽABEK HITREC  Rijeka Kumičićeva 11,51000 Rijeka</derivirana_varijabla>
  </DomainObject.Predmet.StrankaWithAdress>
  <DomainObject.Predmet.StrankaWithAdressOIB>
    <izvorni_sadrzaj>JADRANKA JEŽABEK HITREC  Rijeka, OIB 37865022746, Kumičićeva 11,51000 Rijeka</izvorni_sadrzaj>
    <derivirana_varijabla naziv="DomainObject.Predmet.StrankaWithAdressOIB_1">JADRANKA JEŽABEK HITREC  Rijeka, OIB 37865022746, Kumičićeva 11,51000 Rijeka</derivirana_varijabla>
  </DomainObject.Predmet.StrankaWithAdressOIB>
  <DomainObject.Predmet.StrankaNazivFormated>
    <izvorni_sadrzaj>JADRANKA JEŽABEK HITREC  Rijeka</izvorni_sadrzaj>
    <derivirana_varijabla naziv="DomainObject.Predmet.StrankaNazivFormated_1">JADRANKA JEŽABEK HITREC  Rijeka</derivirana_varijabla>
  </DomainObject.Predmet.StrankaNazivFormated>
  <DomainObject.Predmet.StrankaNazivFormatedOIB>
    <izvorni_sadrzaj>JADRANKA JEŽABEK HITREC  Rijeka, OIB 37865022746</izvorni_sadrzaj>
    <derivirana_varijabla naziv="DomainObject.Predmet.StrankaNazivFormatedOIB_1">JADRANKA JEŽABEK HITREC  Rijeka, OIB 37865022746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JADRANKA JEŽABEK HITREC  Rijeka</item>
    </izvorni_sadrzaj>
    <derivirana_varijabla naziv="DomainObject.Predmet.StrankaListFormated_1">
      <item>JADRANKA JEŽABEK HITREC  Rijeka</item>
    </derivirana_varijabla>
  </DomainObject.Predmet.StrankaListFormated>
  <DomainObject.Predmet.StrankaListFormatedOIB>
    <izvorni_sadrzaj>
      <item>JADRANKA JEŽABEK HITREC  Rijeka, OIB 37865022746</item>
    </izvorni_sadrzaj>
    <derivirana_varijabla naziv="DomainObject.Predmet.StrankaListFormatedOIB_1">
      <item>JADRANKA JEŽABEK HITREC  Rijeka, OIB 37865022746</item>
    </derivirana_varijabla>
  </DomainObject.Predmet.StrankaListFormatedOIB>
  <DomainObject.Predmet.StrankaListFormatedWithAdress>
    <izvorni_sadrzaj>
      <item>JADRANKA JEŽABEK HITREC  Rijeka, Kumičićeva 11, 51000 Rijeka</item>
    </izvorni_sadrzaj>
    <derivirana_varijabla naziv="DomainObject.Predmet.StrankaListFormatedWithAdress_1">
      <item>JADRANKA JEŽABEK HITREC  Rijeka, Kumičićeva 11, 51000 Rijeka</item>
    </derivirana_varijabla>
  </DomainObject.Predmet.StrankaListFormatedWithAdress>
  <DomainObject.Predmet.StrankaListFormatedWithAdressOIB>
    <izvorni_sadrzaj>
      <item>JADRANKA JEŽABEK HITREC  Rijeka, OIB 37865022746, Kumičićeva 11, 51000 Rijeka</item>
    </izvorni_sadrzaj>
    <derivirana_varijabla naziv="DomainObject.Predmet.StrankaListFormatedWithAdressOIB_1">
      <item>JADRANKA JEŽABEK HITREC  Rijeka, OIB 37865022746, Kumičićeva 11, 51000 Rijeka</item>
    </derivirana_varijabla>
  </DomainObject.Predmet.StrankaListFormatedWithAdressOIB>
  <DomainObject.Predmet.StrankaListNazivFormated>
    <izvorni_sadrzaj>
      <item>JADRANKA JEŽABEK HITREC  Rijeka</item>
    </izvorni_sadrzaj>
    <derivirana_varijabla naziv="DomainObject.Predmet.StrankaListNazivFormated_1">
      <item>JADRANKA JEŽABEK HITREC  Rijeka</item>
    </derivirana_varijabla>
  </DomainObject.Predmet.StrankaListNazivFormated>
  <DomainObject.Predmet.StrankaListNazivFormatedOIB>
    <izvorni_sadrzaj>
      <item>JADRANKA JEŽABEK HITREC  Rijeka, OIB 37865022746</item>
    </izvorni_sadrzaj>
    <derivirana_varijabla naziv="DomainObject.Predmet.StrankaListNazivFormatedOIB_1">
      <item>JADRANKA JEŽABEK HITREC  Rijeka, OIB 37865022746</item>
    </derivirana_varijabla>
  </DomainObject.Predmet.StrankaListNazivFormatedOIB>
  <DomainObject.Predmet.ProtuStrankaListFormated>
    <izvorni_sadrzaj>
      <item>Q - TIM d.o.o.  Rijeka</item>
    </izvorni_sadrzaj>
    <derivirana_varijabla naziv="DomainObject.Predmet.ProtuStrankaListFormated_1">
      <item>Q - TIM d.o.o.  Rijeka</item>
    </derivirana_varijabla>
  </DomainObject.Predmet.ProtuStrankaListFormated>
  <DomainObject.Predmet.ProtuStrankaListFormatedOIB>
    <izvorni_sadrzaj>
      <item>Q - TIM d.o.o.  Rijeka, OIB 39127064639</item>
    </izvorni_sadrzaj>
    <derivirana_varijabla naziv="DomainObject.Predmet.ProtuStrankaListFormatedOIB_1">
      <item>Q - TIM d.o.o.  Rijeka, OIB 39127064639</item>
    </derivirana_varijabla>
  </DomainObject.Predmet.ProtuStrankaListFormatedOIB>
  <DomainObject.Predmet.ProtuStrankaListFormatedWithAdress>
    <izvorni_sadrzaj>
      <item>Q - TIM d.o.o.  Rijeka, Ante Starčevića 7, 51000 Rijeka</item>
    </izvorni_sadrzaj>
    <derivirana_varijabla naziv="DomainObject.Predmet.ProtuStrankaListFormatedWithAdress_1">
      <item>Q - TIM d.o.o.  Rijeka, Ante Starčevića 7, 51000 Rijeka</item>
    </derivirana_varijabla>
  </DomainObject.Predmet.ProtuStrankaListFormatedWithAdress>
  <DomainObject.Predmet.ProtuStrankaListFormatedWithAdressOIB>
    <izvorni_sadrzaj>
      <item>Q - TIM d.o.o.  Rijeka, OIB 39127064639, Ante Starčevića 7, 51000 Rijeka</item>
    </izvorni_sadrzaj>
    <derivirana_varijabla naziv="DomainObject.Predmet.ProtuStrankaListFormatedWithAdressOIB_1">
      <item>Q - TIM d.o.o.  Rijeka, OIB 39127064639, Ante Starčevića 7, 51000 Rijeka</item>
    </derivirana_varijabla>
  </DomainObject.Predmet.ProtuStrankaListFormatedWithAdressOIB>
  <DomainObject.Predmet.ProtuStrankaListNazivFormated>
    <izvorni_sadrzaj>
      <item>Q - TIM d.o.o.  Rijeka</item>
    </izvorni_sadrzaj>
    <derivirana_varijabla naziv="DomainObject.Predmet.ProtuStrankaListNazivFormated_1">
      <item>Q - TIM d.o.o.  Rijeka</item>
    </derivirana_varijabla>
  </DomainObject.Predmet.ProtuStrankaListNazivFormated>
  <DomainObject.Predmet.ProtuStrankaListNazivFormatedOIB>
    <izvorni_sadrzaj>
      <item>Q - TIM d.o.o.  Rijeka, OIB 39127064639</item>
    </izvorni_sadrzaj>
    <derivirana_varijabla naziv="DomainObject.Predmet.ProtuStrankaListNazivFormatedOIB_1">
      <item>Q - TIM d.o.o.  Rijeka, OIB 39127064639</item>
    </derivirana_varijabla>
  </DomainObject.Predmet.ProtuStrankaListNazivFormatedOIB>
  <DomainObject.Predmet.OstaliListFormated>
    <izvorni_sadrzaj>
      <item>Gordana Padjen-štefanić</item>
    </izvorni_sadrzaj>
    <derivirana_varijabla naziv="DomainObject.Predmet.OstaliListFormated_1">
      <item>Gordana Padjen-štefanić</item>
    </derivirana_varijabla>
  </DomainObject.Predmet.OstaliListFormated>
  <DomainObject.Predmet.OstaliListFormatedOIB>
    <izvorni_sadrzaj>
      <item>Gordana Padjen-štefanić, OIB 18837874897</item>
    </izvorni_sadrzaj>
    <derivirana_varijabla naziv="DomainObject.Predmet.OstaliListFormatedOIB_1">
      <item>Gordana Padjen-štefanić, OIB 18837874897</item>
    </derivirana_varijabla>
  </DomainObject.Predmet.OstaliListFormatedOIB>
  <DomainObject.Predmet.OstaliListFormatedWithAdress>
    <izvorni_sadrzaj>
      <item>Gordana Padjen-štefanić, Ciottina 20, 51000 Rijeka</item>
    </izvorni_sadrzaj>
    <derivirana_varijabla naziv="DomainObject.Predmet.OstaliListFormatedWithAdress_1">
      <item>Gordana Padjen-štefanić, Ciottina 20, 51000 Rijeka</item>
    </derivirana_varijabla>
  </DomainObject.Predmet.OstaliListFormatedWithAdress>
  <DomainObject.Predmet.OstaliListFormatedWithAdressOIB>
    <izvorni_sadrzaj>
      <item>Gordana Padjen-štefanić, OIB 18837874897, Ciottina 20, 51000 Rijeka</item>
    </izvorni_sadrzaj>
    <derivirana_varijabla naziv="DomainObject.Predmet.OstaliListFormatedWithAdressOIB_1">
      <item>Gordana Padjen-štefanić, OIB 18837874897, Ciottina 20, 51000 Rijeka</item>
    </derivirana_varijabla>
  </DomainObject.Predmet.OstaliListFormatedWithAdressOIB>
  <DomainObject.Predmet.OstaliListNazivFormated>
    <izvorni_sadrzaj>
      <item>Gordana Padjen-štefanić</item>
    </izvorni_sadrzaj>
    <derivirana_varijabla naziv="DomainObject.Predmet.OstaliListNazivFormated_1">
      <item>Gordana Padjen-štefanić</item>
    </derivirana_varijabla>
  </DomainObject.Predmet.OstaliListNazivFormated>
  <DomainObject.Predmet.OstaliListNazivFormatedOIB>
    <izvorni_sadrzaj>
      <item>Gordana Padjen-štefanić, OIB 18837874897</item>
    </izvorni_sadrzaj>
    <derivirana_varijabla naziv="DomainObject.Predmet.OstaliListNazivFormatedOIB_1">
      <item>Gordana Padjen-štefanić,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JEŽABEK HITREC  Rijeka</izvorni_sadrzaj>
    <derivirana_varijabla naziv="DomainObject.Predmet.StrankaIDrugi_1">JADRANKA JEŽABEK HITREC  Rijeka</derivirana_varijabla>
  </DomainObject.Predmet.StrankaIDrugi>
  <DomainObject.Predmet.ProtustrankaIDrugi>
    <izvorni_sadrzaj>Q - TIM d.o.o.  Rijeka</izvorni_sadrzaj>
    <derivirana_varijabla naziv="DomainObject.Predmet.ProtustrankaIDrugi_1">Q - TIM d.o.o.  Rijeka</derivirana_varijabla>
  </DomainObject.Predmet.ProtustrankaIDrugi>
  <DomainObject.Predmet.StrankaIDrugiAdressOIB>
    <izvorni_sadrzaj>JADRANKA JEŽABEK HITREC  Rijeka, OIB 37865022746, Kumičićeva 11, 51000 Rijeka</izvorni_sadrzaj>
    <derivirana_varijabla naziv="DomainObject.Predmet.StrankaIDrugiAdressOIB_1">JADRANKA JEŽABEK HITREC  Rijeka, OIB 37865022746, Kumičićeva 11, 51000 Rijeka</derivirana_varijabla>
  </DomainObject.Predmet.StrankaIDrugiAdressOIB>
  <DomainObject.Predmet.ProtustrankaIDrugiAdressOIB>
    <izvorni_sadrzaj>Q - TIM d.o.o.  Rijeka, OIB 39127064639, Ante Starčevića 7, 51000 Rijeka</izvorni_sadrzaj>
    <derivirana_varijabla naziv="DomainObject.Predmet.ProtustrankaIDrugiAdressOIB_1">Q - TIM d.o.o.  Rijeka, OIB 39127064639, Ante Starčevića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JEŽABEK HITREC  Rijeka</item>
      <item>Q - TIM d.o.o.  Rijeka</item>
      <item>Gordana Padjen-štefanić</item>
    </izvorni_sadrzaj>
    <derivirana_varijabla naziv="DomainObject.Predmet.SudioniciListNaziv_1">
      <item>JADRANKA JEŽABEK HITREC  Rijeka</item>
      <item>Q - TIM d.o.o.  Rijeka</item>
      <item>Gordana Padjen-štefanić</item>
    </derivirana_varijabla>
  </DomainObject.Predmet.SudioniciListNaziv>
  <DomainObject.Predmet.SudioniciListAdressOIB>
    <izvorni_sadrzaj>
      <item>JADRANKA JEŽABEK HITREC  Rijeka, OIB 37865022746, Kumičićeva 11,51000 Rijeka</item>
      <item>Q - TIM d.o.o.  Rijeka, OIB 39127064639, Ante Starčevića 7,51000 Rijeka</item>
      <item>Gordana Padjen-štefanić, OIB 18837874897, Ciottina 20,51000 Rijeka</item>
    </izvorni_sadrzaj>
    <derivirana_varijabla naziv="DomainObject.Predmet.SudioniciListAdressOIB_1">
      <item>JADRANKA JEŽABEK HITREC  Rijeka, OIB 37865022746, Kumičićeva 11,51000 Rijeka</item>
      <item>Q - TIM d.o.o.  Rijeka, OIB 39127064639, Ante Starčevića 7,51000 Rijeka</item>
      <item>Gordana Padjen-štefanić,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37865022746</item>
      <item>, OIB 39127064639</item>
      <item>, OIB 18837874897</item>
    </izvorni_sadrzaj>
    <derivirana_varijabla naziv="DomainObject.Predmet.SudioniciListNazivOIB_1">
      <item>, OIB 37865022746</item>
      <item>, OIB 39127064639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E2B5C-394A-4D66-B851-5A45CF8C7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337</properties:Words>
  <properties:Characters>1866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2015-11-11T10:36:00Z</dcterms:created>
  <dc:creator>dcmelik</dc:creator>
  <cp:lastModifiedBy>Jasna Radulović</cp:lastModifiedBy>
  <cp:lastPrinted>2015-11-11T10:35:00Z</cp:lastPrinted>
  <dcterms:modified xmlns:xsi="http://www.w3.org/2001/XMLSchema-instance" xsi:type="dcterms:W3CDTF">2015-11-11T10:38:00Z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