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64c8fc" w14:paraId="564c8fc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1D042F">
        <w:t>846</w:t>
      </w:r>
      <w:r w:rsidR="006B338C">
        <w:t>/1</w:t>
      </w:r>
      <w:r w:rsidR="00664993">
        <w:t>6</w:t>
      </w:r>
      <w:r w:rsidR="006B338C">
        <w:t>-</w:t>
      </w:r>
      <w:r w:rsidR="00950C42">
        <w:t>8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950C42">
        <w:t xml:space="preserve">DOM-VOD d.o.o., Zadar, </w:t>
      </w:r>
      <w:r w:rsidR="00103596">
        <w:t xml:space="preserve">Ante Starčevića </w:t>
      </w:r>
      <w:r w:rsidR="00950C42">
        <w:t>8 b</w:t>
      </w:r>
      <w:r w:rsidR="003556CB">
        <w:t xml:space="preserve">, </w:t>
      </w:r>
      <w:r w:rsidR="00C23D62">
        <w:t xml:space="preserve"> OIB: </w:t>
      </w:r>
      <w:r w:rsidR="00950C42">
        <w:t>71730639555</w:t>
      </w:r>
      <w:r w:rsidR="006B338C">
        <w:t xml:space="preserve">, </w:t>
      </w:r>
      <w:r w:rsidR="00103596">
        <w:t>05</w:t>
      </w:r>
      <w:r w:rsidR="006B794E">
        <w:t>. srpnja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6B794E" w:rsidR="00950C42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prethodni postupak nad stečajnim dužnikom </w:t>
      </w:r>
      <w:r w:rsidR="00950C42">
        <w:t>DOM-VOD d.o.o., Zadar, Starčevićeva 8 b,  OIB: 71730639555</w:t>
      </w:r>
      <w:r w:rsidR="00103596">
        <w:t>.</w:t>
      </w:r>
    </w:p>
    <w:p w:rsidRDefault="006B794E" w:rsidP="006B794E" w:rsidR="006B794E">
      <w:pPr>
        <w:pStyle w:val="Odlomakpopisa"/>
        <w:ind w:firstLine="660" w:left="0"/>
        <w:jc w:val="both"/>
      </w:pPr>
      <w:r>
        <w:t xml:space="preserve">                                               </w:t>
      </w:r>
    </w:p>
    <w:p w:rsidRDefault="006B794E" w:rsidP="006B794E" w:rsidR="000302FB" w:rsidRPr="000C3CA4">
      <w:pPr>
        <w:pStyle w:val="Odlomakpopisa"/>
        <w:ind w:firstLine="660" w:left="0"/>
        <w:jc w:val="both"/>
      </w:pPr>
      <w:r>
        <w:t xml:space="preserve">                                                    </w:t>
      </w:r>
      <w:r w:rsidR="000302FB"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950C42">
        <w:t>08</w:t>
      </w:r>
      <w:r w:rsidR="006B49D0">
        <w:t>.</w:t>
      </w:r>
      <w:r w:rsidR="00485D57">
        <w:t xml:space="preserve"> lipnja</w:t>
      </w:r>
      <w:r w:rsidR="0060535F">
        <w:t xml:space="preserve"> </w:t>
      </w:r>
      <w:r w:rsidR="00FE2AB2">
        <w:t>2016.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FE2AB2">
        <w:t xml:space="preserve">prijedlog za otvaranje </w:t>
      </w:r>
      <w:r w:rsidR="004A3683" w:rsidRPr="000C3CA4">
        <w:t xml:space="preserve">stečajnog postupka nad stečajnim dužnikom </w:t>
      </w:r>
      <w:r w:rsidR="00950C42">
        <w:t>DOM-VOD d.o.o., Zadar</w:t>
      </w:r>
      <w:r w:rsidR="006B794E">
        <w:t>.</w:t>
      </w:r>
    </w:p>
    <w:p w:rsidRDefault="000C3CA4" w:rsidP="006B49D0" w:rsidR="006B49D0">
      <w:pPr>
        <w:jc w:val="both"/>
      </w:pPr>
      <w:r w:rsidRPr="0066271E">
        <w:t xml:space="preserve">           </w:t>
      </w:r>
      <w:r w:rsidR="00FE2AB2">
        <w:t>Postupajući po prijedlogu rješenjem je pokrenut prethodni postupak i određeno ročište radi utvrđivanja uvjeta za otvaranje stečajnog postupka.</w:t>
      </w:r>
      <w:r w:rsidR="00513B95">
        <w:t xml:space="preserve"> </w:t>
      </w:r>
      <w:r w:rsidR="006B49D0">
        <w:t xml:space="preserve">Dana </w:t>
      </w:r>
      <w:r w:rsidR="00B20DDB">
        <w:t>29. lipnja</w:t>
      </w:r>
      <w:r w:rsidR="006B49D0">
        <w:t xml:space="preserve"> 2016.godine </w:t>
      </w:r>
      <w:r w:rsidR="00B20DDB">
        <w:t xml:space="preserve">zastupnik po zakonu stečajnog dužnika na održanom ročištu prilaže potvrdu FINA-e </w:t>
      </w:r>
      <w:r w:rsidR="006B49D0">
        <w:t xml:space="preserve">da na dan </w:t>
      </w:r>
      <w:r w:rsidR="00B20DDB">
        <w:t xml:space="preserve">28. </w:t>
      </w:r>
      <w:r w:rsidR="006B49D0">
        <w:t>lipnja 2016. dužnik nema nepodmirenih osnova za plaćanje evidentiranih u Očevidniku redoslijeda za plaćanje.</w:t>
      </w:r>
    </w:p>
    <w:p w:rsidRDefault="00FE2AB2" w:rsidP="000C3CA4" w:rsidR="00FE2AB2">
      <w:pPr>
        <w:jc w:val="both"/>
      </w:pPr>
      <w:r>
        <w:tab/>
        <w:t>Slijedom navedeno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103596">
        <w:t>05</w:t>
      </w:r>
      <w:r w:rsidR="003631CB">
        <w:t>. srpnja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664993" w:rsidP="000302FB" w:rsidR="00664993">
      <w:pPr>
        <w:numPr>
          <w:ilvl w:val="0"/>
          <w:numId w:val="1"/>
        </w:numPr>
        <w:jc w:val="both"/>
      </w:pPr>
      <w:r>
        <w:t>predlagatelju</w:t>
      </w:r>
      <w:r w:rsidR="00A57FE5">
        <w:t xml:space="preserve"> – e-mailom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50C42" w:rsidP="00DF177E" w:rsidR="00950C42">
      <w:r>
        <w:separator/>
      </w:r>
    </w:p>
  </w:endnote>
  <w:endnote w:id="0" w:type="continuationSeparator">
    <w:p w:rsidRDefault="00950C42" w:rsidP="00DF177E" w:rsidR="00950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50C42" w:rsidP="00DF177E" w:rsidR="00950C42">
      <w:r>
        <w:separator/>
      </w:r>
    </w:p>
  </w:footnote>
  <w:footnote w:id="0" w:type="continuationSeparator">
    <w:p w:rsidRDefault="00950C42" w:rsidP="00DF177E" w:rsidR="00950C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950C42" w:rsidP="00DF177E" w:rsidR="00950C42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73B9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B20DDB">
          <w:t>846</w:t>
        </w:r>
        <w:r>
          <w:t>/16-</w:t>
        </w:r>
        <w:r w:rsidR="00B20DDB">
          <w:t>8</w:t>
        </w:r>
      </w:p>
      <w:p w:rsidRDefault="000A73B9" w:rsidR="00950C42">
        <w:pPr>
          <w:pStyle w:val="Zaglavlje"/>
          <w:jc w:val="center"/>
        </w:pPr>
      </w:p>
    </w:sdtContent>
  </w:sdt>
  <w:p w:rsidRDefault="00950C42" w:rsidR="00950C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A73B9"/>
    <w:rsid w:val="000C1AFC"/>
    <w:rsid w:val="000C3CA4"/>
    <w:rsid w:val="00103596"/>
    <w:rsid w:val="00174339"/>
    <w:rsid w:val="00192D9A"/>
    <w:rsid w:val="001C0852"/>
    <w:rsid w:val="001D042F"/>
    <w:rsid w:val="001E431C"/>
    <w:rsid w:val="0021510A"/>
    <w:rsid w:val="0027651C"/>
    <w:rsid w:val="00351412"/>
    <w:rsid w:val="003556CB"/>
    <w:rsid w:val="003631CB"/>
    <w:rsid w:val="00387A9D"/>
    <w:rsid w:val="00391689"/>
    <w:rsid w:val="003A47CB"/>
    <w:rsid w:val="003B23F0"/>
    <w:rsid w:val="003D4686"/>
    <w:rsid w:val="003D49A8"/>
    <w:rsid w:val="00485D57"/>
    <w:rsid w:val="004A3683"/>
    <w:rsid w:val="004F4201"/>
    <w:rsid w:val="00513B95"/>
    <w:rsid w:val="00517489"/>
    <w:rsid w:val="0053370D"/>
    <w:rsid w:val="005A1847"/>
    <w:rsid w:val="00602548"/>
    <w:rsid w:val="0060535F"/>
    <w:rsid w:val="00633176"/>
    <w:rsid w:val="0065704D"/>
    <w:rsid w:val="0066271E"/>
    <w:rsid w:val="00664993"/>
    <w:rsid w:val="0069338A"/>
    <w:rsid w:val="006B338C"/>
    <w:rsid w:val="006B49D0"/>
    <w:rsid w:val="006B794E"/>
    <w:rsid w:val="006D5987"/>
    <w:rsid w:val="006D6236"/>
    <w:rsid w:val="00745785"/>
    <w:rsid w:val="00771EC0"/>
    <w:rsid w:val="007A66AD"/>
    <w:rsid w:val="007F2B3D"/>
    <w:rsid w:val="008B3276"/>
    <w:rsid w:val="008E1367"/>
    <w:rsid w:val="009217D3"/>
    <w:rsid w:val="00950C42"/>
    <w:rsid w:val="009D1F14"/>
    <w:rsid w:val="009E05AD"/>
    <w:rsid w:val="00A57FE5"/>
    <w:rsid w:val="00A628BE"/>
    <w:rsid w:val="00A94666"/>
    <w:rsid w:val="00B20DDB"/>
    <w:rsid w:val="00BE0BEC"/>
    <w:rsid w:val="00BE6C59"/>
    <w:rsid w:val="00C04AAD"/>
    <w:rsid w:val="00C052B0"/>
    <w:rsid w:val="00C23D62"/>
    <w:rsid w:val="00C431C4"/>
    <w:rsid w:val="00C55CCE"/>
    <w:rsid w:val="00CE4BDA"/>
    <w:rsid w:val="00D21088"/>
    <w:rsid w:val="00D21F59"/>
    <w:rsid w:val="00D41658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3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A73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A73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A73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A73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A73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A73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A73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A73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A73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srpnja 2016.</izvorni_sadrzaj>
    <derivirana_varijabla naziv="DomainObject.DatumDonosenjaOdluke_1">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846</izvorni_sadrzaj>
    <derivirana_varijabla naziv="DomainObject.Predmet.Broj_1">846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2016.</izvorni_sadrzaj>
    <derivirana_varijabla naziv="DomainObject.Predmet.DatumOsnivanja_1">9.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St-846/2016</izvorni_sadrzaj>
    <derivirana_varijabla naziv="DomainObject.Predmet.OznakaBroj_1">St-846/2016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DOM-VOD d.o.o. za građevinske instalacije</izvorni_sadrzaj>
    <derivirana_varijabla naziv="DomainObject.Predmet.ProtustrankaFormated_1">  DOM-VOD d.o.o. za građevinske instalacije</derivirana_varijabla>
  </DomainObject.Predmet.ProtustrankaFormated>
  <DomainObject.Predmet.ProtustrankaFormatedOIB>
    <izvorni_sadrzaj>  DOM-VOD d.o.o. za građevinske instalacije, OIB 71730639555</izvorni_sadrzaj>
    <derivirana_varijabla naziv="DomainObject.Predmet.ProtustrankaFormatedOIB_1">  DOM-VOD d.o.o. za građevinske instalacije, OIB 71730639555</derivirana_varijabla>
  </DomainObject.Predmet.ProtustrankaFormatedOIB>
  <DomainObject.Predmet.ProtustrankaFormatedWithAdress>
    <izvorni_sadrzaj> DOM-VOD d.o.o. za građevinske instalacije, Ante Starčevića 8/b, 23000 Zadar</izvorni_sadrzaj>
    <derivirana_varijabla naziv="DomainObject.Predmet.ProtustrankaFormatedWithAdress_1"> DOM-VOD d.o.o. za građevinske instalacije, Ante Starčevića 8/b, 23000 Zadar</derivirana_varijabla>
  </DomainObject.Predmet.ProtustrankaFormatedWithAdress>
  <DomainObject.Predmet.ProtustrankaFormatedWithAdressOIB>
    <izvorni_sadrzaj> DOM-VOD d.o.o. za građevinske instalacije, OIB 71730639555, Ante Starčevića 8/b, 23000 Zadar</izvorni_sadrzaj>
    <derivirana_varijabla naziv="DomainObject.Predmet.ProtustrankaFormatedWithAdressOIB_1"> DOM-VOD d.o.o. za građevinske instalacije, OIB 71730639555, Ante Starčevića 8/b, 23000 Zadar</derivirana_varijabla>
  </DomainObject.Predmet.ProtustrankaFormatedWithAdressOIB>
  <DomainObject.Predmet.ProtustrankaWithAdress>
    <izvorni_sadrzaj>DOM-VOD d.o.o. za građevinske instalacije Ante Starčevića 8/b, 23000 Zadar</izvorni_sadrzaj>
    <derivirana_varijabla naziv="DomainObject.Predmet.ProtustrankaWithAdress_1">DOM-VOD d.o.o. za građevinske instalacije Ante Starčevića 8/b, 23000 Zadar</derivirana_varijabla>
  </DomainObject.Predmet.ProtustrankaWithAdress>
  <DomainObject.Predmet.ProtustrankaWithAdressOIB>
    <izvorni_sadrzaj>DOM-VOD d.o.o. za građevinske instalacije, OIB 71730639555, Ante Starčevića 8/b, 23000 Zadar</izvorni_sadrzaj>
    <derivirana_varijabla naziv="DomainObject.Predmet.ProtustrankaWithAdressOIB_1">DOM-VOD d.o.o. za građevinske instalacije, OIB 71730639555, Ante Starčevića 8/b, 23000 Zadar</derivirana_varijabla>
  </DomainObject.Predmet.ProtustrankaWithAdressOIB>
  <DomainObject.Predmet.ProtustrankaNazivFormated>
    <izvorni_sadrzaj>DOM-VOD d.o.o. za građevinske instalacije</izvorni_sadrzaj>
    <derivirana_varijabla naziv="DomainObject.Predmet.ProtustrankaNazivFormated_1">DOM-VOD d.o.o. za građevinske instalacije</derivirana_varijabla>
  </DomainObject.Predmet.ProtustrankaNazivFormated>
  <DomainObject.Predmet.ProtustrankaNazivFormatedOIB>
    <izvorni_sadrzaj>DOM-VOD d.o.o. za građevinske instalacije, OIB 71730639555</izvorni_sadrzaj>
    <derivirana_varijabla naziv="DomainObject.Predmet.ProtustrankaNazivFormatedOIB_1">DOM-VOD d.o.o. za građevinske instalacije, OIB 71730639555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DOM-VOD d.o.o. za građevinske instalacije</item>
    </izvorni_sadrzaj>
    <derivirana_varijabla naziv="DomainObject.Predmet.ProtuStrankaListFormated_1">
      <item>DOM-VOD d.o.o. za građevinske instalacije</item>
    </derivirana_varijabla>
  </DomainObject.Predmet.ProtuStrankaListFormated>
  <DomainObject.Predmet.ProtuStrankaListFormatedOIB>
    <izvorni_sadrzaj>
      <item>DOM-VOD d.o.o. za građevinske instalacije, OIB 71730639555</item>
    </izvorni_sadrzaj>
    <derivirana_varijabla naziv="DomainObject.Predmet.ProtuStrankaListFormatedOIB_1">
      <item>DOM-VOD d.o.o. za građevinske instalacije, OIB 71730639555</item>
    </derivirana_varijabla>
  </DomainObject.Predmet.ProtuStrankaListFormatedOIB>
  <DomainObject.Predmet.ProtuStrankaListFormatedWithAdress>
    <izvorni_sadrzaj>
      <item>DOM-VOD d.o.o. za građevinske instalacije, Ante Starčevića 8/b, 23000 Zadar</item>
    </izvorni_sadrzaj>
    <derivirana_varijabla naziv="DomainObject.Predmet.ProtuStrankaListFormatedWithAdress_1">
      <item>DOM-VOD d.o.o. za građevinske instalacije, Ante Starčevića 8/b, 23000 Zadar</item>
    </derivirana_varijabla>
  </DomainObject.Predmet.ProtuStrankaListFormatedWithAdress>
  <DomainObject.Predmet.ProtuStrankaListFormatedWithAdressOIB>
    <izvorni_sadrzaj>
      <item>DOM-VOD d.o.o. za građevinske instalacije, OIB 71730639555, Ante Starčevića 8/b, 23000 Zadar</item>
    </izvorni_sadrzaj>
    <derivirana_varijabla naziv="DomainObject.Predmet.ProtuStrankaListFormatedWithAdressOIB_1">
      <item>DOM-VOD d.o.o. za građevinske instalacije, OIB 71730639555, Ante Starčevića 8/b, 23000 Zadar</item>
    </derivirana_varijabla>
  </DomainObject.Predmet.ProtuStrankaListFormatedWithAdressOIB>
  <DomainObject.Predmet.ProtuStrankaListNazivFormated>
    <izvorni_sadrzaj>
      <item>DOM-VOD d.o.o. za građevinske instalacije</item>
    </izvorni_sadrzaj>
    <derivirana_varijabla naziv="DomainObject.Predmet.ProtuStrankaListNazivFormated_1">
      <item>DOM-VOD d.o.o. za građevinske instalacije</item>
    </derivirana_varijabla>
  </DomainObject.Predmet.ProtuStrankaListNazivFormated>
  <DomainObject.Predmet.ProtuStrankaListNazivFormatedOIB>
    <izvorni_sadrzaj>
      <item>DOM-VOD d.o.o. za građevinske instalacije, OIB 71730639555</item>
    </izvorni_sadrzaj>
    <derivirana_varijabla naziv="DomainObject.Predmet.ProtuStrankaListNazivFormatedOIB_1">
      <item>DOM-VOD d.o.o. za građevinske instalacije, OIB 71730639555</item>
    </derivirana_varijabla>
  </DomainObject.Predmet.ProtuStrankaListNazivFormatedOIB>
  <DomainObject.Predmet.OstaliListFormated>
    <izvorni_sadrzaj>
      <item>Domagoj Ćustić</item>
    </izvorni_sadrzaj>
    <derivirana_varijabla naziv="DomainObject.Predmet.OstaliListFormated_1">
      <item>Domagoj Ćustić</item>
    </derivirana_varijabla>
  </DomainObject.Predmet.OstaliListFormated>
  <DomainObject.Predmet.OstaliListFormatedOIB>
    <izvorni_sadrzaj>
      <item>Domagoj Ćustić, OIB 37799787588</item>
    </izvorni_sadrzaj>
    <derivirana_varijabla naziv="DomainObject.Predmet.OstaliListFormatedOIB_1">
      <item>Domagoj Ćustić, OIB 37799787588</item>
    </derivirana_varijabla>
  </DomainObject.Predmet.OstaliListFormatedOIB>
  <DomainObject.Predmet.OstaliListFormatedWithAdress>
    <izvorni_sadrzaj>
      <item>Domagoj Ćustić, VUKOVARSKA ULICA 17 (ranije: MURVICA, MURVICA DONJA, 114), 23000 Murvica</item>
    </izvorni_sadrzaj>
    <derivirana_varijabla naziv="DomainObject.Predmet.OstaliListFormatedWithAdress_1">
      <item>Domagoj Ćustić, VUKOVARSKA ULICA 17 (ranije: MURVICA, MURVICA DONJA, 114), 23000 Murvica</item>
    </derivirana_varijabla>
  </DomainObject.Predmet.OstaliListFormatedWithAdress>
  <DomainObject.Predmet.OstaliListFormatedWithAdressOIB>
    <izvorni_sadrzaj>
      <item>Domagoj Ćustić, OIB 37799787588, VUKOVARSKA ULICA 17 (ranije: MURVICA, MURVICA DONJA, 114), 23000 Murvica</item>
    </izvorni_sadrzaj>
    <derivirana_varijabla naziv="DomainObject.Predmet.OstaliListFormatedWithAdressOIB_1">
      <item>Domagoj Ćustić, OIB 37799787588, VUKOVARSKA ULICA 17 (ranije: MURVICA, MURVICA DONJA, 114), 23000 Murvica</item>
    </derivirana_varijabla>
  </DomainObject.Predmet.OstaliListFormatedWithAdressOIB>
  <DomainObject.Predmet.OstaliListNazivFormated>
    <izvorni_sadrzaj>
      <item>Domagoj Ćustić</item>
    </izvorni_sadrzaj>
    <derivirana_varijabla naziv="DomainObject.Predmet.OstaliListNazivFormated_1">
      <item>Domagoj Ćustić</item>
    </derivirana_varijabla>
  </DomainObject.Predmet.OstaliListNazivFormated>
  <DomainObject.Predmet.OstaliListNazivFormatedOIB>
    <izvorni_sadrzaj>
      <item>Domagoj Ćustić, OIB 37799787588</item>
    </izvorni_sadrzaj>
    <derivirana_varijabla naziv="DomainObject.Predmet.OstaliListNazivFormatedOIB_1">
      <item>Domagoj Ćustić, OIB 37799787588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DOM-VOD d.o.o. za građevinske instalacije</izvorni_sadrzaj>
    <derivirana_varijabla naziv="DomainObject.Predmet.ProtustrankaIDrugi_1">DOM-VOD d.o.o. za građevinske instalacije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DOM-VOD d.o.o. za građevinske instalacije, OIB 71730639555, Ante Starčevića 8/b, 23000 Zadar</izvorni_sadrzaj>
    <derivirana_varijabla naziv="DomainObject.Predmet.ProtustrankaIDrugiAdressOIB_1">DOM-VOD d.o.o. za građevinske instalacije, OIB 71730639555, Ante Starčevića 8/b,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DOM-VOD d.o.o. za građevinske instalacije</item>
      <item>Domagoj Ćustić</item>
    </izvorni_sadrzaj>
    <derivirana_varijabla naziv="DomainObject.Predmet.SudioniciListNaziv_1">
      <item>FINA</item>
      <item>DOM-VOD d.o.o. za građevinske instalacije</item>
      <item>Domagoj Ćustić</item>
    </derivirana_varijabla>
  </DomainObject.Predmet.SudioniciListNaziv>
  <DomainObject.Predmet.SudioniciListAdressOIB>
    <izvorni_sadrzaj>
      <item>FINA, OIB 85821130368</item>
      <item>DOM-VOD d.o.o. za građevinske instalacije, OIB 71730639555, Ante Starčevića 8/b,23000 Zadar</item>
      <item>Domagoj Ćustić, OIB 37799787588, VUKOVARSKA ULICA 17 (ranije: MURVICA, MURVICA DONJA, 114),23000 Murvica</item>
    </izvorni_sadrzaj>
    <derivirana_varijabla naziv="DomainObject.Predmet.SudioniciListAdressOIB_1">
      <item>FINA, OIB 85821130368</item>
      <item>DOM-VOD d.o.o. za građevinske instalacije, OIB 71730639555, Ante Starčevića 8/b,23000 Zadar</item>
      <item>Domagoj Ćustić, OIB 37799787588, VUKOVARSKA ULICA 17 (ranije: MURVICA, MURVICA DONJA, 114),23000 Murvica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71730639555</item>
      <item>, OIB 37799787588</item>
    </izvorni_sadrzaj>
    <derivirana_varijabla naziv="DomainObject.Predmet.SudioniciListNazivOIB_1">
      <item>, OIB 85821130368</item>
      <item>, OIB 71730639555</item>
      <item>, OIB 37799787588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306</properties:Words>
  <properties:Characters>1532</properties:Characters>
  <properties:Lines>56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2016-07-04T11:27:00Z</dcterms:created>
  <dc:creator>Ardena Bajlo</dc:creator>
  <cp:lastModifiedBy>wsadmin</cp:lastModifiedBy>
  <cp:lastPrinted>2016-07-05T09:19:00Z</cp:lastPrinted>
  <dcterms:modified xmlns:xsi="http://www.w3.org/2001/XMLSchema-instance" xsi:type="dcterms:W3CDTF">2016-07-08T08:42:00Z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