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4a32" w14:paraId="7f84a32" w:rsidRDefault="001459B1" w:rsidP="00BD1AA7" w:rsidR="00BD1AA7" w:rsidRPr="00D21A2C">
      <w:pPr>
        <w15:collapsed w:val="false"/>
      </w:pPr>
      <w:bookmarkStart w:name="_GoBack" w:id="0"/>
      <w:bookmarkEnd w:id="0"/>
      <w:r>
        <w:t xml:space="preserve">      </w:t>
      </w:r>
      <w:r w:rsidR="00CA0AA3">
        <w:rPr>
          <w:b/>
          <w:bCs/>
          <w:noProof/>
          <w:lang w:eastAsia="hr-HR"/>
        </w:rPr>
        <w:drawing>
          <wp:inline distR="0" distL="0" distB="0" distT="0">
            <wp:extent cy="612000" cx="524572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524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D9F" w:rsidP="00BD1AA7" w:rsidR="00BD1AA7" w:rsidRPr="00596D9F">
      <w:pPr>
        <w:ind w:hanging="720" w:left="360"/>
      </w:pPr>
      <w:r w:rsidRPr="00596D9F">
        <w:t xml:space="preserve">     Republika Hrvatska</w:t>
      </w:r>
    </w:p>
    <w:p w:rsidRDefault="00596D9F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59B1" w:rsidP="00BD1AA7" w:rsidR="004A386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 St-1416/2017</w:t>
      </w:r>
    </w:p>
    <w:p w:rsidRDefault="008D21F8" w:rsidP="00BC2DD2" w:rsidR="008D21F8"/>
    <w:p w:rsidRDefault="004A3868" w:rsidP="004A3868" w:rsidR="004A3868">
      <w:pPr>
        <w:jc w:val="center"/>
      </w:pPr>
      <w:r>
        <w:t>U</w:t>
      </w:r>
      <w:r w:rsidR="00596D9F">
        <w:t xml:space="preserve">  </w:t>
      </w:r>
      <w:r>
        <w:t>I</w:t>
      </w:r>
      <w:r w:rsidR="00596D9F">
        <w:t xml:space="preserve"> </w:t>
      </w:r>
      <w:r>
        <w:t>M</w:t>
      </w:r>
      <w:r w:rsidR="00596D9F">
        <w:t xml:space="preserve"> </w:t>
      </w:r>
      <w:r>
        <w:t>E</w:t>
      </w:r>
      <w:r w:rsidR="00596D9F">
        <w:t xml:space="preserve"> </w:t>
      </w:r>
      <w:r>
        <w:t xml:space="preserve"> </w:t>
      </w:r>
      <w:r w:rsidR="00596D9F">
        <w:t xml:space="preserve"> </w:t>
      </w:r>
      <w:r>
        <w:t>R</w:t>
      </w:r>
      <w:r w:rsidR="00596D9F">
        <w:t xml:space="preserve"> </w:t>
      </w:r>
      <w:r>
        <w:t>E</w:t>
      </w:r>
      <w:r w:rsidR="00596D9F">
        <w:t xml:space="preserve"> </w:t>
      </w:r>
      <w:r>
        <w:t>P</w:t>
      </w:r>
      <w:r w:rsidR="00596D9F">
        <w:t xml:space="preserve"> </w:t>
      </w:r>
      <w:r>
        <w:t>U</w:t>
      </w:r>
      <w:r w:rsidR="00596D9F">
        <w:t xml:space="preserve"> </w:t>
      </w:r>
      <w:r>
        <w:t>B</w:t>
      </w:r>
      <w:r w:rsidR="00596D9F">
        <w:t xml:space="preserve"> </w:t>
      </w:r>
      <w:r>
        <w:t>L</w:t>
      </w:r>
      <w:r w:rsidR="00596D9F">
        <w:t xml:space="preserve"> </w:t>
      </w:r>
      <w:r>
        <w:t>I</w:t>
      </w:r>
      <w:r w:rsidR="00596D9F">
        <w:t xml:space="preserve"> </w:t>
      </w:r>
      <w:r>
        <w:t>K</w:t>
      </w:r>
      <w:r w:rsidR="00596D9F">
        <w:t xml:space="preserve"> </w:t>
      </w:r>
      <w:r>
        <w:t>E</w:t>
      </w:r>
      <w:r w:rsidR="00596D9F">
        <w:t xml:space="preserve"> </w:t>
      </w:r>
      <w:r>
        <w:t xml:space="preserve"> </w:t>
      </w:r>
      <w:r w:rsidR="00596D9F">
        <w:t xml:space="preserve"> </w:t>
      </w:r>
      <w:r>
        <w:t>H</w:t>
      </w:r>
      <w:r w:rsidR="00596D9F">
        <w:t xml:space="preserve"> </w:t>
      </w:r>
      <w:r>
        <w:t>R</w:t>
      </w:r>
      <w:r w:rsidR="00596D9F">
        <w:t xml:space="preserve"> </w:t>
      </w:r>
      <w:r>
        <w:t>V</w:t>
      </w:r>
      <w:r w:rsidR="00596D9F">
        <w:t xml:space="preserve"> </w:t>
      </w:r>
      <w:r>
        <w:t>A</w:t>
      </w:r>
      <w:r w:rsidR="00596D9F">
        <w:t xml:space="preserve"> </w:t>
      </w:r>
      <w:r>
        <w:t>T</w:t>
      </w:r>
      <w:r w:rsidR="00596D9F">
        <w:t xml:space="preserve"> </w:t>
      </w:r>
      <w:r>
        <w:t>S</w:t>
      </w:r>
      <w:r w:rsidR="00596D9F">
        <w:t xml:space="preserve"> </w:t>
      </w:r>
      <w:r>
        <w:t>K</w:t>
      </w:r>
      <w:r w:rsidR="00596D9F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Osijek, </w:t>
      </w:r>
      <w:r w:rsidR="00064FF2">
        <w:t>OIB: 85821130368, Osijek, L. Jagera 3,</w:t>
      </w:r>
      <w:r>
        <w:t xml:space="preserve"> </w:t>
      </w:r>
      <w:r w:rsidR="00064FF2">
        <w:t>za p</w:t>
      </w:r>
      <w:r w:rsidR="00486DA9">
        <w:t>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D46EEB">
        <w:t>CONEXIO</w:t>
      </w:r>
      <w:r w:rsidR="00AF119A">
        <w:t xml:space="preserve"> </w:t>
      </w:r>
      <w:r w:rsidR="00D46EEB">
        <w:t>d.o.o. za usluge,</w:t>
      </w:r>
      <w:r w:rsidR="00064FF2">
        <w:t xml:space="preserve"> MBS: </w:t>
      </w:r>
      <w:r w:rsidR="00D46EEB">
        <w:t>030150833</w:t>
      </w:r>
      <w:r w:rsidR="00064FF2">
        <w:t xml:space="preserve">, OIB: </w:t>
      </w:r>
      <w:r w:rsidR="00D46EEB">
        <w:t>74310984744</w:t>
      </w:r>
      <w:r w:rsidR="00064FF2">
        <w:t xml:space="preserve">, </w:t>
      </w:r>
      <w:r w:rsidR="00D46EEB">
        <w:t>Beli Manastir</w:t>
      </w:r>
      <w:r w:rsidR="00250413">
        <w:t>,</w:t>
      </w:r>
      <w:r w:rsidR="00D46EEB">
        <w:t xml:space="preserve"> Imre Nagya 6, 24</w:t>
      </w:r>
      <w:r w:rsidR="00064FF2">
        <w:t xml:space="preserve">. </w:t>
      </w:r>
      <w:r w:rsidR="00486DA9">
        <w:t>listopada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 xml:space="preserve">I. </w:t>
      </w:r>
      <w:r w:rsidR="00D46EEB">
        <w:tab/>
      </w:r>
      <w:r>
        <w:t>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D46EEB">
        <w:t>CONEXIO d.o.o. za usluge, MBS: 030150833, OIB: 74310984744, Beli Manastir, Imre Nagya 6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D46EEB">
        <w:tab/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594CA5">
        <w:t>2</w:t>
      </w:r>
      <w:r w:rsidR="00D46EEB">
        <w:t>2</w:t>
      </w:r>
      <w:r w:rsidR="00CE4A24">
        <w:t xml:space="preserve">. </w:t>
      </w:r>
      <w:r w:rsidR="00486DA9">
        <w:t>rujna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>Financijs</w:t>
      </w:r>
      <w:r w:rsidR="00AF119A">
        <w:t xml:space="preserve">ke agencije, Regionalnog centra Osijek, </w:t>
      </w:r>
      <w:r w:rsidR="00665E74">
        <w:t>Klasa: 110-07</w:t>
      </w:r>
      <w:r w:rsidR="00401554">
        <w:t>/17-01/04, Ur.broj: 04-06-17-</w:t>
      </w:r>
      <w:r w:rsidR="00D46EEB">
        <w:t xml:space="preserve">4730 </w:t>
      </w:r>
      <w:r w:rsidR="00665E74">
        <w:t xml:space="preserve">od </w:t>
      </w:r>
      <w:r w:rsidR="001F6311">
        <w:t>2</w:t>
      </w:r>
      <w:r w:rsidR="00D46EEB">
        <w:t>1</w:t>
      </w:r>
      <w:r w:rsidR="00665E74">
        <w:t xml:space="preserve">. </w:t>
      </w:r>
      <w:r w:rsidR="00486DA9">
        <w:t>rujna</w:t>
      </w:r>
      <w:r w:rsidR="00665E74">
        <w:t xml:space="preserve"> 2017. nad stečajnim dužnikom </w:t>
      </w:r>
      <w:r w:rsidR="00D46EEB">
        <w:t>CONEXIO d.o.o. za usluge, MBS: 030150833, OIB: 74310984744, Beli Manastir, Imre Nagya 6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D46EEB">
        <w:t>2</w:t>
      </w:r>
      <w:r w:rsidR="00665E74">
        <w:t xml:space="preserve">. </w:t>
      </w:r>
      <w:r w:rsidR="004661C7">
        <w:t>listopada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D46EEB">
        <w:t>23</w:t>
      </w:r>
      <w:r>
        <w:t xml:space="preserve">. </w:t>
      </w:r>
      <w:r w:rsidR="00270B13">
        <w:t>l</w:t>
      </w:r>
      <w:r w:rsidR="004661C7">
        <w:t xml:space="preserve">istopada </w:t>
      </w:r>
      <w:r>
        <w:t xml:space="preserve">2017. zaprimljen je podnesak Županijskog državnog odvjetništva u </w:t>
      </w:r>
      <w:r w:rsidR="00B75609">
        <w:t>Osijeku</w:t>
      </w:r>
      <w:r>
        <w:t>, broj: S-DO-</w:t>
      </w:r>
      <w:r w:rsidR="00270B13">
        <w:t>11</w:t>
      </w:r>
      <w:r w:rsidR="00D46EEB">
        <w:t>9</w:t>
      </w:r>
      <w:r w:rsidR="000E198A">
        <w:t>/2017</w:t>
      </w:r>
      <w:r>
        <w:t xml:space="preserve"> od </w:t>
      </w:r>
      <w:r w:rsidR="00270B13">
        <w:t>1</w:t>
      </w:r>
      <w:r w:rsidR="00D46EEB">
        <w:t>9</w:t>
      </w:r>
      <w:r>
        <w:t xml:space="preserve">. </w:t>
      </w:r>
      <w:r w:rsidR="00270B13">
        <w:t>listopada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 xml:space="preserve">vatske, Ministarstva financija, </w:t>
      </w:r>
      <w:r w:rsidR="00270B13">
        <w:t xml:space="preserve">Porezne uprave, Područnog ureda Osijek,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D46EEB">
        <w:t xml:space="preserve">11.128,15 </w:t>
      </w:r>
      <w:r w:rsidR="00C22F37">
        <w:t xml:space="preserve"> kuna</w:t>
      </w:r>
      <w:r w:rsidR="00A85FBA">
        <w:t xml:space="preserve"> </w:t>
      </w:r>
      <w:r w:rsidR="00C22F37">
        <w:t xml:space="preserve">koja se temelji na </w:t>
      </w:r>
      <w:r w:rsidR="00D46EEB">
        <w:t>vjerodostojnim ispravama</w:t>
      </w:r>
      <w:r w:rsidR="00C22F37">
        <w:t xml:space="preserve"> </w:t>
      </w:r>
      <w:r w:rsidR="00D46EEB">
        <w:t xml:space="preserve">i </w:t>
      </w:r>
      <w:r w:rsidR="00C22F37">
        <w:t xml:space="preserve">nije namirena.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D46EEB">
        <w:t>zato</w:t>
      </w:r>
      <w:r w:rsidR="00C22F37">
        <w:t xml:space="preserve"> što u Očevidniku redoslijeda osnova za plaćanje koje vodi Financijska agencija ima više evidentiranih osnova za plaćanje u razdoblju duže</w:t>
      </w:r>
      <w:r w:rsidR="000B7939">
        <w:t xml:space="preserve">m </w:t>
      </w:r>
      <w:r w:rsidR="00C22F37">
        <w:t xml:space="preserve">od 60 dana koje je trebalo na temelju valjanih osnova za plaćanje bez daljnjeg pristanka dužnika naplatiti </w:t>
      </w:r>
      <w:r w:rsidR="00D46EEB">
        <w:t>s bilo kojeg od njegovih računa</w:t>
      </w:r>
      <w:r w:rsidR="00C22F37">
        <w:t xml:space="preserve">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46EEB">
        <w:rPr>
          <w:bCs/>
        </w:rPr>
        <w:t>24</w:t>
      </w:r>
      <w:r w:rsidR="008041DE">
        <w:rPr>
          <w:bCs/>
        </w:rPr>
        <w:t xml:space="preserve">. </w:t>
      </w:r>
      <w:r w:rsidR="000B7939">
        <w:rPr>
          <w:bCs/>
        </w:rPr>
        <w:t>listopada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D46EEB" w:rsidP="00B75497" w:rsidR="00B7549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</w:t>
      </w:r>
      <w:r w:rsidR="00B75497" w:rsidRPr="00CC5FC7">
        <w:rPr>
          <w:b w:val="false"/>
          <w:lang w:val="hr-HR"/>
        </w:rPr>
        <w:t>Zapisničar:      </w:t>
      </w:r>
    </w:p>
    <w:p w:rsidRDefault="00D46EEB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Snježana Andrijanić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490F0B">
      <w:pPr>
        <w:pStyle w:val="Tijeloteksta"/>
      </w:pPr>
      <w:r w:rsidRPr="00CC5FC7">
        <w:t>             </w:t>
      </w:r>
    </w:p>
    <w:p w:rsidRDefault="00B75497" w:rsidP="00B75497" w:rsidR="00AD139D">
      <w:pPr>
        <w:pStyle w:val="Tijeloteksta"/>
      </w:pPr>
      <w:r w:rsidRPr="00CC5FC7">
        <w:t>       </w:t>
      </w:r>
    </w:p>
    <w:p w:rsidRDefault="000B7939" w:rsidP="00B75497" w:rsidR="000B7939">
      <w:pPr>
        <w:pStyle w:val="Tijeloteksta"/>
      </w:pPr>
    </w:p>
    <w:p w:rsidRDefault="00D565FC" w:rsidP="00B75497" w:rsidR="00D565FC">
      <w:pPr>
        <w:pStyle w:val="Tijeloteksta"/>
      </w:pPr>
    </w:p>
    <w:p w:rsidRDefault="00D565FC" w:rsidP="00B75497" w:rsidR="00D565FC">
      <w:pPr>
        <w:pStyle w:val="Tijeloteksta"/>
      </w:pPr>
    </w:p>
    <w:p w:rsidRDefault="00D565FC" w:rsidP="00B75497" w:rsidR="00D565FC">
      <w:pPr>
        <w:pStyle w:val="Tijeloteksta"/>
      </w:pPr>
    </w:p>
    <w:p w:rsidRDefault="00D565FC" w:rsidP="00B75497" w:rsidR="00D565FC">
      <w:pPr>
        <w:pStyle w:val="Tijeloteksta"/>
      </w:pPr>
    </w:p>
    <w:p w:rsidRDefault="00D565FC" w:rsidP="00B75497" w:rsidR="00D565FC">
      <w:pPr>
        <w:pStyle w:val="Tijeloteksta"/>
      </w:pPr>
    </w:p>
    <w:p w:rsidRDefault="00D565FC" w:rsidP="00B75497" w:rsidR="00D565FC">
      <w:pPr>
        <w:pStyle w:val="Tijeloteksta"/>
      </w:pPr>
    </w:p>
    <w:p w:rsidRDefault="00B75497" w:rsidP="00B75497" w:rsidR="00B75497" w:rsidRPr="00AD139D">
      <w:pPr>
        <w:pStyle w:val="Tijeloteksta"/>
      </w:pPr>
      <w:r w:rsidRPr="00CC5FC7"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D565FC">
        <w:t>23</w:t>
      </w:r>
      <w:r>
        <w:t>.</w:t>
      </w:r>
      <w:r w:rsidR="00D1704E">
        <w:t xml:space="preserve"> </w:t>
      </w:r>
      <w:r w:rsidR="000B7939">
        <w:t>listopada</w:t>
      </w:r>
      <w:r>
        <w:t xml:space="preserve">. (str. </w:t>
      </w:r>
      <w:r w:rsidR="00D565FC">
        <w:t>7</w:t>
      </w:r>
      <w:r w:rsidR="000B7939">
        <w:t>-</w:t>
      </w:r>
      <w:r w:rsidR="00D565FC">
        <w:t>9</w:t>
      </w:r>
      <w:r w:rsidR="000B7939">
        <w:t xml:space="preserve"> </w:t>
      </w:r>
      <w:r>
        <w:t>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D565FC">
        <w:t>. 14/11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D565FC" w:rsidR="002E4934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953" w:rsidP="004A3868" w:rsidR="00B53953">
      <w:r>
        <w:separator/>
      </w:r>
    </w:p>
  </w:endnote>
  <w:endnote w:id="0" w:type="continuationSeparator">
    <w:p w:rsidRDefault="00B53953" w:rsidP="004A3868" w:rsidR="00B5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953" w:rsidP="004A3868" w:rsidR="00B53953">
      <w:r>
        <w:separator/>
      </w:r>
    </w:p>
  </w:footnote>
  <w:footnote w:id="0" w:type="continuationSeparator">
    <w:p w:rsidRDefault="00B53953" w:rsidP="004A3868" w:rsidR="00B5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1200278"/>
      <w:docPartObj>
        <w:docPartGallery w:val="Page Numbers (Top of Page)"/>
        <w:docPartUnique/>
      </w:docPartObj>
    </w:sdtPr>
    <w:sdtEndPr/>
    <w:sdtContent>
      <w:p w:rsidRDefault="00D565FC" w:rsidR="00D565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032">
          <w:rPr>
            <w:noProof/>
          </w:rPr>
          <w:t>3</w:t>
        </w:r>
        <w:r>
          <w:fldChar w:fldCharType="end"/>
        </w:r>
      </w:p>
    </w:sdtContent>
  </w:sdt>
  <w:p w:rsidRDefault="004A3868" w:rsidR="004A3868">
    <w:pPr>
      <w:pStyle w:val="Zaglavlje"/>
    </w:pPr>
  </w:p>
  <w:p w:rsidRDefault="00D565FC" w:rsidR="00D565FC">
    <w:pPr>
      <w:pStyle w:val="Zaglavlje"/>
    </w:pPr>
    <w:r>
      <w:tab/>
    </w:r>
    <w:r>
      <w:tab/>
      <w:t>19 St-1416/2017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B7939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459B1"/>
    <w:rsid w:val="00154A6B"/>
    <w:rsid w:val="001627FB"/>
    <w:rsid w:val="00163169"/>
    <w:rsid w:val="001718AE"/>
    <w:rsid w:val="001847F3"/>
    <w:rsid w:val="0018583C"/>
    <w:rsid w:val="001867CA"/>
    <w:rsid w:val="00186EA7"/>
    <w:rsid w:val="00192C2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70B13"/>
    <w:rsid w:val="0028334A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661C7"/>
    <w:rsid w:val="00480041"/>
    <w:rsid w:val="00486DA9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96D9F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979EE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3953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E6032"/>
    <w:rsid w:val="00BF2EA1"/>
    <w:rsid w:val="00BF410B"/>
    <w:rsid w:val="00C02B4E"/>
    <w:rsid w:val="00C22F37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46EEB"/>
    <w:rsid w:val="00D565FC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DF5116"/>
    <w:rsid w:val="00E17C16"/>
    <w:rsid w:val="00E36EAC"/>
    <w:rsid w:val="00E3703B"/>
    <w:rsid w:val="00E55445"/>
    <w:rsid w:val="00E63354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0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0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St-1416/2017</izvorni_sadrzaj>
    <derivirana_varijabla naziv="DomainObject.Predmet.OznakaBroj_1">St-1416/2017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CONEXIO d.o.o. za usluge</izvorni_sadrzaj>
    <derivirana_varijabla naziv="DomainObject.Predmet.ProtustrankaFormated_1">  CONEXIO d.o.o. za usluge</derivirana_varijabla>
  </DomainObject.Predmet.ProtustrankaFormated>
  <DomainObject.Predmet.ProtustrankaFormatedOIB>
    <izvorni_sadrzaj>  CONEXIO d.o.o. za usluge, OIB 74310984744</izvorni_sadrzaj>
    <derivirana_varijabla naziv="DomainObject.Predmet.ProtustrankaFormatedOIB_1">  CONEXIO d.o.o. za usluge, OIB 74310984744</derivirana_varijabla>
  </DomainObject.Predmet.ProtustrankaFormatedOIB>
  <DomainObject.Predmet.ProtustrankaFormatedWithAdress>
    <izvorni_sadrzaj> CONEXIO d.o.o. za usluge, Imre Nagya 6, 31300 Beli Manastir</izvorni_sadrzaj>
    <derivirana_varijabla naziv="DomainObject.Predmet.ProtustrankaFormatedWithAdress_1"> CONEXIO d.o.o. za usluge, Imre Nagya 6, 31300 Beli Manastir</derivirana_varijabla>
  </DomainObject.Predmet.ProtustrankaFormatedWithAdress>
  <DomainObject.Predmet.ProtustrankaFormatedWithAdressOIB>
    <izvorni_sadrzaj> CONEXIO d.o.o. za usluge, OIB 74310984744, Imre Nagya 6, 31300 Beli Manastir</izvorni_sadrzaj>
    <derivirana_varijabla naziv="DomainObject.Predmet.ProtustrankaFormatedWithAdressOIB_1"> CONEXIO d.o.o. za usluge, OIB 74310984744, Imre Nagya 6, 31300 Beli Manastir</derivirana_varijabla>
  </DomainObject.Predmet.ProtustrankaFormatedWithAdressOIB>
  <DomainObject.Predmet.ProtustrankaWithAdress>
    <izvorni_sadrzaj>CONEXIO d.o.o. za usluge Imre Nagya 6, 31300 Beli Manastir</izvorni_sadrzaj>
    <derivirana_varijabla naziv="DomainObject.Predmet.ProtustrankaWithAdress_1">CONEXIO d.o.o. za usluge Imre Nagya 6, 31300 Beli Manastir</derivirana_varijabla>
  </DomainObject.Predmet.ProtustrankaWithAdress>
  <DomainObject.Predmet.ProtustrankaWithAdressOIB>
    <izvorni_sadrzaj>CONEXIO d.o.o. za usluge, OIB 74310984744, Imre Nagya 6, 31300 Beli Manastir</izvorni_sadrzaj>
    <derivirana_varijabla naziv="DomainObject.Predmet.ProtustrankaWithAdressOIB_1">CONEXIO d.o.o. za usluge, OIB 74310984744, Imre Nagya 6, 31300 Beli Manastir</derivirana_varijabla>
  </DomainObject.Predmet.ProtustrankaWithAdressOIB>
  <DomainObject.Predmet.ProtustrankaNazivFormated>
    <izvorni_sadrzaj>CONEXIO d.o.o. za usluge</izvorni_sadrzaj>
    <derivirana_varijabla naziv="DomainObject.Predmet.ProtustrankaNazivFormated_1">CONEXIO d.o.o. za usluge</derivirana_varijabla>
  </DomainObject.Predmet.ProtustrankaNazivFormated>
  <DomainObject.Predmet.ProtustrankaNazivFormatedOIB>
    <izvorni_sadrzaj>CONEXIO d.o.o. za usluge, OIB 74310984744</izvorni_sadrzaj>
    <derivirana_varijabla naziv="DomainObject.Predmet.ProtustrankaNazivFormatedOIB_1">CONEXIO d.o.o. za usluge, OIB 74310984744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CONEXIO d.o.o. za usluge</item>
    </izvorni_sadrzaj>
    <derivirana_varijabla naziv="DomainObject.Predmet.ProtuStrankaListFormated_1">
      <item>CONEXIO d.o.o. za usluge</item>
    </derivirana_varijabla>
  </DomainObject.Predmet.ProtuStrankaListFormated>
  <DomainObject.Predmet.ProtuStrankaListFormatedOIB>
    <izvorni_sadrzaj>
      <item>CONEXIO d.o.o. za usluge, OIB 74310984744</item>
    </izvorni_sadrzaj>
    <derivirana_varijabla naziv="DomainObject.Predmet.ProtuStrankaListFormatedOIB_1">
      <item>CONEXIO d.o.o. za usluge, OIB 74310984744</item>
    </derivirana_varijabla>
  </DomainObject.Predmet.ProtuStrankaListFormatedOIB>
  <DomainObject.Predmet.ProtuStrankaListFormatedWithAdress>
    <izvorni_sadrzaj>
      <item>CONEXIO d.o.o. za usluge, Imre Nagya 6, 31300 Beli Manastir</item>
    </izvorni_sadrzaj>
    <derivirana_varijabla naziv="DomainObject.Predmet.ProtuStrankaListFormatedWithAdress_1">
      <item>CONEXIO d.o.o. za usluge, Imre Nagya 6, 31300 Beli Manastir</item>
    </derivirana_varijabla>
  </DomainObject.Predmet.ProtuStrankaListFormatedWithAdress>
  <DomainObject.Predmet.ProtuStrankaListFormatedWithAdressOIB>
    <izvorni_sadrzaj>
      <item>CONEXIO d.o.o. za usluge, OIB 74310984744, Imre Nagya 6, 31300 Beli Manastir</item>
    </izvorni_sadrzaj>
    <derivirana_varijabla naziv="DomainObject.Predmet.ProtuStrankaListFormatedWithAdressOIB_1">
      <item>CONEXIO d.o.o. za usluge, OIB 74310984744, Imre Nagya 6, 31300 Beli Manastir</item>
    </derivirana_varijabla>
  </DomainObject.Predmet.ProtuStrankaListFormatedWithAdressOIB>
  <DomainObject.Predmet.ProtuStrankaListNazivFormated>
    <izvorni_sadrzaj>
      <item>CONEXIO d.o.o. za usluge</item>
    </izvorni_sadrzaj>
    <derivirana_varijabla naziv="DomainObject.Predmet.ProtuStrankaListNazivFormated_1">
      <item>CONEXIO d.o.o. za usluge</item>
    </derivirana_varijabla>
  </DomainObject.Predmet.ProtuStrankaListNazivFormated>
  <DomainObject.Predmet.ProtuStrankaListNazivFormatedOIB>
    <izvorni_sadrzaj>
      <item>CONEXIO d.o.o. za usluge, OIB 74310984744</item>
    </izvorni_sadrzaj>
    <derivirana_varijabla naziv="DomainObject.Predmet.ProtuStrankaListNazivFormatedOIB_1">
      <item>CONEXIO d.o.o. za usluge, OIB 74310984744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CONEXIO d.o.o. za usluge</izvorni_sadrzaj>
    <derivirana_varijabla naziv="DomainObject.Predmet.ProtustrankaIDrugi_1">CONEXIO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CONEXIO d.o.o. za usluge, OIB 74310984744, Imre Nagya 6, 31300 Beli Manastir</izvorni_sadrzaj>
    <derivirana_varijabla naziv="DomainObject.Predmet.ProtustrankaIDrugiAdressOIB_1">CONEXIO d.o.o. za usluge, OIB 74310984744,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CONEXIO d.o.o. za usluge</item>
    </izvorni_sadrzaj>
    <derivirana_varijabla naziv="DomainObject.Predmet.SudioniciListNaziv_1">
      <item>FINA RC OSIJEK</item>
      <item>CONEXIO d.o.o. za usluge</item>
    </derivirana_varijabla>
  </DomainObject.Predmet.SudioniciListNaziv>
  <DomainObject.Predmet.SudioniciListAdressOIB>
    <izvorni_sadrzaj>
      <item>FINA RC OSIJEK, OIB 85821130368</item>
      <item>CONEXIO d.o.o. za usluge, OIB 74310984744, Imre Nagya 6,31300 Beli Manastir</item>
    </izvorni_sadrzaj>
    <derivirana_varijabla naziv="DomainObject.Predmet.SudioniciListAdressOIB_1">
      <item>FINA RC OSIJEK, OIB 85821130368</item>
      <item>CONEXIO d.o.o. za usluge, OIB 74310984744, Imre Nagya 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74310984744</item>
    </izvorni_sadrzaj>
    <derivirana_varijabla naziv="DomainObject.Predmet.SudioniciListNazivOIB_1">
      <item>, OIB 85821130368</item>
      <item>, OIB 74310984744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73ADF-0458-4A16-AA10-58073E341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533</properties:Words>
  <properties:Characters>2943</properties:Characters>
  <properties:Lines>119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2017-10-24T06:33:00Z</dcterms:created>
  <dc:creator>mkocijan</dc:creator>
  <cp:lastModifiedBy>Maja Videnović</cp:lastModifiedBy>
  <cp:lastPrinted>2017-10-24T06:54:00Z</cp:lastPrinted>
  <dcterms:modified xmlns:xsi="http://www.w3.org/2001/XMLSchema-instance" xsi:type="dcterms:W3CDTF">2017-10-24T09:50:00Z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