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c3478" w14:paraId="e7c3478" w:rsidRDefault="0064747E" w:rsidP="00910611" w:rsidR="0064747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4747E" w:rsidP="00910611" w:rsidR="0064747E">
      <w:r>
        <w:rPr>
          <w:rFonts w:eastAsia="MS Mincho"/>
        </w:rPr>
        <w:t xml:space="preserve">   REPUBLIKA HRVATSKA</w:t>
      </w:r>
    </w:p>
    <w:p w:rsidRDefault="0064747E" w:rsidP="00910611" w:rsidR="0064747E">
      <w:r>
        <w:rPr>
          <w:rFonts w:eastAsia="MS Mincho"/>
        </w:rPr>
        <w:t>TRGOVAČKI SUD U RIJECI</w:t>
      </w:r>
    </w:p>
    <w:p w:rsidRDefault="0064747E" w:rsidR="0064747E"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w:t>
      </w:r>
      <w:r w:rsidR="00543648">
        <w:t xml:space="preserve">prijedlogu </w:t>
      </w:r>
      <w:r w:rsidR="00543648" w:rsidRPr="00543648">
        <w:t xml:space="preserve">predlagatelja </w:t>
      </w:r>
      <w:r w:rsidR="00823596">
        <w:t>Financijske</w:t>
      </w:r>
      <w:r w:rsidR="004A0822">
        <w:t xml:space="preserve"> agencije Rijeka, Regionalni cen</w:t>
      </w:r>
      <w:r w:rsidR="00823596">
        <w:t>tar Rijeka, F. Kurelca 8</w:t>
      </w:r>
      <w:r w:rsidR="00543648">
        <w:t xml:space="preserve"> </w:t>
      </w:r>
      <w:r w:rsidR="008541C1" w:rsidRPr="008541C1">
        <w:t xml:space="preserve">za otvaranje stečajnog postupka nad dužnikom </w:t>
      </w:r>
      <w:r w:rsidR="00B61845" w:rsidRPr="00B61845">
        <w:t>E NOVA jednostavno društvo s ograničenom odgovornošću za proizvodnju i usluge, Rijeka, Milutina Barača 54, OIB 00151872812</w:t>
      </w:r>
      <w:r w:rsidR="00405479" w:rsidRPr="00E55F05">
        <w:t>,</w:t>
      </w:r>
      <w:r w:rsidR="00405479" w:rsidRPr="00405479">
        <w:t xml:space="preserve"> dana </w:t>
      </w:r>
      <w:r w:rsidR="00B61845">
        <w:t>18</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B61845">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B61845" w:rsidRPr="00B61845">
        <w:rPr>
          <w:bCs/>
        </w:rPr>
        <w:t>E NOVA jednostavno društvo s ograničenom odgovornošću za proizvodnju i usluge, Rijeka, Milutina Barača 54, OIB 00151872812</w:t>
      </w:r>
      <w:r w:rsidR="007A72BF" w:rsidRPr="00B61845">
        <w:t>.</w:t>
      </w:r>
    </w:p>
    <w:p w:rsidRDefault="007A72BF" w:rsidP="007A72BF" w:rsidR="007A72BF" w:rsidRPr="00990266">
      <w:pPr>
        <w:pStyle w:val="Bezproreda"/>
        <w:ind w:left="1080"/>
        <w:jc w:val="both"/>
      </w:pPr>
    </w:p>
    <w:p w:rsidRDefault="00BE5CEB" w:rsidP="001A5E0D" w:rsidR="00B61845" w:rsidRPr="00D935FA">
      <w:r>
        <w:t>II.</w:t>
      </w:r>
      <w:r>
        <w:tab/>
      </w:r>
      <w:r w:rsidR="00321306" w:rsidRPr="00990266">
        <w:t xml:space="preserve">Za stečajnog upravitelja imenuje </w:t>
      </w:r>
      <w:r w:rsidR="005D62DF">
        <w:t>se</w:t>
      </w:r>
      <w:r w:rsidR="00F132F7">
        <w:t xml:space="preserve"> </w:t>
      </w:r>
      <w:r w:rsidR="0064747E">
        <w:rPr>
          <w:bCs/>
          <w:noProof/>
        </w:rPr>
        <w:pict>
          <v:rect fillcolor="#c0504d" filled="f" strokeweight="2.25pt" strokecolor="#5c83b4" stroked="f" o:spid="_x0000_s1026" id="Pravokutnik 650"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64747E">
        <w:rPr>
          <w:noProof/>
        </w:rPr>
        <w:pict>
          <v:rect fillcolor="#c0504d" filled="f" strokeweight="2.25pt" strokecolor="#5c83b4" stroked="f" id="_x0000_s1027" style="position:absolute;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64747E">
        <w:rPr>
          <w:bCs/>
          <w:noProof/>
        </w:rPr>
        <w:pict>
          <v:rect fillcolor="#c0504d" filled="f" strokeweight="2.25pt" strokecolor="#5c83b4" stroked="f" id="_x0000_s1028" style="position:absolute;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823596" w:rsidP="00562A5A" w:rsidR="00823596" w:rsidRPr="00492587">
                  <w:pPr>
                    <w:pBdr>
                      <w:top w:space="1" w:sz="4" w:color="7F7F7F" w:val="single"/>
                    </w:pBdr>
                    <w:jc w:val="center"/>
                    <w:rPr>
                      <w:color w:val="C0504D"/>
                    </w:rPr>
                  </w:pPr>
                </w:p>
              </w:txbxContent>
            </v:textbox>
            <w10:wrap anchory="margin" anchorx="margin"/>
          </v:rect>
        </w:pict>
      </w:r>
      <w:r w:rsidR="0064747E">
        <w:rPr>
          <w:bCs/>
          <w:noProof/>
        </w:rPr>
        <w:pict>
          <v:rect fillcolor="#c0504d" filled="f" strokeweight="2.25pt" strokecolor="#5c83b4" stroked="f" id="_x0000_s1029" style="position:absolute;margin-left:0;margin-top:0;width:44.55pt;height:15.1pt;rotation:180;flip:x;z-index:25166540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4A0822" w:rsidP="00562A5A" w:rsidR="004A0822" w:rsidRPr="00492587">
                  <w:pPr>
                    <w:pBdr>
                      <w:top w:space="1" w:sz="4" w:color="7F7F7F" w:val="single"/>
                    </w:pBdr>
                    <w:jc w:val="center"/>
                    <w:rPr>
                      <w:color w:val="C0504D"/>
                    </w:rPr>
                  </w:pPr>
                </w:p>
              </w:txbxContent>
            </v:textbox>
            <w10:wrap anchory="margin" anchorx="margin"/>
          </v:rect>
        </w:pict>
      </w:r>
      <w:r w:rsidR="00B61845">
        <w:t>Dubravka Stašić, Rijeka, Zagrebačka 16, OIB 23303100671.</w:t>
      </w:r>
    </w:p>
    <w:p w:rsidRDefault="00BE5CEB" w:rsidP="00BE5CEB" w:rsidR="00BE5CEB" w:rsidRPr="004A0822">
      <w:pPr>
        <w:pStyle w:val="Bezproreda"/>
        <w:jc w:val="both"/>
      </w:pPr>
    </w:p>
    <w:p w:rsidRDefault="00321306" w:rsidP="00EC7A98" w:rsidR="00EC7A98" w:rsidRPr="00B61845">
      <w:pPr>
        <w:pStyle w:val="Bezproreda"/>
        <w:numPr>
          <w:ilvl w:val="0"/>
          <w:numId w:val="6"/>
        </w:numPr>
        <w:ind w:firstLine="0" w:left="0"/>
        <w:jc w:val="both"/>
        <w:rPr>
          <w:bCs/>
        </w:rPr>
      </w:pPr>
      <w:r w:rsidRPr="004A0822">
        <w:rPr>
          <w:bCs/>
        </w:rPr>
        <w:t>Zaključuje se stečajni postupak nad dužnik</w:t>
      </w:r>
      <w:r w:rsidR="0055287B" w:rsidRPr="004A0822">
        <w:rPr>
          <w:bCs/>
        </w:rPr>
        <w:t xml:space="preserve">om </w:t>
      </w:r>
      <w:r w:rsidR="00B61845" w:rsidRPr="00B61845">
        <w:rPr>
          <w:bCs/>
        </w:rPr>
        <w:t>E NOVA jednostavno društvo s ograničenom odgovornošću za proizvodnju i usluge, Rijeka, Milutina Barača 54, OIB 00151872812</w:t>
      </w:r>
      <w:r w:rsidR="004A0822" w:rsidRPr="00B61845">
        <w:rPr>
          <w:bCs/>
        </w:rPr>
        <w:t>.</w:t>
      </w:r>
    </w:p>
    <w:p w:rsidRDefault="004A0822" w:rsidP="004A0822" w:rsidR="004A0822" w:rsidRPr="004A0822">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B61845" w:rsidP="00B61845" w:rsidR="00B61845" w:rsidRPr="00B61845">
      <w:pPr>
        <w:jc w:val="both"/>
      </w:pPr>
      <w:r w:rsidRPr="00B61845">
        <w:tab/>
        <w:t>Financijska agencija, Regionalni centar Rijeka podnijela je ovome sudu 14. srpnja 2017. godine prijedlog za otvaranje stečajnog postupka nad dužnikom E NOVA jednostavno društvo s ograničenom odgovornošću za proizvodnju i usluge, Rijeka, Milutina Barača 54, OIB 00151872812 (dalje: dužnik) temeljem čl. 110. st. 1. Stečajnog zakona (Narodne novine, broj 71/15,  dalje: SZ-a).</w:t>
      </w:r>
    </w:p>
    <w:p w:rsidRDefault="00B61845" w:rsidP="00B61845" w:rsidR="00B61845" w:rsidRPr="00B61845">
      <w:pPr>
        <w:jc w:val="both"/>
      </w:pPr>
      <w:r w:rsidRPr="00B61845">
        <w:tab/>
        <w:t>Predlagatelj je u prijedlogu naveo da dužnik na dan 10. srpnja 2017. godine u Očevidniku redoslijeda osnova za plaćanje ima evidentirane neizvršene osnove za plaćanje u neprekinutom razdoblju od 120 dana u ukupnom iznosu 36.589,39 kn u koji iznos je uračunata i kamata i naknada Financijske agencije za provedbe ovrhe i da dužnik ima jednog zaposlenika.</w:t>
      </w:r>
    </w:p>
    <w:p w:rsidRDefault="00B61845" w:rsidP="00B61845" w:rsidR="00B61845" w:rsidRPr="00B61845">
      <w:pPr>
        <w:jc w:val="both"/>
      </w:pPr>
      <w:r w:rsidRPr="00B61845">
        <w:lastRenderedPageBreak/>
        <w:tab/>
        <w:t>Rješenjem poslovni broj St-446/17-3 od 30. studenoga 2017. godine pokrenut je prethodni postupak radi utvrđivanja pretpostavki za otvaranje stečajnog postupka, te je naloženo osobi ovlaštenoj za zastupanje dužnika Djuri Božić, Rijeka, A. Mandić 14/a,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B61845" w:rsidP="00B61845" w:rsidR="00B61845" w:rsidRPr="00B61845">
      <w:pPr>
        <w:jc w:val="both"/>
      </w:pPr>
      <w:r w:rsidRPr="00B61845">
        <w:tab/>
        <w:t>Budući zastupnik dužnika po zakonu nije postupio po nalogu suda od 30. studenoga 2017. godine i nije pristupio na ročište radi očitovanja o prijedlogu i rasprave o pretpostavkama za otvaranje stečajnog postupka određenog za dan 14. veljače 2018. godine sud je rješenjem od 14. veljače 2018. godine odredio mjeru osiguranja iz čl.118.st.2.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w:t>
      </w:r>
    </w:p>
    <w:p w:rsidRDefault="00B61845" w:rsidP="00B61845" w:rsidR="00B61845" w:rsidRPr="00B61845">
      <w:pPr>
        <w:jc w:val="both"/>
        <w:rPr>
          <w:lang w:val="en-US"/>
        </w:rPr>
      </w:pPr>
      <w:r w:rsidRPr="00B61845">
        <w:tab/>
      </w:r>
      <w:r w:rsidRPr="00B61845">
        <w:rPr>
          <w:lang w:val="en-US"/>
        </w:rPr>
        <w:t>Pregledom na adresi sjedišta dužnika iz upisnika, Rijeka, Milutina Baraća 54, privremena stečajna upraviteljica ne nalazi poslovni prostor niti bilo kakvu naznakuposlovnog prostora dužnika. U razgovoru s korisnicima prostora (kompleks skladišta, radiona i upravnih zgrada) privremena stečajna upraviteljica doznaje da dužnik već nekoliko mjeseci ne obavlja djelatnost, a poslovni prostor koji je koristio  da je u najmu druge pravne osobe.</w:t>
      </w:r>
    </w:p>
    <w:p w:rsidRDefault="00B61845" w:rsidP="00B61845" w:rsidR="00B61845" w:rsidRPr="00B61845">
      <w:pPr>
        <w:jc w:val="both"/>
      </w:pPr>
      <w:r w:rsidRPr="00B61845">
        <w:tab/>
        <w:t>Dužnik nema zaposlenika.</w:t>
      </w:r>
    </w:p>
    <w:p w:rsidRDefault="00B61845" w:rsidP="00B61845" w:rsidR="00B61845" w:rsidRPr="00B61845">
      <w:pPr>
        <w:jc w:val="both"/>
      </w:pPr>
      <w:r w:rsidRPr="00B61845">
        <w:tab/>
        <w:t>Obzirom na nemogućnost pregleda poslovne dokumentacije o imovini dužnika dostupni su podaci upisani u javne upisnike.</w:t>
      </w:r>
    </w:p>
    <w:p w:rsidRDefault="00B61845" w:rsidP="00B61845" w:rsidR="00B61845" w:rsidRPr="00B61845">
      <w:pPr>
        <w:jc w:val="both"/>
      </w:pPr>
      <w:r w:rsidRPr="00B61845">
        <w:tab/>
        <w:t>Prema potvrdi Općinskog suda u Rijeci, Zemljišnoknjižni odjel Rijeka, dužnik nije upisan kao vlasnik nekretnine na području nadležnosti toga zemljišnoknjižnog odjela.</w:t>
      </w:r>
    </w:p>
    <w:p w:rsidRDefault="00B61845" w:rsidP="00B61845" w:rsidR="00B61845" w:rsidRPr="00B61845">
      <w:pPr>
        <w:jc w:val="both"/>
      </w:pPr>
      <w:r w:rsidRPr="00B61845">
        <w:tab/>
        <w:t>Prema Uvjerenju STP „MTT“ Rijeka iz službene evidencije cestovnih vozila, dužnik nije evidentiran kao vlasnik vozila.</w:t>
      </w:r>
    </w:p>
    <w:p w:rsidRDefault="00B61845" w:rsidP="00B61845" w:rsidR="00B61845" w:rsidRPr="00B61845">
      <w:pPr>
        <w:jc w:val="both"/>
      </w:pPr>
      <w:r w:rsidRPr="00B61845">
        <w:tab/>
        <w:t>Prema bilanci dužnika na dan 31.12.2016. dugotrajna imovina iskazana je u iznosu od 288.096,00 kn, od čega je iznos od 191.310,00 kn dugotrajna financijska imovina (dani zajmovi i depoziti i sl.)</w:t>
      </w:r>
    </w:p>
    <w:p w:rsidRDefault="00B61845" w:rsidP="00B61845" w:rsidR="00B61845" w:rsidRPr="00B61845">
      <w:pPr>
        <w:jc w:val="both"/>
      </w:pPr>
      <w:r w:rsidRPr="00B61845">
        <w:tab/>
        <w:t>U odnosu na materijalnu imovinu knjigovodstveno iskazanu u iznosu od 96.786,00 kn, bez pregleda poslovnih knjiga i očitovanja zakonskog zastupnika nije moguće utvrditi postojanje iskazane imovine.</w:t>
      </w:r>
    </w:p>
    <w:p w:rsidRDefault="00B61845" w:rsidP="00B61845" w:rsidR="00B61845" w:rsidRPr="00B61845">
      <w:pPr>
        <w:jc w:val="both"/>
      </w:pPr>
      <w:r w:rsidRPr="00B61845">
        <w:t>Privremena stečajna upraviteljica pribavila je od FINE podatak o blokadi dužnika na dan 04.04.2018. prema kojoj je dužnik u blokadi za iznos neizvršenih naloga za plaćanje od 50.350,79 kn, te da je u neprekidnoj blokadi od 05.04.2017.g., odnosno ukupno 364 dana zbog čega je kod dužnika ostvaren stečajni razlog nesposobnost za plaćanje iz čl. 6. st. 2 Stečajnog zakona.</w:t>
      </w:r>
    </w:p>
    <w:p w:rsidRDefault="00B61845" w:rsidP="00B61845" w:rsidR="00B61845" w:rsidRPr="00B61845">
      <w:pPr>
        <w:jc w:val="both"/>
      </w:pPr>
      <w:r w:rsidRPr="00B61845">
        <w:tab/>
        <w:t>Privremena stečajna upraviteljica sačinila je predračun troškova stečajnog postupka:</w:t>
      </w:r>
    </w:p>
    <w:p w:rsidRDefault="00B61845" w:rsidP="00B61845" w:rsidR="00B61845" w:rsidRPr="00B61845">
      <w:pPr>
        <w:jc w:val="both"/>
      </w:pPr>
      <w:r w:rsidRPr="00B61845">
        <w:lastRenderedPageBreak/>
        <w:t>Materijalni trošak (izrada pečata, oglasi, pristojbe, otvaranje računa,</w:t>
      </w:r>
    </w:p>
    <w:p w:rsidRDefault="00B61845" w:rsidP="00B61845" w:rsidR="00B61845" w:rsidRPr="00B61845">
      <w:pPr>
        <w:jc w:val="both"/>
      </w:pPr>
      <w:r w:rsidRPr="00B61845">
        <w:t>bankovne naknade i sl.)                                                                                       3.000,00 kn</w:t>
      </w:r>
    </w:p>
    <w:p w:rsidRDefault="00B61845" w:rsidP="00B61845" w:rsidR="00B61845" w:rsidRPr="00B61845">
      <w:pPr>
        <w:jc w:val="both"/>
      </w:pPr>
      <w:r w:rsidRPr="00B61845">
        <w:t>Trošak vođenja knjigovodstva (godišnje)                                                           8.000,00 kn</w:t>
      </w:r>
    </w:p>
    <w:p w:rsidRDefault="00B61845" w:rsidP="00B61845" w:rsidR="00B61845" w:rsidRPr="00B61845">
      <w:pPr>
        <w:jc w:val="both"/>
      </w:pPr>
      <w:r w:rsidRPr="00B61845">
        <w:t xml:space="preserve">Nagrada stečajnom upravitelju za obavljene poslove prethodnog i stečajnog </w:t>
      </w:r>
    </w:p>
    <w:p w:rsidRDefault="00B61845" w:rsidP="00B61845" w:rsidR="00B61845" w:rsidRPr="00B61845">
      <w:pPr>
        <w:jc w:val="both"/>
      </w:pPr>
      <w:r w:rsidRPr="00B61845">
        <w:t xml:space="preserve">postupka prema Uredbi o načinu obračuna i plaćanja </w:t>
      </w:r>
    </w:p>
    <w:p w:rsidRDefault="00B61845" w:rsidP="00B61845" w:rsidR="00B61845" w:rsidRPr="00B61845">
      <w:pPr>
        <w:jc w:val="both"/>
      </w:pPr>
      <w:r w:rsidRPr="00B61845">
        <w:t>nagrade stečajnog upravitelja                                                                           12.000,00 kn</w:t>
      </w:r>
    </w:p>
    <w:p w:rsidRDefault="00B61845" w:rsidP="00B61845" w:rsidR="00B61845" w:rsidRPr="00B61845">
      <w:pPr>
        <w:jc w:val="both"/>
        <w:rPr>
          <w:u w:val="single"/>
        </w:rPr>
      </w:pPr>
      <w:r w:rsidRPr="00B61845">
        <w:rPr>
          <w:u w:val="single"/>
        </w:rPr>
        <w:t>Naknada troškova stečajnog upravitelja bruto (putni troškovi, poštarina i sl.)  1.000,00 kn</w:t>
      </w:r>
    </w:p>
    <w:p w:rsidRDefault="00B61845" w:rsidP="00B61845" w:rsidR="00B61845" w:rsidRPr="00B61845">
      <w:pPr>
        <w:jc w:val="both"/>
      </w:pPr>
      <w:r w:rsidRPr="00B61845">
        <w:t>Ukupno                                                                                                              24.000,00 kn</w:t>
      </w:r>
    </w:p>
    <w:p w:rsidRDefault="00B61845" w:rsidP="00B61845" w:rsidR="00B61845" w:rsidRPr="00B61845">
      <w:pPr>
        <w:jc w:val="both"/>
        <w:rPr>
          <w:bCs/>
        </w:rPr>
      </w:pPr>
      <w:r w:rsidRPr="00B61845">
        <w:tab/>
        <w:t>Privreme</w:t>
      </w:r>
      <w:r>
        <w:t>na stečajna upraviteljica predložila je</w:t>
      </w:r>
      <w:r w:rsidRPr="00B61845">
        <w:t xml:space="preserve"> obzirom na utvrđeno u prethodnom postupku </w:t>
      </w:r>
      <w:r w:rsidRPr="00B61845">
        <w:rPr>
          <w:bCs/>
        </w:rPr>
        <w:t>da sud pozove osobe koje imaju pravni interes za provedbom stečajnog postupka na uplatu predujma u visini od 24.000,00 kn za namirenje troškova prethodnog i otvorenog stečajnog postupka.</w:t>
      </w:r>
    </w:p>
    <w:p w:rsidRDefault="00B61845" w:rsidP="00B61845" w:rsidR="00B61845" w:rsidRPr="00B61845">
      <w:pPr>
        <w:jc w:val="both"/>
        <w:rPr>
          <w:bCs/>
        </w:rPr>
      </w:pPr>
      <w:r w:rsidRPr="00B61845">
        <w:rPr>
          <w:bCs/>
        </w:rPr>
        <w:tab/>
        <w:t xml:space="preserve">Sud je rješenjem od 26. travnja 2018. godine naložio zastupniku dužnika po zakonu da u roku od osam dana od dana dostave pojasni bilančnu stavku dugotrajne imovine koja je u bilanci na dan 31. prosinca 2016. godine iskazana u visini od 288.096,00 kn od čega se iznos od 191.310,00 kn odnosi na dugotrajnu financijsku imovinu i bilančnu stavku materijalne imovine u iznosu 96.786,00 kn. Rješenje je objavljeno na mrežnoj stranici e-Oglasne ploče sudova dana 26. travnja 2018. godine i dostavljeno posebno zastupnik dužnika po zakonu, ali isti po nalogu suda nije postupio. </w:t>
      </w:r>
    </w:p>
    <w:p w:rsidRDefault="00B61845" w:rsidP="00B61845" w:rsidR="00B61845" w:rsidRPr="00B61845">
      <w:pPr>
        <w:jc w:val="both"/>
        <w:rPr>
          <w:bCs/>
        </w:rPr>
      </w:pPr>
      <w:r w:rsidRPr="00B61845">
        <w:rPr>
          <w:bCs/>
        </w:rPr>
        <w:tab/>
      </w:r>
      <w:r>
        <w:rPr>
          <w:bCs/>
        </w:rPr>
        <w:t xml:space="preserve">Pravomoćnim rješenjem od 11. svibnja 2018. godine </w:t>
      </w:r>
      <w:r w:rsidRPr="00B61845">
        <w:rPr>
          <w:bCs/>
        </w:rPr>
        <w:t xml:space="preserve">zastupniku </w:t>
      </w:r>
      <w:r>
        <w:rPr>
          <w:bCs/>
        </w:rPr>
        <w:t xml:space="preserve">po zakonu </w:t>
      </w:r>
      <w:r w:rsidRPr="00B61845">
        <w:rPr>
          <w:bCs/>
        </w:rPr>
        <w:t xml:space="preserve">dužnika </w:t>
      </w:r>
      <w:r>
        <w:rPr>
          <w:bCs/>
        </w:rPr>
        <w:t>Djuri Božić iz Rijeke, A. Mandića 14/a izrečena je novčana kazna u iznosu 5.000,00 kn, temeljem čl</w:t>
      </w:r>
      <w:r w:rsidRPr="00B61845">
        <w:rPr>
          <w:bCs/>
        </w:rPr>
        <w:t xml:space="preserve">.178. st.2. </w:t>
      </w:r>
      <w:r>
        <w:rPr>
          <w:bCs/>
        </w:rPr>
        <w:t xml:space="preserve">i čl.180. </w:t>
      </w:r>
      <w:r w:rsidRPr="00B61845">
        <w:rPr>
          <w:bCs/>
        </w:rPr>
        <w:t xml:space="preserve">SZ-a.  </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B61845">
        <w:t>18</w:t>
      </w:r>
      <w:r w:rsidR="007E0C61">
        <w:t>. lipnja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4A0822">
        <w:t>24.</w:t>
      </w:r>
      <w:r w:rsidR="00B61845">
        <w:t>000</w:t>
      </w:r>
      <w:r w:rsidR="006E323A">
        <w:t>,00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B61845">
        <w:t>18</w:t>
      </w:r>
      <w:r w:rsidR="007E0C61">
        <w:t>. lipnja</w:t>
      </w:r>
      <w:r w:rsidR="00F05C01">
        <w:t xml:space="preserve"> </w:t>
      </w:r>
      <w:r w:rsidR="0002490F">
        <w:t>2018.</w:t>
      </w:r>
      <w:r w:rsidR="003E3ACD">
        <w:t xml:space="preserve"> godine</w:t>
      </w:r>
      <w:r w:rsidR="0002490F">
        <w:t xml:space="preserve"> </w:t>
      </w:r>
      <w:r w:rsidRPr="00D94E39">
        <w:t>temeljem čl.12. st.1. SZ-a.</w:t>
      </w:r>
    </w:p>
    <w:p w:rsidRDefault="00D94E39" w:rsidP="002C613F" w:rsidR="00B61845">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B61845">
        <w:t>18</w:t>
      </w:r>
      <w:r w:rsidR="007E0C61">
        <w:t>. lipnja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B61845" w:rsidP="002C613F" w:rsidR="00B61845">
      <w:pPr>
        <w:jc w:val="both"/>
      </w:pPr>
    </w:p>
    <w:p w:rsidRDefault="00D94E39" w:rsidP="002C613F" w:rsidR="002C613F">
      <w:pPr>
        <w:jc w:val="both"/>
      </w:pPr>
      <w:r w:rsidRPr="00D94E39">
        <w:lastRenderedPageBreak/>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B61845">
        <w:rPr>
          <w:bCs/>
        </w:rPr>
        <w:t>18</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577CF2" w:rsidR="00400C20" w:rsidRPr="004A0822">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r w:rsidR="00400C20">
        <w:t xml:space="preserve"> </w:t>
      </w:r>
      <w:r w:rsidR="00D71F99">
        <w:t xml:space="preserve"> </w:t>
      </w:r>
      <w:r w:rsidR="00577CF2">
        <w:t xml:space="preserve"> </w:t>
      </w:r>
    </w:p>
    <w:p w:rsidRDefault="00D71F99" w:rsidP="00400C20" w:rsidR="00D71F99">
      <w:pPr>
        <w:ind w:firstLine="708" w:left="1416"/>
        <w:jc w:val="right"/>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747E">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B61845">
      <w:t>446/17-18</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1A73"/>
    <w:rsid w:val="00065A06"/>
    <w:rsid w:val="00066D1F"/>
    <w:rsid w:val="000701F8"/>
    <w:rsid w:val="000712B8"/>
    <w:rsid w:val="00073246"/>
    <w:rsid w:val="000736A7"/>
    <w:rsid w:val="00076E17"/>
    <w:rsid w:val="000806E3"/>
    <w:rsid w:val="00080C54"/>
    <w:rsid w:val="00082809"/>
    <w:rsid w:val="00085997"/>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0C20"/>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0822"/>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43648"/>
    <w:rsid w:val="0055287B"/>
    <w:rsid w:val="00552E7C"/>
    <w:rsid w:val="005711C3"/>
    <w:rsid w:val="00571715"/>
    <w:rsid w:val="00573A70"/>
    <w:rsid w:val="00576115"/>
    <w:rsid w:val="00577404"/>
    <w:rsid w:val="00577CF2"/>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4747E"/>
    <w:rsid w:val="00651790"/>
    <w:rsid w:val="0065767A"/>
    <w:rsid w:val="00675E0A"/>
    <w:rsid w:val="00676FBE"/>
    <w:rsid w:val="0068231A"/>
    <w:rsid w:val="00686B98"/>
    <w:rsid w:val="00690E04"/>
    <w:rsid w:val="0069250E"/>
    <w:rsid w:val="00694F56"/>
    <w:rsid w:val="00695FC7"/>
    <w:rsid w:val="006A123A"/>
    <w:rsid w:val="006B0015"/>
    <w:rsid w:val="006B20BA"/>
    <w:rsid w:val="006B2A66"/>
    <w:rsid w:val="006B32C5"/>
    <w:rsid w:val="006B5AC8"/>
    <w:rsid w:val="006B67AC"/>
    <w:rsid w:val="006B6EF4"/>
    <w:rsid w:val="006D7039"/>
    <w:rsid w:val="006D7C06"/>
    <w:rsid w:val="006E0C7C"/>
    <w:rsid w:val="006E323A"/>
    <w:rsid w:val="006E4C0D"/>
    <w:rsid w:val="006F3959"/>
    <w:rsid w:val="006F7445"/>
    <w:rsid w:val="007064DD"/>
    <w:rsid w:val="0071446C"/>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0C61"/>
    <w:rsid w:val="007E2DC3"/>
    <w:rsid w:val="007E5AD8"/>
    <w:rsid w:val="008040AD"/>
    <w:rsid w:val="00806A84"/>
    <w:rsid w:val="00815FF9"/>
    <w:rsid w:val="008220C0"/>
    <w:rsid w:val="00822CED"/>
    <w:rsid w:val="00822E95"/>
    <w:rsid w:val="00823596"/>
    <w:rsid w:val="00823672"/>
    <w:rsid w:val="00825044"/>
    <w:rsid w:val="00846A29"/>
    <w:rsid w:val="00846BE6"/>
    <w:rsid w:val="008502FF"/>
    <w:rsid w:val="0085082A"/>
    <w:rsid w:val="008528F7"/>
    <w:rsid w:val="008541C1"/>
    <w:rsid w:val="00861A2C"/>
    <w:rsid w:val="00862B7F"/>
    <w:rsid w:val="00863C45"/>
    <w:rsid w:val="0086662F"/>
    <w:rsid w:val="00867511"/>
    <w:rsid w:val="008749DF"/>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1845"/>
    <w:rsid w:val="00B62A22"/>
    <w:rsid w:val="00B710DF"/>
    <w:rsid w:val="00B768F8"/>
    <w:rsid w:val="00B76922"/>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1F99"/>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400E3"/>
    <w:rsid w:val="00E40E6B"/>
    <w:rsid w:val="00E429BD"/>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 w:val="00FF64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64747E"/>
    <w:rPr>
      <w:color w:val="808080"/>
      <w:bdr w:space="0" w:sz="0" w:color="auto" w:val="none"/>
      <w:shd w:fill="auto" w:color="auto" w:val="clear"/>
    </w:rPr>
  </w:style>
  <w:style w:customStyle="true" w:styleId="eSPISCCParagraphDefaultFont" w:type="character">
    <w:name w:val="eSPIS_CC_Paragraph Default Font"/>
    <w:basedOn w:val="Zadanifontodlomka"/>
    <w:rsid w:val="0064747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4747E"/>
    <w:rPr>
      <w:b/>
      <w:bdr w:space="0" w:sz="0" w:color="auto" w:val="none"/>
      <w:shd w:fill="FFFFCC" w:color="auto" w:val="clear"/>
      <w:lang w:val="hr-HR"/>
    </w:rPr>
  </w:style>
  <w:style w:customStyle="true" w:styleId="PozadinaSvijetloCrvena" w:type="character">
    <w:name w:val="Pozadina_SvijetloCrvena"/>
    <w:basedOn w:val="eSPISCCParagraphDefaultFont"/>
    <w:rsid w:val="0064747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4747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64747E"/>
    <w:rPr>
      <w:color w:val="808080"/>
      <w:bdr w:color="auto" w:space="0" w:sz="0" w:val="none"/>
      <w:shd w:color="auto" w:fill="auto" w:val="clear"/>
    </w:rPr>
  </w:style>
  <w:style w:customStyle="1" w:styleId="eSPISCCParagraphDefaultFont" w:type="character">
    <w:name w:val="eSPIS_CC_Paragraph Default Font"/>
    <w:basedOn w:val="Zadanifontodlomka"/>
    <w:rsid w:val="0064747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4747E"/>
    <w:rPr>
      <w:b/>
      <w:bdr w:color="auto" w:space="0" w:sz="0" w:val="none"/>
      <w:shd w:color="auto" w:fill="FFFFCC" w:val="clear"/>
      <w:lang w:val="hr-HR"/>
    </w:rPr>
  </w:style>
  <w:style w:customStyle="1" w:styleId="PozadinaSvijetloCrvena" w:type="character">
    <w:name w:val="Pozadina_SvijetloCrvena"/>
    <w:basedOn w:val="eSPISCCParagraphDefaultFont"/>
    <w:rsid w:val="0064747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4747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2236923">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5748486">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51282058">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0279562">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4935269">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677343729">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93770805">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St-446/2017-18</izvorni_sadrzaj>
    <derivirana_varijabla naziv="DomainObject.Oznaka_1">St-446/2017-18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St-446/2017</izvorni_sadrzaj>
    <derivirana_varijabla naziv="DomainObject.Predmet.OznakaBroj_1">St-446/2017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 NOVA j.d.o.o.o.</izvorni_sadrzaj>
    <derivirana_varijabla naziv="DomainObject.Predmet.ProtustrankaFormated_1">  E NOVA j.d.o.o.o.</derivirana_varijabla>
  </DomainObject.Predmet.ProtustrankaFormated>
  <DomainObject.Predmet.ProtustrankaFormatedOIB>
    <izvorni_sadrzaj>  E NOVA j.d.o.o.o., OIB 00151872812</izvorni_sadrzaj>
    <derivirana_varijabla naziv="DomainObject.Predmet.ProtustrankaFormatedOIB_1">  E NOVA j.d.o.o.o., OIB 00151872812</derivirana_varijabla>
  </DomainObject.Predmet.ProtustrankaFormatedOIB>
  <DomainObject.Predmet.ProtustrankaFormatedWithAdress>
    <izvorni_sadrzaj> E NOVA j.d.o.o.o., Milutina Barača 54, 51000 Rijeka</izvorni_sadrzaj>
    <derivirana_varijabla naziv="DomainObject.Predmet.ProtustrankaFormatedWithAdress_1"> E NOVA j.d.o.o.o., Milutina Barača 54, 51000 Rijeka</derivirana_varijabla>
  </DomainObject.Predmet.ProtustrankaFormatedWithAdress>
  <DomainObject.Predmet.ProtustrankaFormatedWithAdressOIB>
    <izvorni_sadrzaj> E NOVA j.d.o.o.o., OIB 00151872812, Milutina Barača 54, 51000 Rijeka</izvorni_sadrzaj>
    <derivirana_varijabla naziv="DomainObject.Predmet.ProtustrankaFormatedWithAdressOIB_1"> E NOVA j.d.o.o.o., OIB 00151872812, Milutina Barača 54, 51000 Rijeka</derivirana_varijabla>
  </DomainObject.Predmet.ProtustrankaFormatedWithAdressOIB>
  <DomainObject.Predmet.ProtustrankaWithAdress>
    <izvorni_sadrzaj>E NOVA j.d.o.o.o. Milutina Barača 54, 51000 Rijeka</izvorni_sadrzaj>
    <derivirana_varijabla naziv="DomainObject.Predmet.ProtustrankaWithAdress_1">E NOVA j.d.o.o.o. Milutina Barača 54, 51000 Rijeka</derivirana_varijabla>
  </DomainObject.Predmet.ProtustrankaWithAdress>
  <DomainObject.Predmet.ProtustrankaWithAdressOIB>
    <izvorni_sadrzaj>E NOVA j.d.o.o.o., OIB 00151872812, Milutina Barača 54, 51000 Rijeka</izvorni_sadrzaj>
    <derivirana_varijabla naziv="DomainObject.Predmet.ProtustrankaWithAdressOIB_1">E NOVA j.d.o.o.o., OIB 00151872812, Milutina Barača 54, 51000 Rijeka</derivirana_varijabla>
  </DomainObject.Predmet.ProtustrankaWithAdressOIB>
  <DomainObject.Predmet.ProtustrankaNazivFormated>
    <izvorni_sadrzaj>E NOVA j.d.o.o.o.</izvorni_sadrzaj>
    <derivirana_varijabla naziv="DomainObject.Predmet.ProtustrankaNazivFormated_1">E NOVA j.d.o.o.o.</derivirana_varijabla>
  </DomainObject.Predmet.ProtustrankaNazivFormated>
  <DomainObject.Predmet.ProtustrankaNazivFormatedOIB>
    <izvorni_sadrzaj>E NOVA j.d.o.o.o., OIB 00151872812</izvorni_sadrzaj>
    <derivirana_varijabla naziv="DomainObject.Predmet.ProtustrankaNazivFormatedOIB_1">E NOVA j.d.o.o.o., OIB 00151872812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 NOVA j.d.o.o.o.</item>
    </izvorni_sadrzaj>
    <derivirana_varijabla naziv="DomainObject.Predmet.ProtuStrankaListFormated_1">
      <item>E NOVA j.d.o.o.o.</item>
    </derivirana_varijabla>
  </DomainObject.Predmet.ProtuStrankaListFormated>
  <DomainObject.Predmet.ProtuStrankaListFormatedOIB>
    <izvorni_sadrzaj>
      <item>E NOVA j.d.o.o.o., OIB 00151872812</item>
    </izvorni_sadrzaj>
    <derivirana_varijabla naziv="DomainObject.Predmet.ProtuStrankaListFormatedOIB_1">
      <item>E NOVA j.d.o.o.o., OIB 00151872812</item>
    </derivirana_varijabla>
  </DomainObject.Predmet.ProtuStrankaListFormatedOIB>
  <DomainObject.Predmet.ProtuStrankaListFormatedWithAdress>
    <izvorni_sadrzaj>
      <item>E NOVA j.d.o.o.o., Milutina Barača 54, 51000 Rijeka</item>
    </izvorni_sadrzaj>
    <derivirana_varijabla naziv="DomainObject.Predmet.ProtuStrankaListFormatedWithAdress_1">
      <item>E NOVA j.d.o.o.o., Milutina Barača 54, 51000 Rijeka</item>
    </derivirana_varijabla>
  </DomainObject.Predmet.ProtuStrankaListFormatedWithAdress>
  <DomainObject.Predmet.ProtuStrankaListFormatedWithAdressOIB>
    <izvorni_sadrzaj>
      <item>E NOVA j.d.o.o.o., OIB 00151872812, Milutina Barača 54, 51000 Rijeka</item>
    </izvorni_sadrzaj>
    <derivirana_varijabla naziv="DomainObject.Predmet.ProtuStrankaListFormatedWithAdressOIB_1">
      <item>E NOVA j.d.o.o.o., OIB 00151872812, Milutina Barača 54, 51000 Rijeka</item>
    </derivirana_varijabla>
  </DomainObject.Predmet.ProtuStrankaListFormatedWithAdressOIB>
  <DomainObject.Predmet.ProtuStrankaListNazivFormated>
    <izvorni_sadrzaj>
      <item>E NOVA j.d.o.o.o.</item>
    </izvorni_sadrzaj>
    <derivirana_varijabla naziv="DomainObject.Predmet.ProtuStrankaListNazivFormated_1">
      <item>E NOVA j.d.o.o.o.</item>
    </derivirana_varijabla>
  </DomainObject.Predmet.ProtuStrankaListNazivFormated>
  <DomainObject.Predmet.ProtuStrankaListNazivFormatedOIB>
    <izvorni_sadrzaj>
      <item>E NOVA j.d.o.o.o., OIB 00151872812</item>
    </izvorni_sadrzaj>
    <derivirana_varijabla naziv="DomainObject.Predmet.ProtuStrankaListNazivFormatedOIB_1">
      <item>E NOVA j.d.o.o.o., OIB 00151872812</item>
    </derivirana_varijabla>
  </DomainObject.Predmet.ProtuStrankaListNazivFormatedOIB>
  <DomainObject.Predmet.OstaliListFormated>
    <izvorni_sadrzaj>
      <item>Djuro Božić</item>
    </izvorni_sadrzaj>
    <derivirana_varijabla naziv="DomainObject.Predmet.OstaliListFormated_1">
      <item>Djuro Božić</item>
    </derivirana_varijabla>
  </DomainObject.Predmet.OstaliListFormated>
  <DomainObject.Predmet.OstaliListFormatedOIB>
    <izvorni_sadrzaj>
      <item>Djuro Božić, OIB 60583795030</item>
    </izvorni_sadrzaj>
    <derivirana_varijabla naziv="DomainObject.Predmet.OstaliListFormatedOIB_1">
      <item>Djuro Božić, OIB 60583795030</item>
    </derivirana_varijabla>
  </DomainObject.Predmet.OstaliListFormatedOIB>
  <DomainObject.Predmet.OstaliListFormatedWithAdress>
    <izvorni_sadrzaj>
      <item>Djuro Božić, Ante Mandića 14a, 51000 Rijeka</item>
    </izvorni_sadrzaj>
    <derivirana_varijabla naziv="DomainObject.Predmet.OstaliListFormatedWithAdress_1">
      <item>Djuro Božić, Ante Mandića 14a, 51000 Rijeka</item>
    </derivirana_varijabla>
  </DomainObject.Predmet.OstaliListFormatedWithAdress>
  <DomainObject.Predmet.OstaliListFormatedWithAdressOIB>
    <izvorni_sadrzaj>
      <item>Djuro Božić, OIB 60583795030, Ante Mandića 14a, 51000 Rijeka</item>
    </izvorni_sadrzaj>
    <derivirana_varijabla naziv="DomainObject.Predmet.OstaliListFormatedWithAdressOIB_1">
      <item>Djuro Božić, OIB 60583795030, Ante Mandića 14a, 51000 Rijeka</item>
    </derivirana_varijabla>
  </DomainObject.Predmet.OstaliListFormatedWithAdressOIB>
  <DomainObject.Predmet.OstaliListNazivFormated>
    <izvorni_sadrzaj>
      <item>Djuro Božić</item>
    </izvorni_sadrzaj>
    <derivirana_varijabla naziv="DomainObject.Predmet.OstaliListNazivFormated_1">
      <item>Djuro Božić</item>
    </derivirana_varijabla>
  </DomainObject.Predmet.OstaliListNazivFormated>
  <DomainObject.Predmet.OstaliListNazivFormatedOIB>
    <izvorni_sadrzaj>
      <item>Djuro Božić, OIB 60583795030</item>
    </izvorni_sadrzaj>
    <derivirana_varijabla naziv="DomainObject.Predmet.OstaliListNazivFormatedOIB_1">
      <item>Djuro Božić, OIB 60583795030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St-446/2017-18</izvorni_sadrzaj>
    <derivirana_varijabla naziv="DomainObject.PoslovniBrojDokumenta_1">St-446/2017-18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 NOVA j.d.o.o.o.</izvorni_sadrzaj>
    <derivirana_varijabla naziv="DomainObject.Predmet.ProtustrankaIDrugi_1">E NOVA j.d.o.o.o.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 NOVA j.d.o.o.o., OIB 00151872812, Milutina Barača 54, 51000 Rijeka</izvorni_sadrzaj>
    <derivirana_varijabla naziv="DomainObject.Predmet.ProtustrankaIDrugiAdressOIB_1">E NOVA j.d.o.o.o., OIB 00151872812, Milutina Barača 54,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 NOVA j.d.o.o.o.</item>
      <item>Djuro Božić</item>
    </izvorni_sadrzaj>
    <derivirana_varijabla naziv="DomainObject.Predmet.SudioniciListNaziv_1">
      <item>FINA  Rijeka</item>
      <item>E NOVA j.d.o.o.o.</item>
      <item>Djuro Božić</item>
    </derivirana_varijabla>
  </DomainObject.Predmet.SudioniciListNaziv>
  <DomainObject.Predmet.SudioniciListAdressOIB>
    <izvorni_sadrzaj>
      <item>FINA  Rijeka, OIB 85821130368, Frana Kurelca 8,51000 Rijeka</item>
      <item>E NOVA j.d.o.o.o., OIB 00151872812, Milutina Barača 54,51000 Rijeka</item>
      <item>Djuro Božić, OIB 60583795030, Ante Mandića 14a,51000 Rijeka</item>
    </izvorni_sadrzaj>
    <derivirana_varijabla naziv="DomainObject.Predmet.SudioniciListAdressOIB_1">
      <item>FINA  Rijeka, OIB 85821130368, Frana Kurelca 8,51000 Rijeka</item>
      <item>E NOVA j.d.o.o.o., OIB 00151872812, Milutina Barača 54,51000 Rijeka</item>
      <item>Djuro Božić, OIB 60583795030, Ante Mandića 14a,51000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00151872812</item>
      <item>, OIB 60583795030</item>
    </izvorni_sadrzaj>
    <derivirana_varijabla naziv="DomainObject.Predmet.SudioniciListNazivOIB_1">
      <item>, OIB 85821130368</item>
      <item>, OIB 00151872812</item>
      <item>, OIB 60583795030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2A1554-00D3-45DE-A1A3-2A77D44EFD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1351</properties:Words>
  <properties:Characters>7694</properties:Characters>
  <properties:Lines>151</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2018-07-18T07:41:00Z</dcterms:created>
  <dc:creator>dcmelik</dc:creator>
  <cp:lastModifiedBy>Jasna Radulović</cp:lastModifiedBy>
  <cp:lastPrinted>2018-07-12T11:36:00Z</cp:lastPrinted>
  <dcterms:modified xmlns:xsi="http://www.w3.org/2001/XMLSchema-instance" xsi:type="dcterms:W3CDTF">2018-07-18T07:43:00Z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St-446/2017-18 / Odluka - Rješenje - otvaranje i zaključenje stečajnog postupka (čl. 132) (446-17 NOVO SZ-15. ČL.132.docx)</vt:lpwstr>
  </prop:property>
  <prop:property name="CC_coloring" pid="4" fmtid="{D5CDD505-2E9C-101B-9397-08002B2CF9AE}">
    <vt:bool>false</vt:bool>
  </prop:property>
  <prop:property name="BrojStranica" pid="5" fmtid="{D5CDD505-2E9C-101B-9397-08002B2CF9AE}">
    <vt:i4>4</vt:i4>
  </prop:property>
</prop:Properties>
</file>