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9819" w14:paraId="e759819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514010">
        <w:t>2346</w:t>
      </w:r>
      <w:r w:rsidR="006D254D">
        <w:t>/16</w:t>
      </w:r>
      <w:r w:rsidR="0037616B">
        <w:t>-</w:t>
      </w:r>
      <w:r w:rsidR="00514010">
        <w:t>3</w:t>
      </w:r>
    </w:p>
    <w:p w:rsidRDefault="004952D7" w:rsidP="004952D7" w:rsidR="004952D7">
      <w:r>
        <w:rPr>
          <w:rStyle w:val="Strong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F4420" w:rsidRPr="005F4420">
        <w:t xml:space="preserve">Financijska agencija Regionalni centar Osijek, za otvaranje stečajnog  postupka nad dužnikom </w:t>
      </w:r>
      <w:r w:rsidR="00514010">
        <w:t>FOSSIOS d.o.o. Nuštar, K. Frankopana 17, MBS: 0301316158, OIB: 87294775159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514010">
        <w:t>23</w:t>
      </w:r>
      <w:r w:rsidR="003B2421">
        <w:t>. veljače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BodyText"/>
      </w:pPr>
    </w:p>
    <w:p w:rsidRDefault="00A0258F" w:rsidP="004B741D" w:rsidR="00A0258F" w:rsidRPr="004011EC">
      <w:pPr>
        <w:pStyle w:val="BodyText"/>
      </w:pPr>
    </w:p>
    <w:p w:rsidRDefault="004B741D" w:rsidP="00E237D5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514010">
        <w:t>FOSSIOS d.o.o. Nuštar, K. Frankopana 17, MBS: 0301316158, OIB: 87294775159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BodyText"/>
        <w:numPr>
          <w:ilvl w:val="0"/>
          <w:numId w:val="1"/>
        </w:numPr>
      </w:pPr>
      <w:r>
        <w:t xml:space="preserve">Zakazuje se ročište radi izjašnjenja o prijedlogu za dan </w:t>
      </w:r>
      <w:r w:rsidR="00D40EC5">
        <w:rPr>
          <w:b/>
        </w:rPr>
        <w:t>12</w:t>
      </w:r>
      <w:r w:rsidR="0037616B">
        <w:rPr>
          <w:b/>
        </w:rPr>
        <w:t xml:space="preserve">. </w:t>
      </w:r>
      <w:r w:rsidR="00B11BDF">
        <w:rPr>
          <w:b/>
        </w:rPr>
        <w:t>travnja</w:t>
      </w:r>
      <w:r w:rsidR="0037616B">
        <w:rPr>
          <w:b/>
        </w:rPr>
        <w:t xml:space="preserve"> 2017. u 1</w:t>
      </w:r>
      <w:r w:rsidR="00D40EC5">
        <w:rPr>
          <w:b/>
        </w:rPr>
        <w:t>0</w:t>
      </w:r>
      <w:r w:rsidR="0037616B">
        <w:t>:</w:t>
      </w:r>
      <w:r w:rsidR="00B11BDF">
        <w:rPr>
          <w:b/>
        </w:rPr>
        <w:t>0</w:t>
      </w:r>
      <w:r w:rsidR="006D254D">
        <w:rPr>
          <w:b/>
        </w:rPr>
        <w:t>0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BodyText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D40EC5">
        <w:t xml:space="preserve">Zvonko Tomljanović iz Našica, J. Runjanina 7, OIB: </w:t>
      </w:r>
      <w:r w:rsidR="00D40EC5" w:rsidRPr="00B03FBD">
        <w:t>01559486405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BodyText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BodyText"/>
        <w:rPr>
          <w:b/>
          <w:bCs/>
        </w:rPr>
      </w:pPr>
    </w:p>
    <w:p w:rsidRDefault="00A0258F" w:rsidP="004B741D" w:rsidR="00A0258F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BodyText"/>
        <w:rPr>
          <w:b/>
          <w:bCs/>
        </w:rPr>
      </w:pPr>
    </w:p>
    <w:p w:rsidRDefault="00A0258F" w:rsidP="004B741D" w:rsidR="00A0258F">
      <w:pPr>
        <w:pStyle w:val="BodyText"/>
        <w:rPr>
          <w:b/>
          <w:bCs/>
        </w:rPr>
      </w:pPr>
    </w:p>
    <w:p w:rsidRDefault="00366021" w:rsidP="005A7923" w:rsidR="003E3A0B">
      <w:pPr>
        <w:pStyle w:val="BodyText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0B2707">
        <w:t>17</w:t>
      </w:r>
      <w:r w:rsidR="0037616B">
        <w:t xml:space="preserve">. </w:t>
      </w:r>
      <w:r w:rsidR="0080384D">
        <w:t xml:space="preserve">ožujka </w:t>
      </w:r>
      <w:r w:rsidR="005868BA">
        <w:t>2016.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D40EC5">
        <w:t>FOSSIOS d.o.o. Nuštar, K. Frankopana 17, MBS: 0301316158, OIB: 87294775159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BodyText"/>
      </w:pPr>
    </w:p>
    <w:p w:rsidRDefault="002D77B4" w:rsidP="005A7923" w:rsidR="00A0258F">
      <w:pPr>
        <w:pStyle w:val="BodyText"/>
      </w:pPr>
      <w:r>
        <w:tab/>
      </w:r>
    </w:p>
    <w:p w:rsidRDefault="005F4420" w:rsidP="005F4420" w:rsidR="005F4420">
      <w:pPr>
        <w:jc w:val="right"/>
      </w:pPr>
      <w:r>
        <w:lastRenderedPageBreak/>
        <w:t>Broj: St-</w:t>
      </w:r>
      <w:r w:rsidR="00514010">
        <w:t>2346</w:t>
      </w:r>
      <w:r w:rsidR="006D254D">
        <w:t>/16</w:t>
      </w:r>
      <w:r w:rsidR="0037616B">
        <w:t>-</w:t>
      </w:r>
      <w:r w:rsidR="00514010">
        <w:t>3</w:t>
      </w:r>
    </w:p>
    <w:p w:rsidRDefault="00A0258F" w:rsidP="005A7923" w:rsidR="00A0258F">
      <w:pPr>
        <w:pStyle w:val="BodyText"/>
      </w:pPr>
    </w:p>
    <w:p w:rsidRDefault="00A0258F" w:rsidP="005A7923" w:rsidR="00A0258F">
      <w:pPr>
        <w:pStyle w:val="BodyText"/>
      </w:pPr>
    </w:p>
    <w:p w:rsidRDefault="00A0258F" w:rsidP="005A7923" w:rsidR="00A0258F">
      <w:pPr>
        <w:pStyle w:val="BodyText"/>
      </w:pPr>
    </w:p>
    <w:p w:rsidRDefault="00214478" w:rsidP="001160A4" w:rsidR="00214478">
      <w:pPr>
        <w:pStyle w:val="BodyText"/>
        <w:ind w:firstLine="708"/>
      </w:pPr>
      <w:r>
        <w:t xml:space="preserve">U prijedlogu FINA navodi da dužnik na dan </w:t>
      </w:r>
      <w:r w:rsidR="006D254D">
        <w:t>1</w:t>
      </w:r>
      <w:r w:rsidR="00852666">
        <w:t>6</w:t>
      </w:r>
      <w:r w:rsidR="006D254D">
        <w:t>.</w:t>
      </w:r>
      <w:r w:rsidR="00852666">
        <w:t>3</w:t>
      </w:r>
      <w:r w:rsidR="006D254D">
        <w:t>.201</w:t>
      </w:r>
      <w:r w:rsidR="00852666">
        <w:t>6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852666">
        <w:t>120</w:t>
      </w:r>
      <w:r>
        <w:t xml:space="preserve"> dana u ukupnom iznosu od </w:t>
      </w:r>
      <w:r w:rsidR="00852666">
        <w:t>65</w:t>
      </w:r>
      <w:r w:rsidR="006D254D">
        <w:t>.</w:t>
      </w:r>
      <w:r w:rsidR="00852666">
        <w:t>282</w:t>
      </w:r>
      <w:r w:rsidR="00B63FAF">
        <w:t>,</w:t>
      </w:r>
      <w:r w:rsidR="00852666">
        <w:t>80</w:t>
      </w:r>
      <w:r>
        <w:t xml:space="preserve"> kn u koji iznos je uračunata kamata i naknada FINE za provedbu ovrhe na novčanim sredstvima te da dužnik </w:t>
      </w:r>
      <w:r w:rsidR="001D58B8">
        <w:t>nema zaposlenih</w:t>
      </w:r>
      <w:r>
        <w:t>.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52666">
        <w:t xml:space="preserve">Zvonko Tomljanović iz Našica, J. Runjanina 7, OIB: </w:t>
      </w:r>
      <w:r w:rsidR="00852666" w:rsidRPr="00B03FBD">
        <w:t>01559486405</w:t>
      </w:r>
      <w:r w:rsidR="00852666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BodyText"/>
        <w:rPr>
          <w:b/>
          <w:bCs/>
        </w:rPr>
      </w:pPr>
    </w:p>
    <w:p w:rsidRDefault="004B741D" w:rsidP="003E3A0B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852666">
        <w:t>23</w:t>
      </w:r>
      <w:r w:rsidR="003B2421">
        <w:t>. veljače</w:t>
      </w:r>
      <w:r w:rsidR="005868BA">
        <w:t xml:space="preserve"> 2017.</w:t>
      </w:r>
    </w:p>
    <w:p w:rsidRDefault="00094230" w:rsidP="001309A4" w:rsidR="00094230">
      <w:pPr>
        <w:pStyle w:val="BodyText"/>
        <w:jc w:val="center"/>
      </w:pPr>
    </w:p>
    <w:p w:rsidRDefault="00094230" w:rsidP="001309A4" w:rsidR="00094230">
      <w:pPr>
        <w:pStyle w:val="BodyText"/>
        <w:jc w:val="center"/>
      </w:pPr>
    </w:p>
    <w:p w:rsidRDefault="004B741D" w:rsidP="004B741D" w:rsidR="004B741D">
      <w:pPr>
        <w:pStyle w:val="BodyText"/>
        <w:jc w:val="left"/>
      </w:pPr>
      <w:r>
        <w:t>Zapisničar</w:t>
      </w:r>
    </w:p>
    <w:p w:rsidRDefault="00C1387E" w:rsidP="004B741D" w:rsidR="007242CD">
      <w:pPr>
        <w:pStyle w:val="BodyText"/>
        <w:jc w:val="left"/>
      </w:pPr>
      <w:r>
        <w:t>Maja Videnović</w:t>
      </w:r>
    </w:p>
    <w:p w:rsidRDefault="007242CD" w:rsidP="00E11F11" w:rsidR="007242CD">
      <w:pPr>
        <w:pStyle w:val="BodyText"/>
        <w:ind w:firstLine="708"/>
        <w:jc w:val="left"/>
      </w:pP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BodyText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E3A0B" w:rsidP="004B741D" w:rsidR="005868BA">
      <w:pPr>
        <w:pStyle w:val="BodyText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BodyText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BodyText"/>
        <w:numPr>
          <w:ilvl w:val="0"/>
          <w:numId w:val="3"/>
        </w:numPr>
        <w:jc w:val="left"/>
      </w:pPr>
      <w:r>
        <w:t xml:space="preserve">ŽDO </w:t>
      </w:r>
      <w:r w:rsidR="006D254D">
        <w:t>Osijek</w:t>
      </w:r>
    </w:p>
    <w:p w:rsidRDefault="002D77B4" w:rsidP="004B741D" w:rsidR="002D77B4">
      <w:pPr>
        <w:pStyle w:val="BodyText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BodyText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BodyText"/>
        <w:numPr>
          <w:ilvl w:val="0"/>
          <w:numId w:val="3"/>
        </w:numPr>
        <w:jc w:val="left"/>
      </w:pPr>
      <w:r>
        <w:t>R.</w:t>
      </w:r>
      <w:r w:rsidR="00852666">
        <w:t>12.</w:t>
      </w:r>
      <w:r w:rsidR="001A2EB4">
        <w:t>4</w:t>
      </w:r>
      <w:r w:rsidR="00852666">
        <w:t>.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Sect="00045DEF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84D" w:rsidR="0080384D">
      <w:r>
        <w:separator/>
      </w:r>
    </w:p>
  </w:endnote>
  <w:endnote w:id="0" w:type="continuationSeparator">
    <w:p w:rsidRDefault="0080384D" w:rsidR="00803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84D" w:rsidR="0080384D">
      <w:r>
        <w:separator/>
      </w:r>
    </w:p>
  </w:footnote>
  <w:footnote w:id="0" w:type="continuationSeparator">
    <w:p w:rsidRDefault="0080384D" w:rsidR="008038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4D" w:rsidP="006C078C" w:rsidR="0080384D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0384D" w:rsidR="0080384D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4D" w:rsidP="006C078C" w:rsidR="0080384D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7A57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80384D" w:rsidR="0080384D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DEF"/>
    <w:rsid w:val="0005396D"/>
    <w:rsid w:val="00070D0F"/>
    <w:rsid w:val="00094230"/>
    <w:rsid w:val="000B2707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2EB4"/>
    <w:rsid w:val="001A6201"/>
    <w:rsid w:val="001B5E31"/>
    <w:rsid w:val="001D58B8"/>
    <w:rsid w:val="001E75FC"/>
    <w:rsid w:val="002142C7"/>
    <w:rsid w:val="00214478"/>
    <w:rsid w:val="00223C8E"/>
    <w:rsid w:val="00262A2D"/>
    <w:rsid w:val="00277A57"/>
    <w:rsid w:val="00290B77"/>
    <w:rsid w:val="00291B9C"/>
    <w:rsid w:val="002D5985"/>
    <w:rsid w:val="002D77B4"/>
    <w:rsid w:val="00313F98"/>
    <w:rsid w:val="00316834"/>
    <w:rsid w:val="00316E40"/>
    <w:rsid w:val="00324888"/>
    <w:rsid w:val="00327B99"/>
    <w:rsid w:val="00347D31"/>
    <w:rsid w:val="003527C9"/>
    <w:rsid w:val="00366021"/>
    <w:rsid w:val="0037616B"/>
    <w:rsid w:val="00377AF1"/>
    <w:rsid w:val="00386AD3"/>
    <w:rsid w:val="003B2421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4010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46CE5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384D"/>
    <w:rsid w:val="0080666F"/>
    <w:rsid w:val="00845777"/>
    <w:rsid w:val="00850A85"/>
    <w:rsid w:val="00852666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11BDF"/>
    <w:rsid w:val="00B32D98"/>
    <w:rsid w:val="00B63FAF"/>
    <w:rsid w:val="00B94A89"/>
    <w:rsid w:val="00BC33DE"/>
    <w:rsid w:val="00BF5580"/>
    <w:rsid w:val="00C008D6"/>
    <w:rsid w:val="00C1387E"/>
    <w:rsid w:val="00C15361"/>
    <w:rsid w:val="00C473BD"/>
    <w:rsid w:val="00C9197B"/>
    <w:rsid w:val="00CA5EA9"/>
    <w:rsid w:val="00CB7AB0"/>
    <w:rsid w:val="00CF4431"/>
    <w:rsid w:val="00CF53A8"/>
    <w:rsid w:val="00D178DC"/>
    <w:rsid w:val="00D40EC5"/>
    <w:rsid w:val="00D42021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27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7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7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27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7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7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St-2346/2016</izvorni_sadrzaj>
    <derivirana_varijabla naziv="DomainObject.Predmet.OznakaBroj_1">St-2346/2016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FOSSIOS d.o.o.  za usluge i trgovinu</izvorni_sadrzaj>
    <derivirana_varijabla naziv="DomainObject.Predmet.ProtustrankaFormated_1">  FOSSIOS d.o.o.  za usluge i trgovinu</derivirana_varijabla>
  </DomainObject.Predmet.ProtustrankaFormated>
  <DomainObject.Predmet.ProtustrankaFormatedOIB>
    <izvorni_sadrzaj>  FOSSIOS d.o.o.  za usluge i trgovinu, OIB 87294775159</izvorni_sadrzaj>
    <derivirana_varijabla naziv="DomainObject.Predmet.ProtustrankaFormatedOIB_1">  FOSSIOS d.o.o.  za usluge i trgovinu, OIB 87294775159</derivirana_varijabla>
  </DomainObject.Predmet.ProtustrankaFormatedOIB>
  <DomainObject.Predmet.ProtustrankaFormatedWithAdress>
    <izvorni_sadrzaj> FOSSIOS d.o.o.  za usluge i trgovinu, Krste Frankopana 17, 32221 Nuštar</izvorni_sadrzaj>
    <derivirana_varijabla naziv="DomainObject.Predmet.ProtustrankaFormatedWithAdress_1"> FOSSIOS d.o.o.  za usluge i trgovinu, Krste Frankopana 17, 32221 Nuštar</derivirana_varijabla>
  </DomainObject.Predmet.ProtustrankaFormatedWithAdress>
  <DomainObject.Predmet.ProtustrankaFormatedWithAdressOIB>
    <izvorni_sadrzaj> FOSSIOS d.o.o.  za usluge i trgovinu, OIB 87294775159, Krste Frankopana 17, 32221 Nuštar</izvorni_sadrzaj>
    <derivirana_varijabla naziv="DomainObject.Predmet.ProtustrankaFormatedWithAdressOIB_1"> FOSSIOS d.o.o.  za usluge i trgovinu, OIB 87294775159, Krste Frankopana 17, 32221 Nuštar</derivirana_varijabla>
  </DomainObject.Predmet.ProtustrankaFormatedWithAdressOIB>
  <DomainObject.Predmet.ProtustrankaWithAdress>
    <izvorni_sadrzaj>FOSSIOS d.o.o.  za usluge i trgovinu Krste Frankopana 17, 32221 Nuštar</izvorni_sadrzaj>
    <derivirana_varijabla naziv="DomainObject.Predmet.ProtustrankaWithAdress_1">FOSSIOS d.o.o.  za usluge i trgovinu Krste Frankopana 17, 32221 Nuštar</derivirana_varijabla>
  </DomainObject.Predmet.ProtustrankaWithAdress>
  <DomainObject.Predmet.ProtustrankaWithAdressOIB>
    <izvorni_sadrzaj>FOSSIOS d.o.o.  za usluge i trgovinu, OIB 87294775159, Krste Frankopana 17, 32221 Nuštar</izvorni_sadrzaj>
    <derivirana_varijabla naziv="DomainObject.Predmet.ProtustrankaWithAdressOIB_1">FOSSIOS d.o.o.  za usluge i trgovinu, OIB 87294775159, Krste Frankopana 17, 32221 Nuštar</derivirana_varijabla>
  </DomainObject.Predmet.ProtustrankaWithAdressOIB>
  <DomainObject.Predmet.ProtustrankaNazivFormated>
    <izvorni_sadrzaj>FOSSIOS d.o.o.  za usluge i trgovinu</izvorni_sadrzaj>
    <derivirana_varijabla naziv="DomainObject.Predmet.ProtustrankaNazivFormated_1">FOSSIOS d.o.o.  za usluge i trgovinu</derivirana_varijabla>
  </DomainObject.Predmet.ProtustrankaNazivFormated>
  <DomainObject.Predmet.ProtustrankaNazivFormatedOIB>
    <izvorni_sadrzaj>FOSSIOS d.o.o.  za usluge i trgovinu, OIB 87294775159</izvorni_sadrzaj>
    <derivirana_varijabla naziv="DomainObject.Predmet.ProtustrankaNazivFormatedOIB_1">FOSSIOS d.o.o.  za usluge i trgovinu, OIB 87294775159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PODRUČNI URED SLAVONIJE I BARANJE  POREZNO MJESTO VUKOVAR</izvorni_sadrzaj>
    <derivirana_varijabla naziv="DomainObject.Predmet.StrankaFormated_1">  MF POREZNA UPRAVA PODRUČNI URED SLAVONIJE I BARANJE  POREZNO MJESTO VUKOVAR</derivirana_varijabla>
  </DomainObject.Predmet.StrankaFormated>
  <DomainObject.Predmet.StrankaFormatedOIB>
    <izvorni_sadrzaj>  MF POREZNA UPRAVA PODRUČNI URED SLAVONIJE I BARANJE  POREZNO MJESTO VUKOVAR, OIB 18683136487</izvorni_sadrzaj>
    <derivirana_varijabla naziv="DomainObject.Predmet.StrankaFormatedOIB_1">  MF POREZNA UPRAVA PODRUČNI URED SLAVONIJE I BARANJE  POREZNO MJESTO VUKOVAR, OIB 18683136487</derivirana_varijabla>
  </DomainObject.Predmet.StrankaFormatedOIB>
  <DomainObject.Predmet.StrankaFormatedWithAdress>
    <izvorni_sadrzaj> MF POREZNA UPRAVA PODRUČNI URED SLAVONIJE I BARANJE  POREZNO MJESTO VUKOVAR</izvorni_sadrzaj>
    <derivirana_varijabla naziv="DomainObject.Predmet.StrankaFormatedWithAdress_1"> MF POREZNA UPRAVA PODRUČNI URED SLAVONIJE I BARANJE  POREZNO MJESTO VUKOVAR</derivirana_varijabla>
  </DomainObject.Predmet.StrankaFormatedWithAdress>
  <DomainObject.Predmet.StrankaFormatedWithAdressOIB>
    <izvorni_sadrzaj> MF POREZNA UPRAVA PODRUČNI URED SLAVONIJE I BARANJE  POREZNO MJESTO VUKOVAR, OIB 18683136487</izvorni_sadrzaj>
    <derivirana_varijabla naziv="DomainObject.Predmet.StrankaFormatedWithAdressOIB_1"> MF POREZNA UPRAVA PODRUČNI URED SLAVONIJE I BARANJE  POREZNO MJESTO VUKOVAR, OIB 18683136487</derivirana_varijabla>
  </DomainObject.Predmet.StrankaFormatedWithAdressOIB>
  <DomainObject.Predmet.StrankaWithAdress>
    <izvorni_sadrzaj>MF POREZNA UPRAVA PODRUČNI URED SLAVONIJE I BARANJE  POREZNO MJESTO VUKOVAR </izvorni_sadrzaj>
    <derivirana_varijabla naziv="DomainObject.Predmet.StrankaWithAdress_1">MF POREZNA UPRAVA PODRUČNI URED SLAVONIJE I BARANJE  POREZNO MJESTO VUKOVAR </derivirana_varijabla>
  </DomainObject.Predmet.StrankaWithAdress>
  <DomainObject.Predmet.StrankaWithAdressOIB>
    <izvorni_sadrzaj>MF POREZNA UPRAVA PODRUČNI URED SLAVONIJE I BARANJE  POREZNO MJESTO VUKOVAR, OIB 18683136487</izvorni_sadrzaj>
    <derivirana_varijabla naziv="DomainObject.Predmet.StrankaWithAdressOIB_1">MF POREZNA UPRAVA PODRUČNI URED SLAVONIJE I BARANJE  POREZNO MJESTO VUKOVAR, OIB 18683136487</derivirana_varijabla>
  </DomainObject.Predmet.StrankaWithAdressOIB>
  <DomainObject.Predmet.StrankaNazivFormated>
    <izvorni_sadrzaj>MF POREZNA UPRAVA PODRUČNI URED SLAVONIJE I BARANJE  POREZNO MJESTO VUKOVAR</izvorni_sadrzaj>
    <derivirana_varijabla naziv="DomainObject.Predmet.StrankaNazivFormated_1">MF POREZNA UPRAVA PODRUČNI URED SLAVONIJE I BARANJE  POREZNO MJESTO VUKOVAR</derivirana_varijabla>
  </DomainObject.Predmet.StrankaNazivFormated>
  <DomainObject.Predmet.StrankaNazivFormatedOIB>
    <izvorni_sadrzaj>MF POREZNA UPRAVA PODRUČNI URED SLAVONIJE I BARANJE  POREZNO MJESTO VUKOVAR, OIB 18683136487</izvorni_sadrzaj>
    <derivirana_varijabla naziv="DomainObject.Predmet.StrankaNazivFormatedOIB_1">MF POREZNA UPRAVA PODRUČNI URED SLAVONIJE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POREZNA UPRAVA PODRUČNI URED SLAVONIJE I BARANJE  POREZNO MJESTO VUKOVAR</item>
    </izvorni_sadrzaj>
    <derivirana_varijabla naziv="DomainObject.Predmet.StrankaListFormated_1">
      <item>MF POREZNA UPRAVA PODRUČNI URED SLAVONIJE I BARANJE  POREZNO MJESTO VUKOVAR</item>
    </derivirana_varijabla>
  </DomainObject.Predmet.StrankaListFormated>
  <DomainObject.Predmet.StrankaListFormatedOIB>
    <izvorni_sadrzaj>
      <item>MF POREZNA UPRAVA PODRUČNI URED SLAVONIJE I BARANJE  POREZNO MJESTO VUKOVAR, OIB 18683136487</item>
    </izvorni_sadrzaj>
    <derivirana_varijabla naziv="DomainObject.Predmet.StrankaListFormatedOIB_1">
      <item>MF POREZNA UPRAVA PODRUČNI URED SLAVONIJE I BARANJE  POREZNO MJESTO VUKOVAR, OIB 18683136487</item>
    </derivirana_varijabla>
  </DomainObject.Predmet.StrankaListFormatedOIB>
  <DomainObject.Predmet.StrankaListFormatedWithAdress>
    <izvorni_sadrzaj>
      <item>MF POREZNA UPRAVA PODRUČNI URED SLAVONIJE I BARANJE  POREZNO MJESTO VUKOVAR</item>
    </izvorni_sadrzaj>
    <derivirana_varijabla naziv="DomainObject.Predmet.StrankaListFormatedWithAdress_1">
      <item>MF POREZNA UPRAVA PODRUČNI URED SLAVONIJE I BARANJE  POREZNO MJESTO VUKOVAR</item>
    </derivirana_varijabla>
  </DomainObject.Predmet.StrankaListFormatedWithAdress>
  <DomainObject.Predmet.StrankaListFormatedWithAdressOIB>
    <izvorni_sadrzaj>
      <item>MF POREZNA UPRAVA PODRUČNI URED SLAVONIJE I BARANJE  POREZNO MJESTO VUKOVAR, OIB 18683136487</item>
    </izvorni_sadrzaj>
    <derivirana_varijabla naziv="DomainObject.Predmet.StrankaListFormatedWithAdressOIB_1">
      <item>MF POREZNA UPRAVA PODRUČNI URED SLAVONIJE I BARANJE  POREZNO MJESTO VUKOVAR, OIB 18683136487</item>
    </derivirana_varijabla>
  </DomainObject.Predmet.StrankaListFormatedWithAdressOIB>
  <DomainObject.Predmet.StrankaListNazivFormated>
    <izvorni_sadrzaj>
      <item>MF POREZNA UPRAVA PODRUČNI URED SLAVONIJE I BARANJE  POREZNO MJESTO VUKOVAR</item>
    </izvorni_sadrzaj>
    <derivirana_varijabla naziv="DomainObject.Predmet.StrankaListNazivFormated_1">
      <item>MF POREZNA UPRAVA PODRUČNI URED SLAVONIJE I BARANJE  POREZNO MJESTO VUKOVAR</item>
    </derivirana_varijabla>
  </DomainObject.Predmet.StrankaListNazivFormated>
  <DomainObject.Predmet.StrankaListNazivFormatedOIB>
    <izvorni_sadrzaj>
      <item>MF POREZNA UPRAVA PODRUČNI URED SLAVONIJE I BARANJE  POREZNO MJESTO VUKOVAR, OIB 18683136487</item>
    </izvorni_sadrzaj>
    <derivirana_varijabla naziv="DomainObject.Predmet.StrankaListNazivFormatedOIB_1">
      <item>MF POREZNA UPRAVA PODRUČNI URED SLAVONIJE I BARANJE  POREZNO MJESTO VUKOVAR, OIB 18683136487</item>
    </derivirana_varijabla>
  </DomainObject.Predmet.StrankaListNazivFormatedOIB>
  <DomainObject.Predmet.ProtuStrankaListFormated>
    <izvorni_sadrzaj>
      <item>FOSSIOS d.o.o.  za usluge i trgovinu</item>
    </izvorni_sadrzaj>
    <derivirana_varijabla naziv="DomainObject.Predmet.ProtuStrankaListFormated_1">
      <item>FOSSIOS d.o.o.  za usluge i trgovinu</item>
    </derivirana_varijabla>
  </DomainObject.Predmet.ProtuStrankaListFormated>
  <DomainObject.Predmet.ProtuStrankaListFormatedOIB>
    <izvorni_sadrzaj>
      <item>FOSSIOS d.o.o.  za usluge i trgovinu, OIB 87294775159</item>
    </izvorni_sadrzaj>
    <derivirana_varijabla naziv="DomainObject.Predmet.ProtuStrankaListFormatedOIB_1">
      <item>FOSSIOS d.o.o.  za usluge i trgovinu, OIB 87294775159</item>
    </derivirana_varijabla>
  </DomainObject.Predmet.ProtuStrankaListFormatedOIB>
  <DomainObject.Predmet.ProtuStrankaListFormatedWithAdress>
    <izvorni_sadrzaj>
      <item>FOSSIOS d.o.o.  za usluge i trgovinu, Krste Frankopana 17, 32221 Nuštar</item>
    </izvorni_sadrzaj>
    <derivirana_varijabla naziv="DomainObject.Predmet.ProtuStrankaListFormatedWithAdress_1">
      <item>FOSSIOS d.o.o.  za usluge i trgovinu, Krste Frankopana 17, 32221 Nuštar</item>
    </derivirana_varijabla>
  </DomainObject.Predmet.ProtuStrankaListFormatedWithAdress>
  <DomainObject.Predmet.ProtuStrankaListFormatedWithAdressOIB>
    <izvorni_sadrzaj>
      <item>FOSSIOS d.o.o.  za usluge i trgovinu, OIB 87294775159, Krste Frankopana 17, 32221 Nuštar</item>
    </izvorni_sadrzaj>
    <derivirana_varijabla naziv="DomainObject.Predmet.ProtuStrankaListFormatedWithAdressOIB_1">
      <item>FOSSIOS d.o.o.  za usluge i trgovinu, OIB 87294775159, Krste Frankopana 17, 32221 Nuštar</item>
    </derivirana_varijabla>
  </DomainObject.Predmet.ProtuStrankaListFormatedWithAdressOIB>
  <DomainObject.Predmet.ProtuStrankaListNazivFormated>
    <izvorni_sadrzaj>
      <item>FOSSIOS d.o.o.  za usluge i trgovinu</item>
    </izvorni_sadrzaj>
    <derivirana_varijabla naziv="DomainObject.Predmet.ProtuStrankaListNazivFormated_1">
      <item>FOSSIOS d.o.o.  za usluge i trgovinu</item>
    </derivirana_varijabla>
  </DomainObject.Predmet.ProtuStrankaListNazivFormated>
  <DomainObject.Predmet.ProtuStrankaListNazivFormatedOIB>
    <izvorni_sadrzaj>
      <item>FOSSIOS d.o.o.  za usluge i trgovinu, OIB 87294775159</item>
    </izvorni_sadrzaj>
    <derivirana_varijabla naziv="DomainObject.Predmet.ProtuStrankaListNazivFormatedOIB_1">
      <item>FOSSIOS d.o.o.  za usluge i trgovinu, OIB 87294775159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PODRUČNI URED SLAVONIJE I BARANJE  POREZNO MJESTO VUKOVAR</izvorni_sadrzaj>
    <derivirana_varijabla naziv="DomainObject.Predmet.StrankaIDrugi_1">MF POREZNA UPRAVA PODRUČNI URED SLAVONIJE I BARANJE  POREZNO MJESTO VUKOVAR</derivirana_varijabla>
  </DomainObject.Predmet.StrankaIDrugi>
  <DomainObject.Predmet.ProtustrankaIDrugi>
    <izvorni_sadrzaj>FOSSIOS d.o.o.  za usluge i trgovinu</izvorni_sadrzaj>
    <derivirana_varijabla naziv="DomainObject.Predmet.ProtustrankaIDrugi_1">FOSSIOS d.o.o.  za usluge i trgovinu</derivirana_varijabla>
  </DomainObject.Predmet.ProtustrankaIDrugi>
  <DomainObject.Predmet.StrankaIDrugiAdressOIB>
    <izvorni_sadrzaj>MF POREZNA UPRAVA PODRUČNI URED SLAVONIJE I BARANJE  POREZNO MJESTO VUKOVAR, OIB 18683136487</izvorni_sadrzaj>
    <derivirana_varijabla naziv="DomainObject.Predmet.StrankaIDrugiAdressOIB_1">MF POREZNA UPRAVA PODRUČNI URED SLAVONIJE I BARANJE  POREZNO MJESTO VUKOVAR, OIB 18683136487</derivirana_varijabla>
  </DomainObject.Predmet.StrankaIDrugiAdressOIB>
  <DomainObject.Predmet.ProtustrankaIDrugiAdressOIB>
    <izvorni_sadrzaj>FOSSIOS d.o.o.  za usluge i trgovinu, OIB 87294775159, Krste Frankopana 17, 32221 Nuštar</izvorni_sadrzaj>
    <derivirana_varijabla naziv="DomainObject.Predmet.ProtustrankaIDrugiAdressOIB_1">FOSSIOS d.o.o.  za usluge i trgovinu, OIB 87294775159, Krste Frankopana 17,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FOSSIOS d.o.o.  za usluge i trgovinu</item>
      <item>MF POREZNA UPRAVA PODRUČNI URED SLAVONIJE I BARANJE  POREZNO MJESTO VUKOVAR</item>
    </izvorni_sadrzaj>
    <derivirana_varijabla naziv="DomainObject.Predmet.SudioniciListNaziv_1">
      <item>FOSSIOS d.o.o.  za usluge i trgovinu</item>
      <item>MF POREZNA UPRAVA PODRUČNI URED SLAVONIJE I BARANJE  POREZNO MJESTO VUKOVAR</item>
    </derivirana_varijabla>
  </DomainObject.Predmet.SudioniciListNaziv>
  <DomainObject.Predmet.SudioniciListAdressOIB>
    <izvorni_sadrzaj>
      <item>FOSSIOS d.o.o.  za usluge i trgovinu, OIB 87294775159, Krste Frankopana 17,32221 Nuštar</item>
      <item>MF POREZNA UPRAVA PODRUČNI URED SLAVONIJE I BARANJE  POREZNO MJESTO VUKOVAR, OIB 18683136487</item>
    </izvorni_sadrzaj>
    <derivirana_varijabla naziv="DomainObject.Predmet.SudioniciListAdressOIB_1">
      <item>FOSSIOS d.o.o.  za usluge i trgovinu, OIB 87294775159, Krste Frankopana 17,32221 Nuštar</item>
      <item>MF POREZNA UPRAVA PODRUČNI URED SLAVONIJE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87294775159</item>
      <item>, OIB 18683136487</item>
    </izvorni_sadrzaj>
    <derivirana_varijabla naziv="DomainObject.Predmet.SudioniciListNazivOIB_1">
      <item>, OIB 87294775159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BC35E-2401-4D45-9842-D6E30236B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2477</properties:Characters>
  <properties:Lines>95</properties:Lines>
  <properties:Paragraphs>33</properties:Paragraphs>
  <properties:TotalTime>63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2017-02-23T07:51:00Z</dcterms:created>
  <dc:creator>hermanj</dc:creator>
  <cp:lastModifiedBy>Maja Videnović</cp:lastModifiedBy>
  <cp:lastPrinted>2016-09-28T10:13:00Z</cp:lastPrinted>
  <dcterms:modified xmlns:xsi="http://www.w3.org/2001/XMLSchema-instance" xsi:type="dcterms:W3CDTF">2017-02-23T09:04:00Z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