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C63E9D">
                    <w:rPr>
                      <w:sz w:val="22"/>
                      <w:szCs w:val="22"/>
                    </w:rPr>
                    <w:t>t-11</w:t>
                  </w:r>
                  <w:r w:rsidR="000D4B12">
                    <w:rPr>
                      <w:sz w:val="22"/>
                      <w:szCs w:val="22"/>
                    </w:rPr>
                    <w:t>36</w:t>
                  </w:r>
                  <w:r w:rsidR="00745BFD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65a774" w14:paraId="965a774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7C0782">
        <w:t xml:space="preserve"> </w:t>
      </w:r>
      <w:r w:rsidR="000D4B12">
        <w:t>AUTOBUSNI KOLODVOR OSIJEK d.o.o. za usluge, Osijek, Kardinala F. Šepera 13, MBS 030097609, OIB 42302216356</w:t>
      </w:r>
      <w:r w:rsidR="00DD21BF">
        <w:t>,</w:t>
      </w:r>
      <w:r>
        <w:t xml:space="preserve">  temeljem članka 430. Stečajnog zakona (NN 71/15, dalje: SZ), dana </w:t>
      </w:r>
      <w:r w:rsidR="009A2C96">
        <w:t xml:space="preserve"> </w:t>
      </w:r>
      <w:r w:rsidR="00D11C87">
        <w:t>12</w:t>
      </w:r>
      <w:r w:rsidR="00FE652D">
        <w:t xml:space="preserve">. </w:t>
      </w:r>
      <w:r w:rsidR="00D11C87">
        <w:t xml:space="preserve"> prosinca</w:t>
      </w:r>
      <w:r w:rsidR="00FE652D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D4B12">
        <w:t>AUTOBUSNI KOLODVOR OSIJEK d.o.o. za usluge, Osijek, Kardinala F. Šepera 13, MBS 030097609, OIB 42302216356</w:t>
      </w:r>
      <w:r w:rsidR="00C63E9D">
        <w:t xml:space="preserve">, </w:t>
      </w:r>
      <w:r>
        <w:t xml:space="preserve"> na temelju neizvršenih osnova za plaćanje iznosi </w:t>
      </w:r>
      <w:r w:rsidR="000D4B12">
        <w:t>19.423,53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</w:t>
      </w:r>
      <w:r w:rsidR="000D4B12">
        <w:t>Boro Bošnjak, OIB 95548223505, Osijek, Kozjačka 164</w:t>
      </w:r>
      <w:r w:rsidR="00201D9C">
        <w:t>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D4B12">
        <w:t>1136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D11C87">
        <w:t>12</w:t>
      </w:r>
      <w:r w:rsidR="00FE652D">
        <w:t xml:space="preserve">. </w:t>
      </w:r>
      <w:r w:rsidR="00D11C87">
        <w:t>prosinca</w:t>
      </w:r>
      <w:r w:rsidR="00FE652D">
        <w:t xml:space="preserve">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D11C87">
        <w:t>25</w:t>
      </w:r>
      <w:r>
        <w:t>.</w:t>
      </w:r>
      <w:r w:rsidR="00D11C87">
        <w:t>02.2019</w:t>
      </w:r>
      <w:r>
        <w:t>.</w:t>
      </w:r>
    </w:p>
    <w:p w:rsidRDefault="00092B6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92B6E"/>
    <w:rsid w:val="000D4B12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1D9C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45BFD"/>
    <w:rsid w:val="0075404A"/>
    <w:rsid w:val="007667D7"/>
    <w:rsid w:val="00783908"/>
    <w:rsid w:val="007A7940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63E9D"/>
    <w:rsid w:val="00C82963"/>
    <w:rsid w:val="00CA7F62"/>
    <w:rsid w:val="00CC3AFF"/>
    <w:rsid w:val="00CD1424"/>
    <w:rsid w:val="00CD5448"/>
    <w:rsid w:val="00D11C87"/>
    <w:rsid w:val="00D61325"/>
    <w:rsid w:val="00D71279"/>
    <w:rsid w:val="00D87EF8"/>
    <w:rsid w:val="00D953F1"/>
    <w:rsid w:val="00DC6176"/>
    <w:rsid w:val="00DD21BF"/>
    <w:rsid w:val="00DF2CDA"/>
    <w:rsid w:val="00DF51E0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2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2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St-1136/2018</izvorni_sadrzaj>
    <derivirana_varijabla naziv="DomainObject.Predmet.OznakaBroj_1">St-1136/2018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AUTOBUSNI KOLODVOR OSIJEK d.o.o. za usluge</izvorni_sadrzaj>
    <derivirana_varijabla naziv="DomainObject.Predmet.ProtustrankaFormated_1">  AUTOBUSNI KOLODVOR OSIJEK d.o.o. za usluge</derivirana_varijabla>
  </DomainObject.Predmet.ProtustrankaFormated>
  <DomainObject.Predmet.ProtustrankaFormatedOIB>
    <izvorni_sadrzaj>  AUTOBUSNI KOLODVOR OSIJEK d.o.o. za usluge, OIB 42302216356</izvorni_sadrzaj>
    <derivirana_varijabla naziv="DomainObject.Predmet.ProtustrankaFormatedOIB_1">  AUTOBUSNI KOLODVOR OSIJEK d.o.o. za usluge, OIB 42302216356</derivirana_varijabla>
  </DomainObject.Predmet.ProtustrankaFormatedOIB>
  <DomainObject.Predmet.ProtustrankaFormatedWithAdress>
    <izvorni_sadrzaj> AUTOBUSNI KOLODVOR OSIJEK d.o.o. za usluge, Kardinala F. Šepera 13, 31000 Osijek</izvorni_sadrzaj>
    <derivirana_varijabla naziv="DomainObject.Predmet.ProtustrankaFormatedWithAdress_1"> AUTOBUSNI KOLODVOR OSIJEK d.o.o. za usluge, Kardinala F. Šepera 13, 31000 Osijek</derivirana_varijabla>
  </DomainObject.Predmet.ProtustrankaFormatedWithAdress>
  <DomainObject.Predmet.ProtustrankaFormatedWithAdressOIB>
    <izvorni_sadrzaj> AUTOBUSNI KOLODVOR OSIJEK d.o.o. za usluge, OIB 42302216356, Kardinala F. Šepera 13, 31000 Osijek</izvorni_sadrzaj>
    <derivirana_varijabla naziv="DomainObject.Predmet.ProtustrankaFormatedWithAdressOIB_1"> AUTOBUSNI KOLODVOR OSIJEK d.o.o. za usluge, OIB 42302216356, Kardinala F. Šepera 13, 31000 Osijek</derivirana_varijabla>
  </DomainObject.Predmet.ProtustrankaFormatedWithAdressOIB>
  <DomainObject.Predmet.ProtustrankaWithAdress>
    <izvorni_sadrzaj>AUTOBUSNI KOLODVOR OSIJEK d.o.o. za usluge Kardinala F. Šepera 13, 31000 Osijek</izvorni_sadrzaj>
    <derivirana_varijabla naziv="DomainObject.Predmet.ProtustrankaWithAdress_1">AUTOBUSNI KOLODVOR OSIJEK d.o.o. za usluge Kardinala F. Šepera 13, 31000 Osijek</derivirana_varijabla>
  </DomainObject.Predmet.ProtustrankaWithAdress>
  <DomainObject.Predmet.ProtustrankaWithAdressOIB>
    <izvorni_sadrzaj>AUTOBUSNI KOLODVOR OSIJEK d.o.o. za usluge, OIB 42302216356, Kardinala F. Šepera 13, 31000 Osijek</izvorni_sadrzaj>
    <derivirana_varijabla naziv="DomainObject.Predmet.ProtustrankaWithAdressOIB_1">AUTOBUSNI KOLODVOR OSIJEK d.o.o. za usluge, OIB 42302216356, Kardinala F. Šepera 13, 31000 Osijek</derivirana_varijabla>
  </DomainObject.Predmet.ProtustrankaWithAdressOIB>
  <DomainObject.Predmet.ProtustrankaNazivFormated>
    <izvorni_sadrzaj>AUTOBUSNI KOLODVOR OSIJEK d.o.o. za usluge</izvorni_sadrzaj>
    <derivirana_varijabla naziv="DomainObject.Predmet.ProtustrankaNazivFormated_1">AUTOBUSNI KOLODVOR OSIJEK d.o.o. za usluge</derivirana_varijabla>
  </DomainObject.Predmet.ProtustrankaNazivFormated>
  <DomainObject.Predmet.ProtustrankaNazivFormatedOIB>
    <izvorni_sadrzaj>AUTOBUSNI KOLODVOR OSIJEK d.o.o. za usluge, OIB 42302216356</izvorni_sadrzaj>
    <derivirana_varijabla naziv="DomainObject.Predmet.ProtustrankaNazivFormatedOIB_1">AUTOBUSNI KOLODVOR OSIJEK d.o.o. za usluge, OIB 42302216356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AUTOBUSNI KOLODVOR OSIJEK d.o.o. za usluge</item>
    </izvorni_sadrzaj>
    <derivirana_varijabla naziv="DomainObject.Predmet.ProtuStrankaListFormated_1">
      <item>AUTOBUSNI KOLODVOR OSIJEK d.o.o. za usluge</item>
    </derivirana_varijabla>
  </DomainObject.Predmet.ProtuStrankaListFormated>
  <DomainObject.Predmet.ProtuStrankaListFormatedOIB>
    <izvorni_sadrzaj>
      <item>AUTOBUSNI KOLODVOR OSIJEK d.o.o. za usluge, OIB 42302216356</item>
    </izvorni_sadrzaj>
    <derivirana_varijabla naziv="DomainObject.Predmet.ProtuStrankaListFormatedOIB_1">
      <item>AUTOBUSNI KOLODVOR OSIJEK d.o.o. za usluge, OIB 42302216356</item>
    </derivirana_varijabla>
  </DomainObject.Predmet.ProtuStrankaListFormatedOIB>
  <DomainObject.Predmet.ProtuStrankaListFormatedWithAdress>
    <izvorni_sadrzaj>
      <item>AUTOBUSNI KOLODVOR OSIJEK d.o.o. za usluge, Kardinala F. Šepera 13, 31000 Osijek</item>
    </izvorni_sadrzaj>
    <derivirana_varijabla naziv="DomainObject.Predmet.ProtuStrankaListFormatedWithAdress_1">
      <item>AUTOBUSNI KOLODVOR OSIJEK d.o.o. za usluge, Kardinala F. Šepera 13, 31000 Osijek</item>
    </derivirana_varijabla>
  </DomainObject.Predmet.ProtuStrankaListFormatedWithAdress>
  <DomainObject.Predmet.ProtuStrankaListFormatedWithAdressOIB>
    <izvorni_sadrzaj>
      <item>AUTOBUSNI KOLODVOR OSIJEK d.o.o. za usluge, OIB 42302216356, Kardinala F. Šepera 13, 31000 Osijek</item>
    </izvorni_sadrzaj>
    <derivirana_varijabla naziv="DomainObject.Predmet.ProtuStrankaListFormatedWithAdressOIB_1">
      <item>AUTOBUSNI KOLODVOR OSIJEK d.o.o. za usluge, OIB 42302216356, Kardinala F. Šepera 13, 31000 Osijek</item>
    </derivirana_varijabla>
  </DomainObject.Predmet.ProtuStrankaListFormatedWithAdressOIB>
  <DomainObject.Predmet.ProtuStrankaListNazivFormated>
    <izvorni_sadrzaj>
      <item>AUTOBUSNI KOLODVOR OSIJEK d.o.o. za usluge</item>
    </izvorni_sadrzaj>
    <derivirana_varijabla naziv="DomainObject.Predmet.ProtuStrankaListNazivFormated_1">
      <item>AUTOBUSNI KOLODVOR OSIJEK d.o.o. za usluge</item>
    </derivirana_varijabla>
  </DomainObject.Predmet.ProtuStrankaListNazivFormated>
  <DomainObject.Predmet.ProtuStrankaListNazivFormatedOIB>
    <izvorni_sadrzaj>
      <item>AUTOBUSNI KOLODVOR OSIJEK d.o.o. za usluge, OIB 42302216356</item>
    </izvorni_sadrzaj>
    <derivirana_varijabla naziv="DomainObject.Predmet.ProtuStrankaListNazivFormatedOIB_1">
      <item>AUTOBUSNI KOLODVOR OSIJEK d.o.o. za usluge, OIB 42302216356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AUTOBUSNI KOLODVOR OSIJEK d.o.o. za usluge</izvorni_sadrzaj>
    <derivirana_varijabla naziv="DomainObject.Predmet.ProtustrankaIDrugi_1">AUTOBUSNI KOLODVOR OSIJEK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AUTOBUSNI KOLODVOR OSIJEK d.o.o. za usluge, OIB 42302216356, Kardinala F. Šepera 13, 31000 Osijek</izvorni_sadrzaj>
    <derivirana_varijabla naziv="DomainObject.Predmet.ProtustrankaIDrugiAdressOIB_1">AUTOBUSNI KOLODVOR OSIJEK d.o.o. za usluge, OIB 42302216356, Kardinala F.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AUTOBUSNI KOLODVOR OSIJEK d.o.o. za usluge</item>
    </izvorni_sadrzaj>
    <derivirana_varijabla naziv="DomainObject.Predmet.SudioniciListNaziv_1">
      <item>FINA RC OSIJEK</item>
      <item>AUTOBUSNI KOLODVOR OSIJEK d.o.o. za usluge</item>
    </derivirana_varijabla>
  </DomainObject.Predmet.SudioniciListNaziv>
  <DomainObject.Predmet.SudioniciListAdressOIB>
    <izvorni_sadrzaj>
      <item>FINA RC OSIJEK, OIB 85821130368</item>
      <item>AUTOBUSNI KOLODVOR OSIJEK d.o.o. za usluge, OIB 42302216356, Kardinala F. Šepera 13,31000 Osijek</item>
    </izvorni_sadrzaj>
    <derivirana_varijabla naziv="DomainObject.Predmet.SudioniciListAdressOIB_1">
      <item>FINA RC OSIJEK, OIB 85821130368</item>
      <item>AUTOBUSNI KOLODVOR OSIJEK d.o.o. za usluge, OIB 42302216356, Kardinala F. Šepera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42302216356</item>
    </izvorni_sadrzaj>
    <derivirana_varijabla naziv="DomainObject.Predmet.SudioniciListNazivOIB_1">
      <item>, OIB 85821130368</item>
      <item>, OIB 42302216356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5870E-2F03-4292-BFA4-8A89614AF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2018-12-12T08:55:00Z</dcterms:created>
  <dc:creator>Snježana Andrijanić</dc:creator>
  <cp:lastModifiedBy>Gordana Harc</cp:lastModifiedBy>
  <cp:lastPrinted>2018-12-12T08:55:00Z</cp:lastPrinted>
  <dcterms:modified xmlns:xsi="http://www.w3.org/2001/XMLSchema-instance" xsi:type="dcterms:W3CDTF">2018-12-12T08:56:00Z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- 1136-18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