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47a2" w14:paraId="c5147a2"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554FEF" w:rsidP="00554FEF" w:rsidR="00554FEF"/>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6A6611">
        <w:t>7</w:t>
      </w:r>
      <w:r w:rsidR="00205907">
        <w:t xml:space="preserve">. </w:t>
      </w:r>
      <w:r w:rsidR="006A6611">
        <w:t>rujna</w:t>
      </w:r>
      <w:r w:rsidR="00A04949">
        <w:t xml:space="preserve"> 2</w:t>
      </w:r>
      <w:r w:rsidR="008E2F36">
        <w:t>01</w:t>
      </w:r>
      <w:r w:rsidR="00296882">
        <w:t>5</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512C92" w:rsidP="008E2F36" w:rsidR="00554FEF" w:rsidRPr="00640990">
      <w:pPr>
        <w:jc w:val="both"/>
        <w:rPr>
          <w:b/>
          <w:u w:val="single"/>
        </w:rPr>
      </w:pPr>
      <w:r>
        <w:rPr>
          <w:b/>
          <w:u w:val="single"/>
        </w:rPr>
        <w:t>7</w:t>
      </w:r>
      <w:r w:rsidR="00C5722D">
        <w:rPr>
          <w:b/>
          <w:u w:val="single"/>
        </w:rPr>
        <w:t xml:space="preserve">. </w:t>
      </w:r>
      <w:r w:rsidR="00C54217">
        <w:rPr>
          <w:b/>
          <w:u w:val="single"/>
        </w:rPr>
        <w:t>listopada</w:t>
      </w:r>
      <w:r w:rsidR="008F6B74">
        <w:rPr>
          <w:b/>
          <w:u w:val="single"/>
        </w:rPr>
        <w:t xml:space="preserve"> </w:t>
      </w:r>
      <w:r w:rsidR="00B33E91">
        <w:rPr>
          <w:b/>
          <w:u w:val="single"/>
        </w:rPr>
        <w:t xml:space="preserve"> </w:t>
      </w:r>
      <w:r w:rsidR="00420170">
        <w:rPr>
          <w:b/>
          <w:u w:val="single"/>
        </w:rPr>
        <w:t>201</w:t>
      </w:r>
      <w:r w:rsidR="00296882">
        <w:rPr>
          <w:b/>
          <w:u w:val="single"/>
        </w:rPr>
        <w:t>5</w:t>
      </w:r>
      <w:r w:rsidR="00420170">
        <w:rPr>
          <w:b/>
          <w:u w:val="single"/>
        </w:rPr>
        <w:t xml:space="preserve">. u </w:t>
      </w:r>
      <w:r w:rsidR="00C5722D">
        <w:rPr>
          <w:b/>
          <w:u w:val="single"/>
        </w:rPr>
        <w:t>1</w:t>
      </w:r>
      <w:r>
        <w:rPr>
          <w:b/>
          <w:u w:val="single"/>
        </w:rPr>
        <w:t>0</w:t>
      </w:r>
      <w:r w:rsidR="008F6B74">
        <w:rPr>
          <w:b/>
          <w:u w:val="single"/>
        </w:rPr>
        <w:t>,</w:t>
      </w:r>
      <w:r w:rsidR="00E22C9E">
        <w:rPr>
          <w:b/>
          <w:u w:val="single"/>
        </w:rPr>
        <w:t>2</w:t>
      </w:r>
      <w:r w:rsidR="00C5722D">
        <w:rPr>
          <w:b/>
          <w:u w:val="single"/>
        </w:rPr>
        <w:t>0</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E22C9E" w:rsidRPr="00E22C9E">
        <w:rPr>
          <w:b/>
          <w:u w:val="single"/>
        </w:rPr>
        <w:t>2.064.844,00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6A6611" w:rsidRPr="006A6611">
        <w:rPr>
          <w:b/>
        </w:rPr>
        <w:t>30</w:t>
      </w:r>
      <w:r w:rsidR="00C5722D" w:rsidRPr="00205907">
        <w:rPr>
          <w:b/>
          <w:u w:val="single"/>
        </w:rPr>
        <w:t xml:space="preserve">. </w:t>
      </w:r>
      <w:r w:rsidR="00512C92">
        <w:rPr>
          <w:b/>
          <w:u w:val="single"/>
        </w:rPr>
        <w:t>rujna</w:t>
      </w:r>
      <w:r w:rsidR="00B33E91" w:rsidRPr="00205907">
        <w:rPr>
          <w:b/>
          <w:u w:val="single"/>
        </w:rPr>
        <w:t xml:space="preserve"> 201</w:t>
      </w:r>
      <w:r w:rsidR="0016744A" w:rsidRPr="00205907">
        <w:rPr>
          <w:b/>
          <w:u w:val="single"/>
        </w:rPr>
        <w:t>5</w:t>
      </w:r>
      <w:r w:rsidRPr="00834131">
        <w:rPr>
          <w:u w:val="single"/>
        </w:rPr>
        <w:t>.</w:t>
      </w:r>
      <w:r w:rsidRPr="00BC4B61">
        <w:t xml:space="preserve"> </w:t>
      </w:r>
      <w:r>
        <w:t>u</w:t>
      </w:r>
      <w:r w:rsidR="00A9212E">
        <w:t xml:space="preserve">platile </w:t>
      </w:r>
      <w:r w:rsidR="00342211">
        <w:t>jamčevinu</w:t>
      </w:r>
      <w:r w:rsidR="00A9212E">
        <w:t xml:space="preserve"> u iznosu od </w:t>
      </w:r>
      <w:r w:rsidR="00296882" w:rsidRPr="00296882">
        <w:rPr>
          <w:b/>
          <w:u w:val="single"/>
        </w:rPr>
        <w:t>1</w:t>
      </w:r>
      <w:r w:rsidR="00714580" w:rsidRPr="00296882">
        <w:rPr>
          <w:b/>
          <w:u w:val="single"/>
        </w:rPr>
        <w:t>0</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U Zagrebu</w:t>
      </w:r>
      <w:r w:rsidR="00CA4490">
        <w:t>,</w:t>
      </w:r>
      <w:r>
        <w:t xml:space="preserve"> </w:t>
      </w:r>
      <w:r w:rsidR="006A6611">
        <w:t>7</w:t>
      </w:r>
      <w:r w:rsidR="00C5722D">
        <w:t xml:space="preserve">. </w:t>
      </w:r>
      <w:r w:rsidR="006A6611">
        <w:t xml:space="preserve">rujna </w:t>
      </w:r>
      <w:r w:rsidR="0070041A">
        <w:t>201</w:t>
      </w:r>
      <w:r w:rsidR="00296882">
        <w:t>5</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p>
    <w:p w:rsidRDefault="00981B5F" w:rsidP="00006FBA" w:rsidR="00981B5F">
      <w:pPr>
        <w:jc w:val="both"/>
      </w:pPr>
    </w:p>
    <w:p w:rsidRDefault="00006FBA" w:rsidP="00006FBA" w:rsidR="00006FBA">
      <w:pPr>
        <w:jc w:val="both"/>
        <w:rPr>
          <w:u w:val="single"/>
        </w:rPr>
      </w:pPr>
      <w:r w:rsidRPr="00006FBA">
        <w:rPr>
          <w:u w:val="single"/>
        </w:rPr>
        <w:t>UPUTA O PRAVNOM LIJEKU:</w:t>
      </w:r>
    </w:p>
    <w:p w:rsidRDefault="00006FBA" w:rsidP="00055622" w:rsidR="00640990">
      <w:pPr>
        <w:jc w:val="both"/>
      </w:pPr>
      <w:r>
        <w:t>Protiv ovog zaključka nije dopuštena žalba (čl.11. t.</w:t>
      </w:r>
      <w:r w:rsidR="00F566F8">
        <w:t xml:space="preserve"> </w:t>
      </w:r>
      <w:r>
        <w:t>9. SZ-a)</w:t>
      </w:r>
    </w:p>
    <w:p w:rsidRDefault="00115D6B" w:rsidP="00055622" w:rsidR="00115D6B">
      <w:pPr>
        <w:jc w:val="both"/>
      </w:pPr>
    </w:p>
    <w:p w:rsidRDefault="00115D6B" w:rsidP="00055622" w:rsidR="00115D6B">
      <w:pPr>
        <w:jc w:val="both"/>
      </w:pPr>
    </w:p>
    <w:p w:rsidRDefault="00C156E5" w:rsidP="00C156E5" w:rsidR="00C156E5">
      <w:pPr>
        <w:jc w:val="both"/>
      </w:pPr>
      <w:r>
        <w:t>DNA:</w:t>
      </w:r>
    </w:p>
    <w:p w:rsidRDefault="00C156E5" w:rsidP="00C156E5" w:rsidR="00C156E5">
      <w:pPr>
        <w:numPr>
          <w:ilvl w:val="0"/>
          <w:numId w:val="6"/>
        </w:numPr>
        <w:jc w:val="both"/>
      </w:pPr>
      <w:r>
        <w:t>Stečajnom upravitelju</w:t>
      </w:r>
      <w:r w:rsidR="00205907">
        <w:t xml:space="preserve"> i putem e-mail</w:t>
      </w:r>
    </w:p>
    <w:p w:rsidRDefault="00FC37A7" w:rsidP="00C156E5" w:rsidR="00C156E5">
      <w:pPr>
        <w:numPr>
          <w:ilvl w:val="0"/>
          <w:numId w:val="6"/>
        </w:numPr>
        <w:jc w:val="both"/>
      </w:pPr>
      <w:r>
        <w:t>Razlučni vjerovnici</w:t>
      </w:r>
      <w:r w:rsidR="00C156E5" w:rsidRPr="00B958EB">
        <w:t xml:space="preserve"> </w:t>
      </w:r>
    </w:p>
    <w:p w:rsidRDefault="00F7166F" w:rsidP="00F7166F" w:rsidR="00F7166F">
      <w:pPr>
        <w:ind w:left="720"/>
        <w:jc w:val="both"/>
      </w:pPr>
      <w:r>
        <w:t>Sberbank d.d. po punomoćniku OD Župić&amp;Partneri, Zagreb, Ul. Grada Vukovara 269f</w:t>
      </w:r>
    </w:p>
    <w:p w:rsidRDefault="00F7166F" w:rsidP="00F7166F" w:rsidR="00F7166F">
      <w:pPr>
        <w:ind w:left="720"/>
        <w:jc w:val="both"/>
      </w:pPr>
      <w:r>
        <w:t>Republika Hrvatska, Ministarstvo financija, Porezna uprava po ŽDO Zagreb</w:t>
      </w:r>
    </w:p>
    <w:p w:rsidRDefault="00C156E5" w:rsidP="00C156E5" w:rsidR="00C156E5">
      <w:pPr>
        <w:numPr>
          <w:ilvl w:val="0"/>
          <w:numId w:val="6"/>
        </w:numPr>
        <w:jc w:val="both"/>
      </w:pPr>
      <w:r>
        <w:t>Oglasna ploča suda</w:t>
      </w:r>
      <w:r w:rsidR="00FC37A7">
        <w:t xml:space="preserve"> do </w:t>
      </w:r>
      <w:r w:rsidR="006A6611">
        <w:t>30</w:t>
      </w:r>
      <w:r w:rsidR="008B2618">
        <w:t>.</w:t>
      </w:r>
      <w:r w:rsidR="00512C92">
        <w:t>9</w:t>
      </w:r>
      <w:r w:rsidR="008B2618">
        <w:t>.2015</w:t>
      </w:r>
      <w:r w:rsidR="00FC37A7">
        <w:t>.</w:t>
      </w:r>
      <w:r w:rsidR="00981B5F">
        <w:t xml:space="preserve"> </w:t>
      </w:r>
    </w:p>
    <w:p w:rsidRDefault="00C156E5" w:rsidP="00C156E5" w:rsidR="00C156E5">
      <w:pPr>
        <w:numPr>
          <w:ilvl w:val="0"/>
          <w:numId w:val="6"/>
        </w:numPr>
        <w:jc w:val="both"/>
      </w:pPr>
      <w:r>
        <w:t>Ministarstvo financija Porezna uprava</w:t>
      </w:r>
    </w:p>
    <w:p w:rsidRDefault="00C156E5" w:rsidP="00C80075" w:rsidR="00AB12F1">
      <w:pPr>
        <w:numPr>
          <w:ilvl w:val="0"/>
          <w:numId w:val="6"/>
        </w:numPr>
        <w:jc w:val="both"/>
      </w:pPr>
      <w:r>
        <w:t>Računovodstvo suda</w:t>
      </w:r>
      <w:r>
        <w:tab/>
      </w:r>
      <w:r>
        <w:tab/>
      </w:r>
    </w:p>
    <w:sectPr w:rsidSect="002114E3" w:rsidR="00AB12F1">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457C">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A6B2D"/>
    <w:rsid w:val="000B2D16"/>
    <w:rsid w:val="000E7277"/>
    <w:rsid w:val="001155B1"/>
    <w:rsid w:val="00115D6B"/>
    <w:rsid w:val="0016744A"/>
    <w:rsid w:val="001B29B4"/>
    <w:rsid w:val="001C3D63"/>
    <w:rsid w:val="00203D1E"/>
    <w:rsid w:val="00205907"/>
    <w:rsid w:val="00210F91"/>
    <w:rsid w:val="002114E3"/>
    <w:rsid w:val="002164BB"/>
    <w:rsid w:val="00216E53"/>
    <w:rsid w:val="00234698"/>
    <w:rsid w:val="002469E0"/>
    <w:rsid w:val="00270778"/>
    <w:rsid w:val="00293832"/>
    <w:rsid w:val="00294E83"/>
    <w:rsid w:val="00296882"/>
    <w:rsid w:val="002A457C"/>
    <w:rsid w:val="002C5BBF"/>
    <w:rsid w:val="002F7FF2"/>
    <w:rsid w:val="003038D9"/>
    <w:rsid w:val="00307762"/>
    <w:rsid w:val="0032032E"/>
    <w:rsid w:val="00323260"/>
    <w:rsid w:val="00333CE9"/>
    <w:rsid w:val="003340D2"/>
    <w:rsid w:val="00337DEA"/>
    <w:rsid w:val="00342211"/>
    <w:rsid w:val="003622D7"/>
    <w:rsid w:val="003758C6"/>
    <w:rsid w:val="00385D9F"/>
    <w:rsid w:val="003933FE"/>
    <w:rsid w:val="003D6C42"/>
    <w:rsid w:val="00420170"/>
    <w:rsid w:val="0042266C"/>
    <w:rsid w:val="00425A95"/>
    <w:rsid w:val="004700BF"/>
    <w:rsid w:val="004A1C1E"/>
    <w:rsid w:val="004A3A68"/>
    <w:rsid w:val="004D4D28"/>
    <w:rsid w:val="004E5D6E"/>
    <w:rsid w:val="00512C92"/>
    <w:rsid w:val="00526F5A"/>
    <w:rsid w:val="005325FD"/>
    <w:rsid w:val="00532E66"/>
    <w:rsid w:val="00537215"/>
    <w:rsid w:val="005419DD"/>
    <w:rsid w:val="00541F0A"/>
    <w:rsid w:val="00554FEF"/>
    <w:rsid w:val="00593F0B"/>
    <w:rsid w:val="00594D29"/>
    <w:rsid w:val="005F0903"/>
    <w:rsid w:val="00640990"/>
    <w:rsid w:val="006565E7"/>
    <w:rsid w:val="00681691"/>
    <w:rsid w:val="00687B48"/>
    <w:rsid w:val="00694BA3"/>
    <w:rsid w:val="00696452"/>
    <w:rsid w:val="006A6611"/>
    <w:rsid w:val="006E14EA"/>
    <w:rsid w:val="006E6A30"/>
    <w:rsid w:val="0070041A"/>
    <w:rsid w:val="007065E1"/>
    <w:rsid w:val="007069EE"/>
    <w:rsid w:val="00714580"/>
    <w:rsid w:val="00726CCD"/>
    <w:rsid w:val="00732F85"/>
    <w:rsid w:val="007419F2"/>
    <w:rsid w:val="00761826"/>
    <w:rsid w:val="00767004"/>
    <w:rsid w:val="00787107"/>
    <w:rsid w:val="007A18B6"/>
    <w:rsid w:val="007D3CB2"/>
    <w:rsid w:val="007E055B"/>
    <w:rsid w:val="007E7F99"/>
    <w:rsid w:val="00834131"/>
    <w:rsid w:val="00835EDE"/>
    <w:rsid w:val="008A5CB2"/>
    <w:rsid w:val="008B2618"/>
    <w:rsid w:val="008C4B20"/>
    <w:rsid w:val="008C577F"/>
    <w:rsid w:val="008E1F58"/>
    <w:rsid w:val="008E2F36"/>
    <w:rsid w:val="008F6B74"/>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64B1"/>
    <w:rsid w:val="00A41BC8"/>
    <w:rsid w:val="00A56254"/>
    <w:rsid w:val="00A62738"/>
    <w:rsid w:val="00A63AD9"/>
    <w:rsid w:val="00A8002E"/>
    <w:rsid w:val="00A801DD"/>
    <w:rsid w:val="00A9212E"/>
    <w:rsid w:val="00AB12F1"/>
    <w:rsid w:val="00AD0C48"/>
    <w:rsid w:val="00AE29A4"/>
    <w:rsid w:val="00AF0E04"/>
    <w:rsid w:val="00B33E91"/>
    <w:rsid w:val="00B708F4"/>
    <w:rsid w:val="00B73716"/>
    <w:rsid w:val="00B958EB"/>
    <w:rsid w:val="00BC4B61"/>
    <w:rsid w:val="00BC4C40"/>
    <w:rsid w:val="00BD10C9"/>
    <w:rsid w:val="00BD60F6"/>
    <w:rsid w:val="00C134FD"/>
    <w:rsid w:val="00C156E5"/>
    <w:rsid w:val="00C2545F"/>
    <w:rsid w:val="00C3671D"/>
    <w:rsid w:val="00C54217"/>
    <w:rsid w:val="00C5722D"/>
    <w:rsid w:val="00C80075"/>
    <w:rsid w:val="00C85869"/>
    <w:rsid w:val="00CA4490"/>
    <w:rsid w:val="00CD1078"/>
    <w:rsid w:val="00D32739"/>
    <w:rsid w:val="00D60658"/>
    <w:rsid w:val="00D764EB"/>
    <w:rsid w:val="00D84657"/>
    <w:rsid w:val="00DA1412"/>
    <w:rsid w:val="00DA7F3E"/>
    <w:rsid w:val="00DC41E6"/>
    <w:rsid w:val="00DD159D"/>
    <w:rsid w:val="00DE32B2"/>
    <w:rsid w:val="00DE3EFA"/>
    <w:rsid w:val="00E22C9E"/>
    <w:rsid w:val="00E270F6"/>
    <w:rsid w:val="00E31163"/>
    <w:rsid w:val="00E438EE"/>
    <w:rsid w:val="00E43E10"/>
    <w:rsid w:val="00E8300E"/>
    <w:rsid w:val="00E87782"/>
    <w:rsid w:val="00E91836"/>
    <w:rsid w:val="00E96088"/>
    <w:rsid w:val="00EB37C3"/>
    <w:rsid w:val="00EB67C3"/>
    <w:rsid w:val="00EC3F25"/>
    <w:rsid w:val="00EE3F01"/>
    <w:rsid w:val="00F31FAE"/>
    <w:rsid w:val="00F54695"/>
    <w:rsid w:val="00F566F8"/>
    <w:rsid w:val="00F63508"/>
    <w:rsid w:val="00F7166F"/>
    <w:rsid w:val="00FC37A7"/>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2A457C"/>
    <w:rPr>
      <w:color w:val="808080"/>
      <w:bdr w:space="0" w:sz="0" w:color="auto" w:val="none"/>
      <w:shd w:fill="auto" w:color="auto" w:val="clear"/>
    </w:rPr>
  </w:style>
  <w:style w:customStyle="true" w:styleId="eSPISCCParagraphDefaultFont" w:type="character">
    <w:name w:val="eSPIS_CC_Paragraph Default Font"/>
    <w:basedOn w:val="Zadanifontodlomka"/>
    <w:rsid w:val="002A45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57C"/>
    <w:rPr>
      <w:bdr w:space="0" w:sz="0" w:color="auto" w:val="none"/>
      <w:shd w:fill="FFFFCC" w:color="auto" w:val="clear"/>
      <w:lang w:val="hr-HR"/>
    </w:rPr>
  </w:style>
  <w:style w:customStyle="true" w:styleId="PozadinaSvijetloCrvena" w:type="character">
    <w:name w:val="Pozadina_SvijetloCrvena"/>
    <w:basedOn w:val="eSPISCCParagraphDefaultFont"/>
    <w:rsid w:val="002A45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5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2A457C"/>
    <w:rPr>
      <w:color w:val="808080"/>
      <w:bdr w:color="auto" w:space="0" w:sz="0" w:val="none"/>
      <w:shd w:color="auto" w:fill="auto" w:val="clear"/>
    </w:rPr>
  </w:style>
  <w:style w:customStyle="1" w:styleId="eSPISCCParagraphDefaultFont" w:type="character">
    <w:name w:val="eSPIS_CC_Paragraph Default Font"/>
    <w:basedOn w:val="Zadanifontodlomka"/>
    <w:rsid w:val="002A45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57C"/>
    <w:rPr>
      <w:bdr w:color="auto" w:space="0" w:sz="0" w:val="none"/>
      <w:shd w:color="auto" w:fill="FFFFCC" w:val="clear"/>
      <w:lang w:val="hr-HR"/>
    </w:rPr>
  </w:style>
  <w:style w:customStyle="1" w:styleId="PozadinaSvijetloCrvena" w:type="character">
    <w:name w:val="Pozadina_SvijetloCrvena"/>
    <w:basedOn w:val="eSPISCCParagraphDefaultFont"/>
    <w:rsid w:val="002A45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5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1298</properties:Words>
  <properties:Characters>7306</properties:Characters>
  <properties:Lines>142</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2015-09-07T08:23:00Z</dcterms:created>
  <dc:creator>rkrsnik</dc:creator>
  <cp:lastModifiedBy>Ivana Stampf</cp:lastModifiedBy>
  <cp:lastPrinted>2015-04-02T08:29:00Z</cp:lastPrinted>
  <dcterms:modified xmlns:xsi="http://www.w3.org/2001/XMLSchema-instance" xsi:type="dcterms:W3CDTF">2015-09-07T08:33:00Z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