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51e1" w14:paraId="89851e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D9718D">
        <w:rPr>
          <w:rFonts w:hAnsi="Times New Roman" w:ascii="Times New Roman"/>
          <w:b/>
          <w:sz w:val="24"/>
          <w:szCs w:val="24"/>
        </w:rPr>
        <w:t>375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D9718D">
        <w:rPr>
          <w:rFonts w:hAnsi="Times New Roman" w:ascii="Times New Roman"/>
        </w:rPr>
        <w:t>375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D9718D" w:rsidRPr="00D9718D">
        <w:rPr>
          <w:rFonts w:hAnsi="Times New Roman" w:ascii="Times New Roman"/>
        </w:rPr>
        <w:t>IVANKA UGOSTITELJSTVO d.o.o. za ugostiteljstvo i usluge</w:t>
      </w:r>
      <w:r w:rsidR="00B444DD" w:rsidRPr="00B444DD">
        <w:rPr>
          <w:rFonts w:hAnsi="Times New Roman" w:ascii="Times New Roman"/>
        </w:rPr>
        <w:t>.</w:t>
      </w:r>
      <w:r w:rsidR="00303DE3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proofErr w:type="spellStart"/>
      <w:r w:rsidR="00D9718D">
        <w:rPr>
          <w:rFonts w:hAnsi="Times New Roman" w:ascii="Times New Roman"/>
        </w:rPr>
        <w:t>Lekenika</w:t>
      </w:r>
      <w:proofErr w:type="spellEnd"/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9718D" w:rsidRPr="00D9718D">
        <w:rPr>
          <w:rFonts w:hAnsi="Times New Roman" w:ascii="Times New Roman"/>
        </w:rPr>
        <w:t>15042025443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57AD0"/>
    <w:rsid w:val="0046381A"/>
    <w:rsid w:val="00485889"/>
    <w:rsid w:val="00487E82"/>
    <w:rsid w:val="00495E5C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0586F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078D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8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86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86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86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86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8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86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86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86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86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IVANKA UGOSTITELJSTVO d.o.o. za ugostiteljstvo i usluge zastupanog po punomoćniku Branko Štibrić</izvorni_sadrzaj>
    <derivirana_varijabla naziv="DomainObject.Predmet.ProtustrankaFormated_1">  IVANKA UGOSTITELJSTVO d.o.o. za ugostiteljstvo i usluge zastupanog po punomoćniku Branko Štibrić</derivirana_varijabla>
  </DomainObject.Predmet.ProtustrankaFormated>
  <DomainObject.Predmet.ProtustrankaFormatedOIB>
    <izvorni_sadrzaj>  IVANKA UGOSTITELJSTVO d.o.o. za ugostiteljstvo i usluge, OIB 15042025443 zastupanog po punomoćniku Branko Štibrić</izvorni_sadrzaj>
    <derivirana_varijabla naziv="DomainObject.Predmet.ProtustrankaFormatedOIB_1">  IVANKA UGOSTITELJSTVO d.o.o. za ugostiteljstvo i usluge, OIB 15042025443 zastupanog po punomoćniku Branko Štibrić</derivirana_varijabla>
  </DomainObject.Predmet.ProtustrankaFormatedOIB>
  <DomainObject.Predmet.ProtustrankaFormatedWithAdress>
    <izvorni_sadrzaj> IVANKA UGOSTITELJSTVO d.o.o. za ugostiteljstvo i usluge, Posavska 18/I, 44272 Lekenik zastupanog po punomoćniku Branko Štibrić</izvorni_sadrzaj>
    <derivirana_varijabla naziv="DomainObject.Predmet.ProtustrankaFormatedWithAdress_1"> IVANKA UGOSTITELJSTVO d.o.o. za ugostiteljstvo i usluge, Posavska 18/I, 44272 Lekenik zastupanog po punomoćniku Branko Štibrić</derivirana_varijabla>
  </DomainObject.Predmet.ProtustrankaFormatedWithAdress>
  <DomainObject.Predmet.ProtustrankaFormatedWithAdressOIB>
    <izvorni_sadrzaj> IVANKA UGOSTITELJSTVO d.o.o. za ugostiteljstvo i usluge, OIB 15042025443, Posavska 18/I, 44272 Lekenik zastupanog po punomoćniku Branko Štibrić</izvorni_sadrzaj>
    <derivirana_varijabla naziv="DomainObject.Predmet.ProtustrankaFormatedWithAdressOIB_1"> IVANKA UGOSTITELJSTVO d.o.o. za ugostiteljstvo i usluge, OIB 15042025443, Posavska 18/I, 44272 Lekenik zastupanog po punomoćniku Branko Štibrić</derivirana_varijabla>
  </DomainObject.Predmet.ProtustrankaFormatedWithAdressOIB>
  <DomainObject.Predmet.ProtustrankaWithAdress>
    <izvorni_sadrzaj>IVANKA UGOSTITELJSTVO d.o.o. za ugostiteljstvo i usluge Posavska 18/I, 44272 Lekenik</izvorni_sadrzaj>
    <derivirana_varijabla naziv="DomainObject.Predmet.ProtustrankaWithAdress_1">IVANKA UGOSTITELJSTVO d.o.o. za ugostiteljstvo i usluge Posavska 18/I, 44272 Lekenik</derivirana_varijabla>
  </DomainObject.Predmet.ProtustrankaWithAdress>
  <DomainObject.Predmet.ProtustrankaWithAdressOIB>
    <izvorni_sadrzaj>IVANKA UGOSTITELJSTVO d.o.o. za ugostiteljstvo i usluge, OIB 15042025443, Posavska 18/I, 44272 Lekenik</izvorni_sadrzaj>
    <derivirana_varijabla naziv="DomainObject.Predmet.ProtustrankaWithAdressOIB_1">IVANKA UGOSTITELJSTVO d.o.o. za ugostiteljstvo i usluge, OIB 15042025443, Posavska 18/I, 44272 Lekenik</derivirana_varijabla>
  </DomainObject.Predmet.ProtustrankaWithAdressOIB>
  <DomainObject.Predmet.ProtustrankaNazivFormated>
    <izvorni_sadrzaj>IVANKA UGOSTITELJSTVO d.o.o. za ugostiteljstvo i usluge</izvorni_sadrzaj>
    <derivirana_varijabla naziv="DomainObject.Predmet.ProtustrankaNazivFormated_1">IVANKA UGOSTITELJSTVO d.o.o. za ugostiteljstvo i usluge</derivirana_varijabla>
  </DomainObject.Predmet.ProtustrankaNazivFormated>
  <DomainObject.Predmet.ProtustrankaNazivFormatedOIB>
    <izvorni_sadrzaj>IVANKA UGOSTITELJSTVO d.o.o. za ugostiteljstvo i usluge, OIB 15042025443</izvorni_sadrzaj>
    <derivirana_varijabla naziv="DomainObject.Predmet.ProtustrankaNazivFormatedOIB_1">IVANKA UGOSTITELJSTVO d.o.o. za ugostiteljstvo i usluge, OIB 15042025443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IVANKA UGOSTITELJSTVO d.o.o. za ugostiteljstvo i usluge zastupanog po punomoćniku Branko Štibrić</item>
    </izvorni_sadrzaj>
    <derivirana_varijabla naziv="DomainObject.Predmet.ProtuStrankaListFormated_1">
      <item>IVANKA UGOSTITELJSTVO d.o.o. za ugostiteljstvo i usluge zastupanog po punomoćniku Branko Štibrić</item>
    </derivirana_varijabla>
  </DomainObject.Predmet.ProtuStrankaListFormated>
  <DomainObject.Predmet.ProtuStrankaListFormatedOIB>
    <izvorni_sadrzaj>
      <item>IVANKA UGOSTITELJSTVO d.o.o. za ugostiteljstvo i usluge, OIB 15042025443 zastupanog po punomoćniku Branko Štibrić</item>
    </izvorni_sadrzaj>
    <derivirana_varijabla naziv="DomainObject.Predmet.ProtuStrankaListFormatedOIB_1">
      <item>IVANKA UGOSTITELJSTVO d.o.o. za ugostiteljstvo i usluge, OIB 15042025443 zastupanog po punomoćniku Branko Štibrić</item>
    </derivirana_varijabla>
  </DomainObject.Predmet.ProtuStrankaListFormatedOIB>
  <DomainObject.Predmet.ProtuStrankaListFormatedWithAdress>
    <izvorni_sadrzaj>
      <item>IVANKA UGOSTITELJSTVO d.o.o. za ugostiteljstvo i usluge, Posavska 18/I, 44272 Lekenik zastupanog po punomoćniku Branko Štibrić</item>
    </izvorni_sadrzaj>
    <derivirana_varijabla naziv="DomainObject.Predmet.ProtuStrankaListFormatedWithAdress_1">
      <item>IVANKA UGOSTITELJSTVO d.o.o. za ugostiteljstvo i usluge, Posavska 18/I, 44272 Lekenik zastupanog po punomoćniku Branko Štibrić</item>
    </derivirana_varijabla>
  </DomainObject.Predmet.ProtuStrankaListFormatedWithAdress>
  <DomainObject.Predmet.ProtuStrankaListFormatedWithAdressOIB>
    <izvorni_sadrzaj>
      <item>IVANKA UGOSTITELJSTVO d.o.o. za ugostiteljstvo i usluge, OIB 15042025443, Posavska 18/I, 44272 Lekenik zastupanog po punomoćniku Branko Štibrić</item>
    </izvorni_sadrzaj>
    <derivirana_varijabla naziv="DomainObject.Predmet.ProtuStrankaListFormatedWithAdressOIB_1">
      <item>IVANKA UGOSTITELJSTVO d.o.o. za ugostiteljstvo i usluge, OIB 15042025443, Posavska 18/I, 44272 Lekenik zastupanog po punomoćniku Branko Štibrić</item>
    </derivirana_varijabla>
  </DomainObject.Predmet.ProtuStrankaListFormatedWithAdressOIB>
  <DomainObject.Predmet.ProtuStrankaListNazivFormated>
    <izvorni_sadrzaj>
      <item>IVANKA UGOSTITELJSTVO d.o.o. za ugostiteljstvo i usluge</item>
    </izvorni_sadrzaj>
    <derivirana_varijabla naziv="DomainObject.Predmet.ProtuStrankaListNazivFormated_1">
      <item>IVANKA UGOSTITELJSTVO d.o.o. za ugostiteljstvo i usluge</item>
    </derivirana_varijabla>
  </DomainObject.Predmet.ProtuStrankaListNazivFormated>
  <DomainObject.Predmet.ProtuStrankaListNazivFormatedOIB>
    <izvorni_sadrzaj>
      <item>IVANKA UGOSTITELJSTVO d.o.o. za ugostiteljstvo i usluge, OIB 15042025443</item>
    </izvorni_sadrzaj>
    <derivirana_varijabla naziv="DomainObject.Predmet.ProtuStrankaListNazivFormatedOIB_1">
      <item>IVANKA UGOSTITELJSTVO d.o.o. za ugostiteljstvo i usluge, OIB 15042025443</item>
    </derivirana_varijabla>
  </DomainObject.Predmet.ProtuStrankaListNazivFormatedOIB>
  <DomainObject.Predmet.OstaliListFormated>
    <izvorni_sadrzaj>
      <item>Branko Štibrić punomoćnik sudionika u postupku IVANKA UGOSTITELJSTVO d.o.o. za ugostiteljstvo i usluge</item>
    </izvorni_sadrzaj>
    <derivirana_varijabla naziv="DomainObject.Predmet.OstaliListFormated_1">
      <item>Branko Štibrić punomoćnik sudionika u postupku IVANKA UGOSTITELJSTVO d.o.o. za ugostiteljstvo i usluge</item>
    </derivirana_varijabla>
  </DomainObject.Predmet.OstaliListFormated>
  <DomainObject.Predmet.OstaliListFormatedOIB>
    <izvorni_sadrzaj>
      <item>Branko Štibrić, OIB 48310756132 punomoćnik sudionika u postupku IVANKA UGOSTITELJSTVO d.o.o. za ugostiteljstvo i usluge</item>
    </izvorni_sadrzaj>
    <derivirana_varijabla naziv="DomainObject.Predmet.OstaliListFormatedOIB_1">
      <item>Branko Štibrić, OIB 48310756132 punomoćnik sudionika u postupku IVANKA UGOSTITELJSTVO d.o.o. za ugostiteljstvo i usluge</item>
    </derivirana_varijabla>
  </DomainObject.Predmet.OstaliListFormatedOIB>
  <DomainObject.Predmet.OstaliListFormatedWithAdress>
    <izvorni_sadrzaj>
      <item>Branko Štibrić, Cerje Letovaničko 39, 44272 Cerje Letovanićko punomoćnik sudionika u postupku IVANKA UGOSTITELJSTVO d.o.o. za ugostiteljstvo i usluge</item>
    </izvorni_sadrzaj>
    <derivirana_varijabla naziv="DomainObject.Predmet.OstaliListFormatedWithAdress_1">
      <item>Branko Štibrić, Cerje Letovaničko 39, 44272 Cerje Letovanićko punomoćnik sudionika u postupku IVANKA UGOSTITELJSTVO d.o.o. za ugostiteljstvo i usluge</item>
    </derivirana_varijabla>
  </DomainObject.Predmet.OstaliListFormatedWithAdress>
  <DomainObject.Predmet.OstaliListFormatedWithAdressOIB>
    <izvorni_sadrzaj>
      <item>Branko Štibrić, OIB 48310756132, Cerje Letovaničko 39, 44272 Cerje Letovanićko punomoćnik sudionika u postupku IVANKA UGOSTITELJSTVO d.o.o. za ugostiteljstvo i usluge</item>
    </izvorni_sadrzaj>
    <derivirana_varijabla naziv="DomainObject.Predmet.OstaliListFormatedWithAdressOIB_1">
      <item>Branko Štibrić, OIB 48310756132, Cerje Letovaničko 39, 44272 Cerje Letovanićko punomoćnik sudionika u postupku IVANKA UGOSTITELJSTVO d.o.o. za ugostiteljstvo i usluge</item>
    </derivirana_varijabla>
  </DomainObject.Predmet.OstaliListFormatedWithAdressOIB>
  <DomainObject.Predmet.OstaliListNazivFormated>
    <izvorni_sadrzaj>
      <item>Branko Štibrić</item>
    </izvorni_sadrzaj>
    <derivirana_varijabla naziv="DomainObject.Predmet.OstaliListNazivFormated_1">
      <item>Branko Štibrić</item>
    </derivirana_varijabla>
  </DomainObject.Predmet.OstaliListNazivFormated>
  <DomainObject.Predmet.OstaliListNazivFormatedOIB>
    <izvorni_sadrzaj>
      <item>Branko Štibrić, OIB 48310756132</item>
    </izvorni_sadrzaj>
    <derivirana_varijabla naziv="DomainObject.Predmet.OstaliListNazivFormatedOIB_1">
      <item>Branko Štibrić, OIB 48310756132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IVANKA UGOSTITELJSTVO d.o.o. za ugostiteljstvo i usluge</izvorni_sadrzaj>
    <derivirana_varijabla naziv="DomainObject.Predmet.ProtustrankaIDrugi_1">IVANKA UGOSTITELJSTVO 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IVANKA UGOSTITELJSTVO d.o.o. za ugostiteljstvo i usluge, OIB 15042025443, Posavska 18/I, 44272 Lekenik</izvorni_sadrzaj>
    <derivirana_varijabla naziv="DomainObject.Predmet.ProtustrankaIDrugiAdressOIB_1">IVANKA UGOSTITELJSTVO d.o.o. za ugostiteljstvo i usluge, OIB 15042025443, Posavska 18/I,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IVANKA UGOSTITELJSTVO d.o.o. za ugostiteljstvo i usluge</item>
      <item>Branko Štibrić</item>
    </izvorni_sadrzaj>
    <derivirana_varijabla naziv="DomainObject.Predmet.SudioniciListNaziv_1">
      <item>FINA Regionalni centar Zagreb</item>
      <item>IVANKA UGOSTITELJSTVO d.o.o. za ugostiteljstvo i usluge</item>
      <item>Branko Štibrić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IVANKA UGOSTITELJSTVO d.o.o. za ugostiteljstvo i usluge, OIB 15042025443, Posavska 18/I,44272 Lekenik</item>
      <item>Branko Štibrić, OIB 48310756132, Cerje Letovaničko 39,44272 Cerje Letovanićko</item>
    </izvorni_sadrzaj>
    <derivirana_varijabla naziv="DomainObject.Predmet.SudioniciListAdressOIB_1">
      <item>FINA Regionalni centar Zagreb, OIB 85821130368, Trg svibanjskih žrtava 1995. 1,10000 Zagreb</item>
      <item>IVANKA UGOSTITELJSTVO d.o.o. za ugostiteljstvo i usluge, OIB 15042025443, Posavska 18/I,44272 Lekenik</item>
      <item>Branko Štibrić, OIB 48310756132, Cerje Letovaničko 39,44272 Cerje Letovanićko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15042025443</item>
      <item>, OIB 48310756132</item>
    </izvorni_sadrzaj>
    <derivirana_varijabla naziv="DomainObject.Predmet.SudioniciListNazivOIB_1">
      <item>, OIB 85821130368</item>
      <item>, OIB 15042025443</item>
      <item>, OIB 48310756132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792</properties:Characters>
  <properties:Lines>50</properties:Lines>
  <properties:Paragraphs>21</properties:Paragraphs>
  <properties:TotalTime>344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2016-04-16T11:59:00Z</cp:lastPrinted>
  <dcterms:modified xmlns:xsi="http://www.w3.org/2001/XMLSchema-instance" xsi:type="dcterms:W3CDTF">2016-04-16T12:01:00Z</dcterms:modified>
  <cp:revision>211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