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fcec1" w14:paraId="94fcec1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69171F">
        <w:t>7005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69171F">
        <w:rPr>
          <w:rFonts w:cs="Times New Roman" w:eastAsia="Times New Roman"/>
          <w:szCs w:val="20"/>
          <w:lang w:eastAsia="hr-HR"/>
        </w:rPr>
        <w:t>ŽIDAK DUBRAVA j.d.o.o.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r w:rsidR="0069171F">
        <w:rPr>
          <w:rFonts w:cs="Times New Roman" w:eastAsia="Times New Roman"/>
          <w:szCs w:val="20"/>
          <w:lang w:eastAsia="hr-HR"/>
        </w:rPr>
        <w:t>Zvonimira Ljevakovića 11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69171F">
        <w:rPr>
          <w:rFonts w:cs="Times New Roman" w:eastAsia="Times New Roman"/>
          <w:szCs w:val="20"/>
          <w:lang w:eastAsia="hr-HR"/>
        </w:rPr>
        <w:t>828954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69171F">
        <w:rPr>
          <w:rFonts w:cs="Times New Roman" w:eastAsia="Times New Roman"/>
          <w:szCs w:val="20"/>
          <w:lang w:eastAsia="hr-HR"/>
        </w:rPr>
        <w:t>41124824014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69171F">
        <w:rPr>
          <w:rFonts w:cs="Times New Roman" w:eastAsia="Times New Roman"/>
          <w:szCs w:val="20"/>
          <w:lang w:eastAsia="hr-HR"/>
        </w:rPr>
        <w:t>ŽIDAK DUBRAVA j.d.o.o., Zagreb, Zvonimira Ljevakovića 11, MBS: 080828954, OIB: 41124824014</w:t>
      </w:r>
      <w:r w:rsidR="00DA0F22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69171F">
        <w:rPr>
          <w:rFonts w:cs="Times New Roman" w:eastAsia="Times New Roman"/>
          <w:szCs w:val="20"/>
          <w:lang w:eastAsia="hr-HR"/>
        </w:rPr>
        <w:t>ŽIDAK DUBRAVA j.d.o.o., Zagreb, Zvonimira Ljevakovića 11, MBS: 080828954, OIB: 41124824014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0E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D17E3"/>
    <w:rsid w:val="00612636"/>
    <w:rsid w:val="0069171F"/>
    <w:rsid w:val="00721C2C"/>
    <w:rsid w:val="00773500"/>
    <w:rsid w:val="007867D2"/>
    <w:rsid w:val="007A1913"/>
    <w:rsid w:val="007C124B"/>
    <w:rsid w:val="007E4EB5"/>
    <w:rsid w:val="00861D6E"/>
    <w:rsid w:val="008D30E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D3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D3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7005</izvorni_sadrzaj>
    <derivirana_varijabla naziv="DomainObject.Predmet.Broj_1">7005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St-7005/2015</izvorni_sadrzaj>
    <derivirana_varijabla naziv="DomainObject.Predmet.OznakaBroj_1">St-7005/2015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ŽIDAK DUBRAVA j.d.o.o. zastupanog po punomoćniku Marijan Židak</izvorni_sadrzaj>
    <derivirana_varijabla naziv="DomainObject.Predmet.ProtustrankaFormated_1">  ŽIDAK DUBRAVA j.d.o.o. zastupanog po punomoćniku Marijan Židak</derivirana_varijabla>
  </DomainObject.Predmet.ProtustrankaFormated>
  <DomainObject.Predmet.ProtustrankaFormatedOIB>
    <izvorni_sadrzaj>  ŽIDAK DUBRAVA j.d.o.o., OIB 41124824014 zastupanog po punomoćniku Marijan Židak</izvorni_sadrzaj>
    <derivirana_varijabla naziv="DomainObject.Predmet.ProtustrankaFormatedOIB_1">  ŽIDAK DUBRAVA j.d.o.o., OIB 41124824014 zastupanog po punomoćniku Marijan Židak</derivirana_varijabla>
  </DomainObject.Predmet.ProtustrankaFormatedOIB>
  <DomainObject.Predmet.ProtustrankaFormatedWithAdress>
    <izvorni_sadrzaj> ŽIDAK DUBRAVA j.d.o.o., Zvonimira Ljevakovića 11, 10000 Zagreb zastupanog po punomoćniku Marijan Židak</izvorni_sadrzaj>
    <derivirana_varijabla naziv="DomainObject.Predmet.ProtustrankaFormatedWithAdress_1"> ŽIDAK DUBRAVA j.d.o.o., Zvonimira Ljevakovića 11, 10000 Zagreb zastupanog po punomoćniku Marijan Židak</derivirana_varijabla>
  </DomainObject.Predmet.ProtustrankaFormatedWithAdress>
  <DomainObject.Predmet.ProtustrankaFormatedWithAdressOIB>
    <izvorni_sadrzaj> ŽIDAK DUBRAVA j.d.o.o., OIB 41124824014, Zvonimira Ljevakovića 11, 10000 Zagreb zastupanog po punomoćniku Marijan Židak</izvorni_sadrzaj>
    <derivirana_varijabla naziv="DomainObject.Predmet.ProtustrankaFormatedWithAdressOIB_1"> ŽIDAK DUBRAVA j.d.o.o., OIB 41124824014, Zvonimira Ljevakovića 11, 10000 Zagreb zastupanog po punomoćniku Marijan Židak</derivirana_varijabla>
  </DomainObject.Predmet.ProtustrankaFormatedWithAdressOIB>
  <DomainObject.Predmet.ProtustrankaWithAdress>
    <izvorni_sadrzaj>ŽIDAK DUBRAVA j.d.o.o. Zvonimira Ljevakovića 11, 10000 Zagreb</izvorni_sadrzaj>
    <derivirana_varijabla naziv="DomainObject.Predmet.ProtustrankaWithAdress_1">ŽIDAK DUBRAVA j.d.o.o. Zvonimira Ljevakovića 11, 10000 Zagreb</derivirana_varijabla>
  </DomainObject.Predmet.ProtustrankaWithAdress>
  <DomainObject.Predmet.ProtustrankaWithAdressOIB>
    <izvorni_sadrzaj>ŽIDAK DUBRAVA j.d.o.o., OIB 41124824014, Zvonimira Ljevakovića 11, 10000 Zagreb</izvorni_sadrzaj>
    <derivirana_varijabla naziv="DomainObject.Predmet.ProtustrankaWithAdressOIB_1">ŽIDAK DUBRAVA j.d.o.o., OIB 41124824014, Zvonimira Ljevakovića 11, 10000 Zagreb</derivirana_varijabla>
  </DomainObject.Predmet.ProtustrankaWithAdressOIB>
  <DomainObject.Predmet.ProtustrankaNazivFormated>
    <izvorni_sadrzaj>ŽIDAK DUBRAVA j.d.o.o.</izvorni_sadrzaj>
    <derivirana_varijabla naziv="DomainObject.Predmet.ProtustrankaNazivFormated_1">ŽIDAK DUBRAVA j.d.o.o.</derivirana_varijabla>
  </DomainObject.Predmet.ProtustrankaNazivFormated>
  <DomainObject.Predmet.ProtustrankaNazivFormatedOIB>
    <izvorni_sadrzaj>ŽIDAK DUBRAVA j.d.o.o., OIB 41124824014</izvorni_sadrzaj>
    <derivirana_varijabla naziv="DomainObject.Predmet.ProtustrankaNazivFormatedOIB_1">ŽIDAK DUBRAVA j.d.o.o., OIB 41124824014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ŽIDAK DUBRAVA j.d.o.o. zastupanog po punomoćniku Marijan Židak</item>
    </izvorni_sadrzaj>
    <derivirana_varijabla naziv="DomainObject.Predmet.ProtuStrankaListFormated_1">
      <item>ŽIDAK DUBRAVA j.d.o.o. zastupanog po punomoćniku Marijan Židak</item>
    </derivirana_varijabla>
  </DomainObject.Predmet.ProtuStrankaListFormated>
  <DomainObject.Predmet.ProtuStrankaListFormatedOIB>
    <izvorni_sadrzaj>
      <item>ŽIDAK DUBRAVA j.d.o.o., OIB 41124824014 zastupanog po punomoćniku Marijan Židak</item>
    </izvorni_sadrzaj>
    <derivirana_varijabla naziv="DomainObject.Predmet.ProtuStrankaListFormatedOIB_1">
      <item>ŽIDAK DUBRAVA j.d.o.o., OIB 41124824014 zastupanog po punomoćniku Marijan Židak</item>
    </derivirana_varijabla>
  </DomainObject.Predmet.ProtuStrankaListFormatedOIB>
  <DomainObject.Predmet.ProtuStrankaListFormatedWithAdress>
    <izvorni_sadrzaj>
      <item>ŽIDAK DUBRAVA j.d.o.o., Zvonimira Ljevakovića 11, 10000 Zagreb zastupanog po punomoćniku Marijan Židak</item>
    </izvorni_sadrzaj>
    <derivirana_varijabla naziv="DomainObject.Predmet.ProtuStrankaListFormatedWithAdress_1">
      <item>ŽIDAK DUBRAVA j.d.o.o., Zvonimira Ljevakovića 11, 10000 Zagreb zastupanog po punomoćniku Marijan Židak</item>
    </derivirana_varijabla>
  </DomainObject.Predmet.ProtuStrankaListFormatedWithAdress>
  <DomainObject.Predmet.ProtuStrankaListFormatedWithAdressOIB>
    <izvorni_sadrzaj>
      <item>ŽIDAK DUBRAVA j.d.o.o., OIB 41124824014, Zvonimira Ljevakovića 11, 10000 Zagreb zastupanog po punomoćniku Marijan Židak</item>
    </izvorni_sadrzaj>
    <derivirana_varijabla naziv="DomainObject.Predmet.ProtuStrankaListFormatedWithAdressOIB_1">
      <item>ŽIDAK DUBRAVA j.d.o.o., OIB 41124824014, Zvonimira Ljevakovića 11, 10000 Zagreb zastupanog po punomoćniku Marijan Židak</item>
    </derivirana_varijabla>
  </DomainObject.Predmet.ProtuStrankaListFormatedWithAdressOIB>
  <DomainObject.Predmet.ProtuStrankaListNazivFormated>
    <izvorni_sadrzaj>
      <item>ŽIDAK DUBRAVA j.d.o.o.</item>
    </izvorni_sadrzaj>
    <derivirana_varijabla naziv="DomainObject.Predmet.ProtuStrankaListNazivFormated_1">
      <item>ŽIDAK DUBRAVA j.d.o.o.</item>
    </derivirana_varijabla>
  </DomainObject.Predmet.ProtuStrankaListNazivFormated>
  <DomainObject.Predmet.ProtuStrankaListNazivFormatedOIB>
    <izvorni_sadrzaj>
      <item>ŽIDAK DUBRAVA j.d.o.o., OIB 41124824014</item>
    </izvorni_sadrzaj>
    <derivirana_varijabla naziv="DomainObject.Predmet.ProtuStrankaListNazivFormatedOIB_1">
      <item>ŽIDAK DUBRAVA j.d.o.o., OIB 41124824014</item>
    </derivirana_varijabla>
  </DomainObject.Predmet.ProtuStrankaListNazivFormatedOIB>
  <DomainObject.Predmet.OstaliListFormated>
    <izvorni_sadrzaj>
      <item>Marijan Židak punomoćnik sudionika u postupku ŽIDAK DUBRAVA j.d.o.o.</item>
    </izvorni_sadrzaj>
    <derivirana_varijabla naziv="DomainObject.Predmet.OstaliListFormated_1">
      <item>Marijan Židak punomoćnik sudionika u postupku ŽIDAK DUBRAVA j.d.o.o.</item>
    </derivirana_varijabla>
  </DomainObject.Predmet.OstaliListFormated>
  <DomainObject.Predmet.OstaliListFormatedOIB>
    <izvorni_sadrzaj>
      <item>Marijan Židak, OIB 75920376673 punomoćnik sudionika u postupku ŽIDAK DUBRAVA j.d.o.o.</item>
    </izvorni_sadrzaj>
    <derivirana_varijabla naziv="DomainObject.Predmet.OstaliListFormatedOIB_1">
      <item>Marijan Židak, OIB 75920376673 punomoćnik sudionika u postupku ŽIDAK DUBRAVA j.d.o.o.</item>
    </derivirana_varijabla>
  </DomainObject.Predmet.OstaliListFormatedOIB>
  <DomainObject.Predmet.OstaliListFormatedWithAdress>
    <izvorni_sadrzaj>
      <item>Marijan Židak, Ulica Zvonimira Ljevakovića 11, 10000 Zagreb punomoćnik sudionika u postupku ŽIDAK DUBRAVA j.d.o.o.</item>
    </izvorni_sadrzaj>
    <derivirana_varijabla naziv="DomainObject.Predmet.OstaliListFormatedWithAdress_1">
      <item>Marijan Židak, Ulica Zvonimira Ljevakovića 11, 10000 Zagreb punomoćnik sudionika u postupku ŽIDAK DUBRAVA j.d.o.o.</item>
    </derivirana_varijabla>
  </DomainObject.Predmet.OstaliListFormatedWithAdress>
  <DomainObject.Predmet.OstaliListFormatedWithAdressOIB>
    <izvorni_sadrzaj>
      <item>Marijan Židak, OIB 75920376673, Ulica Zvonimira Ljevakovića 11, 10000 Zagreb punomoćnik sudionika u postupku ŽIDAK DUBRAVA j.d.o.o.</item>
    </izvorni_sadrzaj>
    <derivirana_varijabla naziv="DomainObject.Predmet.OstaliListFormatedWithAdressOIB_1">
      <item>Marijan Židak, OIB 75920376673, Ulica Zvonimira Ljevakovića 11, 10000 Zagreb punomoćnik sudionika u postupku ŽIDAK DUBRAVA j.d.o.o.</item>
    </derivirana_varijabla>
  </DomainObject.Predmet.OstaliListFormatedWithAdressOIB>
  <DomainObject.Predmet.OstaliListNazivFormated>
    <izvorni_sadrzaj>
      <item>Marijan Židak</item>
    </izvorni_sadrzaj>
    <derivirana_varijabla naziv="DomainObject.Predmet.OstaliListNazivFormated_1">
      <item>Marijan Židak</item>
    </derivirana_varijabla>
  </DomainObject.Predmet.OstaliListNazivFormated>
  <DomainObject.Predmet.OstaliListNazivFormatedOIB>
    <izvorni_sadrzaj>
      <item>Marijan Židak, OIB 75920376673</item>
    </izvorni_sadrzaj>
    <derivirana_varijabla naziv="DomainObject.Predmet.OstaliListNazivFormatedOIB_1">
      <item>Marijan Židak, OIB 75920376673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ŽIDAK DUBRAVA j.d.o.o.</izvorni_sadrzaj>
    <derivirana_varijabla naziv="DomainObject.Predmet.ProtustrankaIDrugi_1">ŽIDAK DUBRAVA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ŽIDAK DUBRAVA j.d.o.o., OIB 41124824014, Zvonimira Ljevakovića 11, 10000 Zagreb</izvorni_sadrzaj>
    <derivirana_varijabla naziv="DomainObject.Predmet.ProtustrankaIDrugiAdressOIB_1">ŽIDAK DUBRAVA j.d.o.o., OIB 41124824014, Zvonimira Ljevakovića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ŽIDAK DUBRAVA j.d.o.o.</item>
      <item>Marijan Židak</item>
    </izvorni_sadrzaj>
    <derivirana_varijabla naziv="DomainObject.Predmet.SudioniciListNaziv_1">
      <item>FINA Regionalni centar Zagreb</item>
      <item>ŽIDAK DUBRAVA j.d.o.o.</item>
      <item>Marijan Židak</item>
    </derivirana_varijabla>
  </DomainObject.Predmet.SudioniciListNaziv>
  <DomainObject.Predmet.SudioniciListAdressOIB>
    <izvorni_sadrzaj>
      <item>FINA Regionalni centar Zagreb, OIB 85821130368, Trg svibanjskih žrtava 1995.1,10000 Zagreb</item>
      <item>ŽIDAK DUBRAVA j.d.o.o., OIB 41124824014, Zvonimira Ljevakovića 11,10000 Zagreb</item>
      <item>Marijan Židak, OIB 75920376673, Ulica Zvonimira Ljevakovića 11,10000 Zagreb</item>
    </izvorni_sadrzaj>
    <derivirana_varijabla naziv="DomainObject.Predmet.SudioniciListAdressOIB_1">
      <item>FINA Regionalni centar Zagreb, OIB 85821130368, Trg svibanjskih žrtava 1995.1,10000 Zagreb</item>
      <item>ŽIDAK DUBRAVA j.d.o.o., OIB 41124824014, Zvonimira Ljevakovića 11,10000 Zagreb</item>
      <item>Marijan Židak, OIB 75920376673, Ulica Zvonimira Ljevakovića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41124824014</item>
      <item>, OIB 75920376673</item>
    </izvorni_sadrzaj>
    <derivirana_varijabla naziv="DomainObject.Predmet.SudioniciListNazivOIB_1">
      <item>, OIB 85821130368</item>
      <item>, OIB 41124824014</item>
      <item>, OIB 75920376673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1845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2016-02-22T08:03:00Z</dcterms:created>
  <dc:creator>Ivana Manestar</dc:creator>
  <cp:lastModifiedBy>Ksenija Nol</cp:lastModifiedBy>
  <cp:lastPrinted>2016-02-22T09:12:00Z</cp:lastPrinted>
  <dcterms:modified xmlns:xsi="http://www.w3.org/2001/XMLSchema-instance" xsi:type="dcterms:W3CDTF">2016-02-22T09:12:00Z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