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19c5" w14:paraId="06a19c5" w:rsidRDefault="00052B7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739140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52B7F" w:rsidR="00AE649C" w:rsidRPr="00B76F3C">
      <w:pPr>
        <w:pStyle w:val="NormaleSPIS"/>
        <w:ind w:firstLine="0"/>
      </w:pPr>
    </w:p>
    <w:p w:rsidRDefault="00052B7F" w:rsidP="00052B7F" w:rsidR="00052B7F">
      <w:pPr>
        <w:spacing w:after="0"/>
        <w:jc w:val="both"/>
      </w:pPr>
      <w:r>
        <w:t xml:space="preserve">           Republika Hrvatska</w:t>
      </w:r>
    </w:p>
    <w:p w:rsidRDefault="00052B7F" w:rsidP="00052B7F" w:rsidR="00052B7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52B7F" w:rsidP="00052B7F" w:rsidR="00052B7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 xml:space="preserve">  </w:t>
      </w:r>
      <w:r w:rsidR="00A50685">
        <w:rPr>
          <w:rFonts w:cs="Times New Roman" w:eastAsia="Times New Roman"/>
          <w:noProof/>
          <w:szCs w:val="20"/>
          <w:lang w:eastAsia="hr-HR"/>
        </w:rPr>
        <w:t>Poslovni broj: 5. St-361/2017-19</w:t>
      </w:r>
      <w:bookmarkStart w:name="_GoBack" w:id="0"/>
      <w:bookmarkEnd w:id="0"/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52B7F">
        <w:rPr>
          <w:rFonts w:cs="Times New Roman" w:eastAsia="Times New Roman"/>
          <w:szCs w:val="20"/>
          <w:lang w:eastAsia="hr-HR"/>
        </w:rPr>
        <w:t>R J E Š E N J E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2B7F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stečajnom postupku nad dužnikom </w:t>
      </w:r>
      <w:r w:rsidRPr="00052B7F">
        <w:rPr>
          <w:rFonts w:cs="Times New Roman" w:eastAsia="SimSun"/>
          <w:szCs w:val="20"/>
          <w:lang w:eastAsia="zh-CN"/>
        </w:rPr>
        <w:t xml:space="preserve">SAN PETER – društvo s ograničenom odgovornošću za proizvodnju, trgovinu i usluge, Sveti Petar, </w:t>
      </w:r>
      <w:proofErr w:type="spellStart"/>
      <w:r w:rsidRPr="00052B7F">
        <w:rPr>
          <w:rFonts w:cs="Times New Roman" w:eastAsia="SimSun"/>
          <w:szCs w:val="20"/>
          <w:lang w:eastAsia="zh-CN"/>
        </w:rPr>
        <w:t>Harambašina</w:t>
      </w:r>
      <w:proofErr w:type="spellEnd"/>
      <w:r w:rsidRPr="00052B7F">
        <w:rPr>
          <w:rFonts w:cs="Times New Roman" w:eastAsia="SimSun"/>
          <w:szCs w:val="20"/>
          <w:lang w:eastAsia="zh-CN"/>
        </w:rPr>
        <w:t xml:space="preserve"> 108, MBS: 070083528, OIB: 93183880993,</w:t>
      </w:r>
      <w:r w:rsidRPr="00052B7F">
        <w:rPr>
          <w:rFonts w:cs="Times New Roman" w:eastAsia="Times New Roman"/>
          <w:lang w:eastAsia="hr-HR"/>
        </w:rPr>
        <w:t xml:space="preserve"> </w:t>
      </w:r>
      <w:r w:rsidRPr="00052B7F">
        <w:rPr>
          <w:rFonts w:cs="Times New Roman" w:eastAsia="Times New Roman"/>
          <w:szCs w:val="20"/>
          <w:lang w:eastAsia="hr-HR"/>
        </w:rPr>
        <w:t>nakon ispitnog ročišta održanog 16. ožujka 2018., 18. svibnja 2018.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52B7F">
        <w:rPr>
          <w:rFonts w:cs="Times New Roman" w:eastAsia="Times New Roman"/>
          <w:szCs w:val="20"/>
          <w:lang w:eastAsia="hr-HR"/>
        </w:rPr>
        <w:t>r i j e š i o  j e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052B7F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B7F">
        <w:rPr>
          <w:rFonts w:cs="Times New Roman" w:eastAsia="Times New Roman"/>
          <w:lang w:eastAsia="hr-HR"/>
        </w:rPr>
        <w:t>II viši isplatni red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2410"/>
        <w:gridCol w:w="1701"/>
        <w:gridCol w:w="2977"/>
        <w:gridCol w:w="1984"/>
      </w:tblGrid>
      <w:tr w:rsidTr="00052B7F" w:rsidR="00052B7F" w:rsidRPr="00052B7F">
        <w:trPr>
          <w:trHeight w:val="853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bCs/>
                <w:color w:val="000000"/>
                <w:lang w:eastAsia="hr-HR"/>
              </w:rPr>
              <w:t>Ime i prezime/tvrtka ili 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bCs/>
                <w:color w:val="000000"/>
                <w:lang w:eastAsia="hr-HR"/>
              </w:rPr>
              <w:t>Adresa/ sjedište vjerovnika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bCs/>
                <w:color w:val="000000"/>
                <w:lang w:eastAsia="hr-HR"/>
              </w:rPr>
              <w:t>Iznos tražbine (kn)</w:t>
            </w:r>
          </w:p>
        </w:tc>
      </w:tr>
      <w:tr w:rsidTr="00052B7F" w:rsidR="00052B7F" w:rsidRPr="00052B7F">
        <w:trPr>
          <w:trHeight w:val="588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ZAGREBAČKA BANKA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92963223473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Zagreb, Trg bana Josipa Jelačića 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 xml:space="preserve">462.322,96 </w:t>
            </w:r>
          </w:p>
        </w:tc>
      </w:tr>
      <w:tr w:rsidTr="00052B7F" w:rsidR="00052B7F" w:rsidRPr="00052B7F">
        <w:trPr>
          <w:trHeight w:val="409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MEGAKO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90076797072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Donje Ladanje, Vladimira Nazora 125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14.068,78</w:t>
            </w:r>
          </w:p>
        </w:tc>
      </w:tr>
      <w:tr w:rsidTr="00052B7F" w:rsidR="00052B7F" w:rsidRPr="00052B7F">
        <w:trPr>
          <w:trHeight w:val="679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ZAGREBAČKI HOLDING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85584865987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Zagreb, Ulica grada Vukovara 41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280,26</w:t>
            </w:r>
          </w:p>
        </w:tc>
      </w:tr>
      <w:tr w:rsidTr="00052B7F" w:rsidR="00052B7F" w:rsidRPr="00052B7F">
        <w:trPr>
          <w:trHeight w:val="408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HP - HRVATSKA POŠTA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87311810356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 xml:space="preserve">Zagreb, </w:t>
            </w:r>
            <w:proofErr w:type="spellStart"/>
            <w:r w:rsidRPr="00052B7F">
              <w:rPr>
                <w:rFonts w:cs="Times New Roman" w:eastAsia="Times New Roman"/>
                <w:color w:val="000000"/>
                <w:lang w:eastAsia="hr-HR"/>
              </w:rPr>
              <w:t>Jurišićeva</w:t>
            </w:r>
            <w:proofErr w:type="spellEnd"/>
            <w:r w:rsidRPr="00052B7F">
              <w:rPr>
                <w:rFonts w:cs="Times New Roman" w:eastAsia="Times New Roman"/>
                <w:color w:val="000000"/>
                <w:lang w:eastAsia="hr-HR"/>
              </w:rPr>
              <w:t xml:space="preserve"> 13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972,14</w:t>
            </w:r>
          </w:p>
        </w:tc>
      </w:tr>
      <w:tr w:rsidTr="00052B7F" w:rsidR="00052B7F" w:rsidRPr="00052B7F">
        <w:trPr>
          <w:trHeight w:val="363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HRVATSKA RADIOTELEVIZIJA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lang w:eastAsia="hr-HR"/>
              </w:rPr>
              <w:t>68419124305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Zagreb, Prisavlje 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14.854,12</w:t>
            </w:r>
          </w:p>
        </w:tc>
      </w:tr>
      <w:tr w:rsidTr="00052B7F" w:rsidR="00052B7F" w:rsidRPr="00052B7F">
        <w:trPr>
          <w:trHeight w:val="253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VIPNET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29524210204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Zagreb, Vrtni put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 xml:space="preserve">24.275,06 </w:t>
            </w:r>
          </w:p>
        </w:tc>
      </w:tr>
      <w:tr w:rsidTr="00052B7F" w:rsidR="00052B7F" w:rsidRPr="00052B7F">
        <w:trPr>
          <w:trHeight w:val="451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HEP ELEKTRA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43965974818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Zagreb, Ulica grada Vukovara 37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6.767,07</w:t>
            </w:r>
          </w:p>
        </w:tc>
      </w:tr>
      <w:tr w:rsidTr="00052B7F" w:rsidR="00052B7F" w:rsidRPr="00052B7F">
        <w:trPr>
          <w:trHeight w:val="274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TRIGLAV OSIGURANJE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29743547503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 xml:space="preserve">Zagreb, Antuna </w:t>
            </w:r>
            <w:proofErr w:type="spellStart"/>
            <w:r w:rsidRPr="00052B7F">
              <w:rPr>
                <w:rFonts w:cs="Times New Roman" w:eastAsia="Times New Roman"/>
                <w:color w:val="000000"/>
                <w:lang w:eastAsia="hr-HR"/>
              </w:rPr>
              <w:t>Heinza</w:t>
            </w:r>
            <w:proofErr w:type="spellEnd"/>
            <w:r w:rsidRPr="00052B7F">
              <w:rPr>
                <w:rFonts w:cs="Times New Roman" w:eastAsia="Times New Roman"/>
                <w:color w:val="000000"/>
                <w:lang w:eastAsia="hr-HR"/>
              </w:rPr>
              <w:t xml:space="preserve"> 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7.304,16</w:t>
            </w:r>
          </w:p>
        </w:tc>
      </w:tr>
      <w:tr w:rsidTr="00052B7F" w:rsidR="00052B7F" w:rsidRPr="00052B7F">
        <w:trPr>
          <w:trHeight w:val="274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 xml:space="preserve">GENERAL LOGISTICS SYSTEMS CROATIA d.o.o.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88360795357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proofErr w:type="spellStart"/>
            <w:r w:rsidRPr="00052B7F">
              <w:rPr>
                <w:rFonts w:cs="Times New Roman" w:eastAsia="Times New Roman"/>
                <w:color w:val="000000"/>
                <w:lang w:eastAsia="hr-HR"/>
              </w:rPr>
              <w:t>Popovec</w:t>
            </w:r>
            <w:proofErr w:type="spellEnd"/>
            <w:r w:rsidRPr="00052B7F">
              <w:rPr>
                <w:rFonts w:cs="Times New Roman" w:eastAsia="Times New Roman"/>
                <w:color w:val="000000"/>
                <w:lang w:eastAsia="hr-HR"/>
              </w:rPr>
              <w:t>, Varaždinska 116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3.118,02</w:t>
            </w:r>
          </w:p>
        </w:tc>
      </w:tr>
      <w:tr w:rsidTr="00052B7F" w:rsidR="00052B7F" w:rsidRPr="00052B7F">
        <w:trPr>
          <w:trHeight w:val="165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FINA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85821130368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Zagreb, Ulica grada Vukovara 70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680,94</w:t>
            </w:r>
          </w:p>
        </w:tc>
      </w:tr>
      <w:tr w:rsidTr="00052B7F" w:rsidR="00052B7F" w:rsidRPr="00052B7F">
        <w:trPr>
          <w:trHeight w:val="446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lastRenderedPageBreak/>
              <w:t>CROATIA OSIGURANJE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26187994862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Zagreb, Vatroslava Jagića 33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 xml:space="preserve">70.624,39 </w:t>
            </w:r>
          </w:p>
        </w:tc>
      </w:tr>
      <w:tr w:rsidTr="00052B7F" w:rsidR="00052B7F" w:rsidRPr="00052B7F">
        <w:trPr>
          <w:trHeight w:val="519"/>
        </w:trPr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EOS MATRIX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76674680107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>Zagreb, Horvatova 82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52B7F" w:rsidP="00052B7F" w:rsidR="00052B7F" w:rsidRPr="00052B7F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052B7F">
              <w:rPr>
                <w:rFonts w:cs="Times New Roman" w:eastAsia="Times New Roman"/>
                <w:color w:val="000000"/>
                <w:lang w:eastAsia="hr-HR"/>
              </w:rPr>
              <w:t xml:space="preserve">21.851,24 </w:t>
            </w:r>
          </w:p>
        </w:tc>
      </w:tr>
    </w:tbl>
    <w:p w:rsidRDefault="00052B7F" w:rsidP="00052B7F" w:rsidR="00052B7F" w:rsidRPr="00052B7F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052B7F">
        <w:rPr>
          <w:rFonts w:cs="Times New Roman" w:eastAsia="Times New Roman"/>
          <w:noProof/>
        </w:rPr>
        <w:t xml:space="preserve">                    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>Na ispitnom ročištu koje je održano 16. ožujka 2018. ispitane su sve prijavljene tražbine prema svojim iznosima i redu.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052B7F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052B7F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>Tražbine navedene izreci ovoga rješenja stečajni upravitelj nije osporio, a niti je to učinio tko od nazočnih stečajnih vjerovnika. Stoga se te tražbine, temeljem čl.263. SZ, smatraju utvrđenim.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ab/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>U Bjelovaru 18. svibnja 2018.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 xml:space="preserve">                 Stečajna sutkinja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 xml:space="preserve">                      Marija Petrina Kubica v.r.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52B7F" w:rsidP="00052B7F" w:rsidR="00052B7F" w:rsidRPr="00052B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noProof/>
          <w:szCs w:val="20"/>
          <w:lang w:eastAsia="hr-HR"/>
        </w:rPr>
        <w:t xml:space="preserve">                       Željka Vitez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52B7F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052B7F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2B7F" w:rsidP="00052B7F" w:rsidR="00052B7F" w:rsidRPr="00052B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52B7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31346"/>
      <w:docPartObj>
        <w:docPartGallery w:val="Page Numbers (Top of Page)"/>
        <w:docPartUnique/>
      </w:docPartObj>
    </w:sdtPr>
    <w:sdtEndPr/>
    <w:sdtContent>
      <w:p w:rsidRDefault="00052B7F" w:rsidP="00052B7F" w:rsidR="00052B7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685">
          <w:t>2</w:t>
        </w:r>
        <w:r>
          <w:fldChar w:fldCharType="end"/>
        </w:r>
      </w:p>
    </w:sdtContent>
  </w:sdt>
  <w:p w:rsidRDefault="00A50685" w:rsidP="00052B7F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>
      <w:rPr>
        <w:rFonts w:cs="Times New Roman" w:eastAsia="Times New Roman"/>
        <w:noProof/>
        <w:szCs w:val="20"/>
        <w:lang w:eastAsia="hr-HR"/>
      </w:rPr>
      <w:t xml:space="preserve">Poslovni broj: 5. </w:t>
    </w:r>
    <w:r>
      <w:rPr>
        <w:rFonts w:cs="Times New Roman" w:eastAsia="Times New Roman"/>
        <w:noProof/>
        <w:szCs w:val="20"/>
        <w:lang w:eastAsia="hr-HR"/>
      </w:rPr>
      <w:t>St-361/2017-19</w:t>
    </w:r>
  </w:p>
  <w:p w:rsidRDefault="00052B7F" w:rsidP="00052B7F" w:rsidR="00052B7F" w:rsidRPr="00052B7F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B7F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685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6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St-361/2017-19</izvorni_sadrzaj>
    <derivirana_varijabla naziv="DomainObject.Oznaka_1">St-361/2017-19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PETER - društvo s ograničenom odgovornošću za proizvodnju, trgovinu i usluge zastupanog po punomoćniku Andreja Trojak</izvorni_sadrzaj>
    <derivirana_varijabla naziv="DomainObject.Predmet.ProtustrankaFormated_1">  SAN PETER - društvo s ograničenom odgovornošću za proizvodnju, trgovinu i usluge zastupanog po punomoćniku Andreja Trojak</derivirana_varijabla>
  </DomainObject.Predmet.ProtustrankaFormated>
  <DomainObject.Predmet.ProtustrankaFormatedOIB>
    <izvorni_sadrzaj>  SAN PETER - društvo s ograničenom odgovornošću za proizvodnju, trgovinu i usluge, OIB 93183880993 zastupanog po punomoćniku Andreja Trojak</izvorni_sadrzaj>
    <derivirana_varijabla naziv="DomainObject.Predmet.ProtustrankaFormatedOIB_1">  SAN PETER - društvo s ograničenom odgovornošću za proizvodnju, trgovinu i usluge, OIB 93183880993 zastupanog po punomoćniku Andreja Trojak</derivirana_varijabla>
  </DomainObject.Predmet.ProtustrankaFormatedOIB>
  <DomainObject.Predmet.ProtustrankaFormatedWithAdress>
    <izvorni_sadrzaj> SAN PETER - društvo s ograničenom odgovornošću za proizvodnju, trgovinu i usluge, Harambašina 108, 42231 Sveti Petar zastupanog po punomoćniku Andreja Trojak</izvorni_sadrzaj>
    <derivirana_varijabla naziv="DomainObject.Predmet.ProtustrankaFormatedWithAdress_1"> SAN PETER - društvo s ograničenom odgovornošću za proizvodnju, trgovinu i usluge, Harambašina 108, 42231 Sveti Petar zastupanog po punomoćniku Andreja Trojak</derivirana_varijabla>
  </DomainObject.Predmet.ProtustrankaFormatedWithAdress>
  <DomainObject.Predmet.ProtustrankaFormatedWithAdressOIB>
    <izvorni_sadrzaj> SAN PETER - društvo s ograničenom odgovornošću za proizvodnju, trgovinu i usluge, OIB 93183880993, Harambašina 108, 42231 Sveti Petar zastupanog po punomoćniku Andreja Trojak</izvorni_sadrzaj>
    <derivirana_varijabla naziv="DomainObject.Predmet.ProtustrankaFormatedWithAdressOIB_1"> SAN PETER - društvo s ograničenom odgovornošću za proizvodnju, trgovinu i usluge, OIB 93183880993, Harambašina 108, 42231 Sveti Petar zastupanog po punomoćniku Andreja Trojak</derivirana_varijabla>
  </DomainObject.Predmet.ProtustrankaFormatedWithAdressOIB>
  <DomainObject.Predmet.ProtustrankaWithAdress>
    <izvorni_sadrzaj>SAN PETER - društvo s ograničenom odgovornošću za proizvodnju, trgovinu i usluge Harambašina 108, 42231 Sveti Petar</izvorni_sadrzaj>
    <derivirana_varijabla naziv="DomainObject.Predmet.ProtustrankaWithAdress_1">SAN PETER - društvo s ograničenom odgovornošću za proizvodnju, trgovinu i usluge Harambašina 108, 42231 Sveti Petar</derivirana_varijabla>
  </DomainObject.Predmet.ProtustrankaWithAdress>
  <DomainObject.Predmet.ProtustrankaWithAdressOIB>
    <izvorni_sadrzaj>SAN PETER - društvo s ograničenom odgovornošću za proizvodnju, trgovinu i usluge, OIB 93183880993, Harambašina 108, 42231 Sveti Petar</izvorni_sadrzaj>
    <derivirana_varijabla naziv="DomainObject.Predmet.ProtustrankaWithAdressOIB_1">SAN PETER - društvo s ograničenom odgovornošću za proizvodnju, trgovinu i usluge, OIB 93183880993, Harambašina 108, 42231 Sveti Petar</derivirana_varijabla>
  </DomainObject.Predmet.ProtustrankaWithAdressOIB>
  <DomainObject.Predmet.ProtustrankaNazivFormated>
    <izvorni_sadrzaj>SAN PETER - društvo s ograničenom odgovornošću za proizvodnju, trgovinu i usluge</izvorni_sadrzaj>
    <derivirana_varijabla naziv="DomainObject.Predmet.ProtustrankaNazivFormated_1">SAN PETER - društvo s ograničenom odgovornošću za proizvodnju, trgovinu i usluge</derivirana_varijabla>
  </DomainObject.Predmet.ProtustrankaNazivFormated>
  <DomainObject.Predmet.ProtustrankaNazivFormatedOIB>
    <izvorni_sadrzaj>SAN PETER - društvo s ograničenom odgovornošću za proizvodnju, trgovinu i usluge, OIB 93183880993</izvorni_sadrzaj>
    <derivirana_varijabla naziv="DomainObject.Predmet.ProtustrankaNazivFormatedOIB_1">SAN PETER - društvo s ograničenom odgovornošću za proizvodnju, trgovinu i usluge, OIB 93183880993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</izvorni_sadrzaj>
    <derivirana_varijabla naziv="DomainObject.Predmet.StrankaFormatedWithAdress_1"> RH Ministarstvo financija - Porezna uprava, Područni ured sjeverna Hrvatska</derivirana_varijabla>
  </DomainObject.Predmet.StrankaFormatedWithAdress>
  <DomainObject.Predmet.StrankaFormatedWithAdressOIB>
    <izvorni_sadrzaj> RH Ministarstvo financija - Porezna uprava, Područni ured sjeverna Hrvatska, OIB 18683136487</izvorni_sadrzaj>
    <derivirana_varijabla naziv="DomainObject.Predmet.StrankaFormatedWithAdressOIB_1"> RH Ministarstvo financija - Porezna uprava, Područni ured sjeverna Hrvatska, OIB 18683136487</derivirana_varijabla>
  </DomainObject.Predmet.StrankaFormatedWithAdressOIB>
  <DomainObject.Predmet.StrankaWithAdress>
    <izvorni_sadrzaj>RH Ministarstvo financija - Porezna uprava, Područni ured sjeverna Hrvatska </izvorni_sadrzaj>
    <derivirana_varijabla naziv="DomainObject.Predmet.StrankaWithAdress_1">RH Ministarstvo financija - Porezna uprava, Područni ured sjeverna Hrvatska </derivirana_varijabla>
  </DomainObject.Predmet.StrankaWithAdress>
  <DomainObject.Predmet.StrankaWithAdressOIB>
    <izvorni_sadrzaj>RH Ministarstvo financija - Porezna uprava, Područni ured sjeverna Hrvatska, OIB 18683136487</izvorni_sadrzaj>
    <derivirana_varijabla naziv="DomainObject.Predmet.StrankaWithAdressOIB_1">RH Ministarstvo financija - Porezna uprava, Područni ured sjeverna Hrvatska, OIB 18683136487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</item>
    </izvorni_sadrzaj>
    <derivirana_varijabla naziv="DomainObject.Predmet.StrankaListFormatedWithAdress_1">
      <item>RH Ministarstvo financija - Porezna uprava, Područni ured sjeverna Hrvatska</item>
    </derivirana_varijabla>
  </DomainObject.Predmet.StrankaListFormatedWithAdress>
  <DomainObject.Predmet.StrankaListFormatedWithAdressOIB>
    <izvorni_sadrzaj>
      <item>RH Ministarstvo financija - Porezna uprava, Područni ured sjeverna Hrvatska, OIB 18683136487</item>
    </izvorni_sadrzaj>
    <derivirana_varijabla naziv="DomainObject.Predmet.StrankaListFormatedWithAdressOIB_1">
      <item>RH Ministarstvo financija - Porezna uprava, Područni ured sjeverna Hrvatska, OIB 18683136487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SAN PETER - društvo s ograničenom odgovornošću za proizvodnju, trgovinu i usluge zastupanog po punomoćniku Andreja Trojak</item>
    </izvorni_sadrzaj>
    <derivirana_varijabla naziv="DomainObject.Predmet.ProtuStrankaListFormated_1">
      <item>SAN PETER - društvo s ograničenom odgovornošću za proizvodnju, trgovinu i usluge zastupanog po punomoćniku Andreja Trojak</item>
    </derivirana_varijabla>
  </DomainObject.Predmet.ProtuStrankaListFormated>
  <DomainObject.Predmet.ProtuStrankaListFormatedOIB>
    <izvorni_sadrzaj>
      <item>SAN PETER - društvo s ograničenom odgovornošću za proizvodnju, trgovinu i usluge, OIB 93183880993 zastupanog po punomoćniku Andreja Trojak</item>
    </izvorni_sadrzaj>
    <derivirana_varijabla naziv="DomainObject.Predmet.ProtuStrankaListFormatedOIB_1">
      <item>SAN PETER - društvo s ograničenom odgovornošću za proizvodnju, trgovinu i usluge, OIB 93183880993 zastupanog po punomoćniku Andreja Trojak</item>
    </derivirana_varijabla>
  </DomainObject.Predmet.ProtuStrankaListFormatedOIB>
  <DomainObject.Predmet.ProtuStrankaListFormatedWithAdress>
    <izvorni_sadrzaj>
      <item>SAN PETER - društvo s ograničenom odgovornošću za proizvodnju, trgovinu i usluge, Harambašina 108, 42231 Sveti Petar zastupanog po punomoćniku Andreja Trojak</item>
    </izvorni_sadrzaj>
    <derivirana_varijabla naziv="DomainObject.Predmet.ProtuStrankaListFormatedWithAdress_1">
      <item>SAN PETER - društvo s ograničenom odgovornošću za proizvodnju, trgovinu i usluge, Harambašina 108, 42231 Sveti Petar zastupanog po punomoćniku Andreja Trojak</item>
    </derivirana_varijabla>
  </DomainObject.Predmet.ProtuStrankaListFormatedWithAdress>
  <DomainObject.Predmet.ProtuStrankaListFormatedWithAdressOIB>
    <izvorni_sadrzaj>
      <item>SAN PETER - društvo s ograničenom odgovornošću za proizvodnju, trgovinu i usluge, OIB 93183880993, Harambašina 108, 42231 Sveti Petar zastupanog po punomoćniku Andreja Trojak</item>
    </izvorni_sadrzaj>
    <derivirana_varijabla naziv="DomainObject.Predmet.ProtuStrankaListFormatedWithAdressOIB_1">
      <item>SAN PETER - društvo s ograničenom odgovornošću za proizvodnju, trgovinu i usluge, OIB 93183880993, Harambašina 108, 42231 Sveti Petar zastupanog po punomoćniku Andreja Trojak</item>
    </derivirana_varijabla>
  </DomainObject.Predmet.ProtuStrankaListFormatedWithAdressOIB>
  <DomainObject.Predmet.ProtuStrankaListNazivFormated>
    <izvorni_sadrzaj>
      <item>SAN PETER - društvo s ograničenom odgovornošću za proizvodnju, trgovinu i usluge</item>
    </izvorni_sadrzaj>
    <derivirana_varijabla naziv="DomainObject.Predmet.ProtuStrankaListNazivFormated_1">
      <item>SAN PETER - društvo s ograničenom odgovornošću za proizvodnju, trgovinu i usluge</item>
    </derivirana_varijabla>
  </DomainObject.Predmet.ProtuStrankaListNazivFormated>
  <DomainObject.Predmet.ProtuStrankaListNazivFormatedOIB>
    <izvorni_sadrzaj>
      <item>SAN PETER - društvo s ograničenom odgovornošću za proizvodnju, trgovinu i usluge, OIB 93183880993</item>
    </izvorni_sadrzaj>
    <derivirana_varijabla naziv="DomainObject.Predmet.ProtuStrankaListNazivFormatedOIB_1">
      <item>SAN PETER - društvo s ograničenom odgovornošću za proizvodnju, trgovinu i usluge, OIB 93183880993</item>
    </derivirana_varijabla>
  </DomainObject.Predmet.ProtuStrankaListNazivFormatedOIB>
  <DomainObject.Predmet.OstaliListFormated>
    <izvorni_sadrzaj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izvorni_sadrzaj>
    <derivirana_varijabla naziv="DomainObject.Predmet.OstaliListFormated_1"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derivirana_varijabla>
  </DomainObject.Predmet.OstaliListFormated>
  <DomainObject.Predmet.OstaliListFormatedOIB>
    <izvorni_sadrzaj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izvorni_sadrzaj>
    <derivirana_varijabla naziv="DomainObject.Predmet.OstaliListFormatedOIB_1"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derivirana_varijabla>
  </DomainObject.Predmet.OstaliListFormatedOIB>
  <DomainObject.Predmet.OstaliListFormatedWithAdress>
    <izvorni_sadrzaj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izvorni_sadrzaj>
    <derivirana_varijabla naziv="DomainObject.Predmet.OstaliListFormatedWithAdress_1"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derivirana_varijabla>
  </DomainObject.Predmet.OstaliListFormatedWithAdress>
  <DomainObject.Predmet.OstaliListFormatedWithAdressOIB>
    <izvorni_sadrzaj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izvorni_sadrzaj>
    <derivirana_varijabla naziv="DomainObject.Predmet.OstaliListFormatedWithAdressOIB_1"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derivirana_varijabla>
  </DomainObject.Predmet.OstaliListFormatedWithAdressOIB>
  <DomainObject.Predmet.OstaliListNazivFormated>
    <izvorni_sadrzaj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OstaliListNazivFormated_1"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OstaliListNazivFormated>
  <DomainObject.Predmet.OstaliListNazivFormatedOIB>
    <izvorni_sadrzaj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izvorni_sadrzaj>
    <derivirana_varijabla naziv="DomainObject.Predmet.OstaliListNazivFormatedOIB_1"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St-361/2017-19</izvorni_sadrzaj>
    <derivirana_varijabla naziv="DomainObject.PoslovniBrojDokumenta_1">St-361/2017-19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SAN PETER - društvo s ograničenom odgovornošću za proizvodnju, trgovinu i usluge</izvorni_sadrzaj>
    <derivirana_varijabla naziv="DomainObject.Predmet.ProtustrankaIDrugi_1">SAN PETER - društvo s ograničenom odgovornošću za proizvodnju, trgovinu i usluge</derivirana_varijabla>
  </DomainObject.Predmet.ProtustrankaIDrugi>
  <DomainObject.Predmet.StrankaIDrugiAdressOIB>
    <izvorni_sadrzaj>RH Ministarstvo financija - Porezna uprava, Područni ured sjeverna Hrvatska, OIB 18683136487</izvorni_sadrzaj>
    <derivirana_varijabla naziv="DomainObject.Predmet.StrankaIDrugiAdressOIB_1">RH Ministarstvo financija - Porezna uprava, Područni ured sjeverna Hrvatska, OIB 18683136487</derivirana_varijabla>
  </DomainObject.Predmet.StrankaIDrugiAdressOIB>
  <DomainObject.Predmet.ProtustrankaIDrugiAdressOIB>
    <izvorni_sadrzaj>SAN PETER - društvo s ograničenom odgovornošću za proizvodnju, trgovinu i usluge, OIB 93183880993, Harambašina 108, 42231 Sveti Petar</izvorni_sadrzaj>
    <derivirana_varijabla naziv="DomainObject.Predmet.ProtustrankaIDrugiAdressOIB_1">SAN PETER - društvo s ograničenom odgovornošću za proizvodnju, trgovinu i usluge, OIB 93183880993, Harambašina 108, 42231 Sveti 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SudioniciListNaziv_1"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SudioniciListNaziv>
  <DomainObject.Predmet.SudioniciListAdressOIB>
    <izvorni_sadrzaj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izvorni_sadrzaj>
    <derivirana_varijabla naziv="DomainObject.Predmet.SudioniciListAdressOIB_1"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39921-44CD-4D7F-BD68-14D123888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2344</properties:Characters>
  <properties:Lines>129</properties:Lines>
  <properties:Paragraphs>73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2018-05-18T07:34:00Z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St-361/2017-19 / Odluka - Rješenje - utvrđene i osporene tražbine (odluka_St-361_2017-19.docx)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