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c009" w14:paraId="c40c009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D745E">
        <w:rPr>
          <w:b/>
        </w:rPr>
        <w:t>225</w:t>
      </w:r>
      <w:r w:rsidR="000946C0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8D745E">
        <w:rPr>
          <w:lang w:val="hr-HR"/>
        </w:rPr>
        <w:t>TIGNINO NEKRETNINE d.o.o., OIB: 04891825433, sa sjedištem u Stara Issa 1, 21480 Vis</w:t>
      </w:r>
      <w:r w:rsidR="005662E0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0946C0">
        <w:rPr>
          <w:lang w:val="hr-HR"/>
        </w:rPr>
        <w:t>29. ožujka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AC72BB">
        <w:rPr>
          <w:lang w:val="hr-HR"/>
        </w:rPr>
        <w:t xml:space="preserve"> </w:t>
      </w:r>
      <w:r w:rsidR="008D745E">
        <w:rPr>
          <w:lang w:val="hr-HR"/>
        </w:rPr>
        <w:t xml:space="preserve">  TIGNINO NEKRETNINE d.o.o., OIB: 04891825433, sa sjedištem u Stara Issa 1, 21480 Vis</w:t>
      </w:r>
      <w:r w:rsidR="007C0114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8D745E">
        <w:rPr>
          <w:lang w:val="hr-HR"/>
        </w:rPr>
        <w:t>5</w:t>
      </w:r>
      <w:r w:rsidR="000946C0">
        <w:rPr>
          <w:lang w:val="hr-HR"/>
        </w:rPr>
        <w:t>. ožujka 2018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0946C0">
        <w:rPr>
          <w:rFonts w:eastAsia="Calibri"/>
        </w:rPr>
        <w:t>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8D745E">
        <w:rPr>
          <w:rFonts w:eastAsia="Calibri"/>
        </w:rPr>
        <w:t>5.924,69</w:t>
      </w:r>
      <w:r w:rsidR="00527F11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0946C0">
        <w:rPr>
          <w:lang w:val="hr-HR"/>
        </w:rPr>
        <w:t>29. ožujka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6C0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5A77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4F5636"/>
    <w:rsid w:val="00507EE1"/>
    <w:rsid w:val="00516CEE"/>
    <w:rsid w:val="00527F11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8D745E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1906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TIGNINO NEKRETNINE d.o.o. za trgovinu i usluge</izvorni_sadrzaj>
    <derivirana_varijabla naziv="DomainObject.Predmet.ProtustrankaFormated_1">  TIGNINO NEKRETNINE d.o.o. za trgovinu i usluge</derivirana_varijabla>
  </DomainObject.Predmet.ProtustrankaFormated>
  <DomainObject.Predmet.ProtustrankaFormatedOIB>
    <izvorni_sadrzaj>  TIGNINO NEKRETNINE d.o.o. za trgovinu i usluge, OIB 04891825433</izvorni_sadrzaj>
    <derivirana_varijabla naziv="DomainObject.Predmet.ProtustrankaFormatedOIB_1">  TIGNINO NEKRETNINE d.o.o. za trgovinu i usluge, OIB 04891825433</derivirana_varijabla>
  </DomainObject.Predmet.ProtustrankaFormatedOIB>
  <DomainObject.Predmet.ProtustrankaFormatedWithAdress>
    <izvorni_sadrzaj> TIGNINO NEKRETNINE d.o.o. za trgovinu i usluge, Stara Issa 1, 21480 Vis</izvorni_sadrzaj>
    <derivirana_varijabla naziv="DomainObject.Predmet.ProtustrankaFormatedWithAdress_1"> TIGNINO NEKRETNINE d.o.o. za trgovinu i usluge, Stara Issa 1, 21480 Vis</derivirana_varijabla>
  </DomainObject.Predmet.ProtustrankaFormatedWithAdress>
  <DomainObject.Predmet.ProtustrankaFormatedWithAdressOIB>
    <izvorni_sadrzaj> TIGNINO NEKRETNINE d.o.o. za trgovinu i usluge, OIB 04891825433, Stara Issa 1, 21480 Vis</izvorni_sadrzaj>
    <derivirana_varijabla naziv="DomainObject.Predmet.ProtustrankaFormatedWithAdressOIB_1"> TIGNINO NEKRETNINE d.o.o. za trgovinu i usluge, OIB 04891825433, Stara Issa 1, 21480 Vis</derivirana_varijabla>
  </DomainObject.Predmet.ProtustrankaFormatedWithAdressOIB>
  <DomainObject.Predmet.ProtustrankaWithAdress>
    <izvorni_sadrzaj>TIGNINO NEKRETNINE d.o.o. za trgovinu i usluge Stara Issa 1, 21480 Vis</izvorni_sadrzaj>
    <derivirana_varijabla naziv="DomainObject.Predmet.ProtustrankaWithAdress_1">TIGNINO NEKRETNINE d.o.o. za trgovinu i usluge Stara Issa 1, 21480 Vis</derivirana_varijabla>
  </DomainObject.Predmet.ProtustrankaWithAdress>
  <DomainObject.Predmet.ProtustrankaWithAdressOIB>
    <izvorni_sadrzaj>TIGNINO NEKRETNINE d.o.o. za trgovinu i usluge, OIB 04891825433, Stara Issa 1, 21480 Vis</izvorni_sadrzaj>
    <derivirana_varijabla naziv="DomainObject.Predmet.ProtustrankaWithAdressOIB_1">TIGNINO NEKRETNINE d.o.o. za trgovinu i usluge, OIB 04891825433, Stara Issa 1, 21480 Vis</derivirana_varijabla>
  </DomainObject.Predmet.ProtustrankaWithAdressOIB>
  <DomainObject.Predmet.ProtustrankaNazivFormated>
    <izvorni_sadrzaj>TIGNINO NEKRETNINE d.o.o. za trgovinu i usluge</izvorni_sadrzaj>
    <derivirana_varijabla naziv="DomainObject.Predmet.ProtustrankaNazivFormated_1">TIGNINO NEKRETNINE d.o.o. za trgovinu i usluge</derivirana_varijabla>
  </DomainObject.Predmet.ProtustrankaNazivFormated>
  <DomainObject.Predmet.ProtustrankaNazivFormatedOIB>
    <izvorni_sadrzaj>TIGNINO NEKRETNINE d.o.o. za trgovinu i usluge, OIB 04891825433</izvorni_sadrzaj>
    <derivirana_varijabla naziv="DomainObject.Predmet.ProtustrankaNazivFormatedOIB_1">TIGNINO NEKRETNINE d.o.o. za trgovinu i usluge, OIB 04891825433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5924.69</izvorni_sadrzaj>
    <derivirana_varijabla naziv="DomainObject.Predmet.TrenutnaVrijednost_1">5924.69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TIGNINO NEKRETNINE d.o.o. za trgovinu i usluge</item>
    </izvorni_sadrzaj>
    <derivirana_varijabla naziv="DomainObject.Predmet.ProtuStrankaListFormated_1">
      <item>TIGNINO NEKRETNINE d.o.o. za trgovinu i usluge</item>
    </derivirana_varijabla>
  </DomainObject.Predmet.ProtuStrankaListFormated>
  <DomainObject.Predmet.ProtuStrankaListFormatedOIB>
    <izvorni_sadrzaj>
      <item>TIGNINO NEKRETNINE d.o.o. za trgovinu i usluge, OIB 04891825433</item>
    </izvorni_sadrzaj>
    <derivirana_varijabla naziv="DomainObject.Predmet.ProtuStrankaListFormatedOIB_1">
      <item>TIGNINO NEKRETNINE d.o.o. za trgovinu i usluge, OIB 04891825433</item>
    </derivirana_varijabla>
  </DomainObject.Predmet.ProtuStrankaListFormatedOIB>
  <DomainObject.Predmet.ProtuStrankaListFormatedWithAdress>
    <izvorni_sadrzaj>
      <item>TIGNINO NEKRETNINE d.o.o. za trgovinu i usluge, Stara Issa 1, 21480 Vis</item>
    </izvorni_sadrzaj>
    <derivirana_varijabla naziv="DomainObject.Predmet.ProtuStrankaListFormatedWithAdress_1">
      <item>TIGNINO NEKRETNINE d.o.o. za trgovinu i usluge, Stara Issa 1, 21480 Vis</item>
    </derivirana_varijabla>
  </DomainObject.Predmet.ProtuStrankaListFormatedWithAdress>
  <DomainObject.Predmet.ProtuStrankaListFormatedWithAdressOIB>
    <izvorni_sadrzaj>
      <item>TIGNINO NEKRETNINE d.o.o. za trgovinu i usluge, OIB 04891825433, Stara Issa 1, 21480 Vis</item>
    </izvorni_sadrzaj>
    <derivirana_varijabla naziv="DomainObject.Predmet.ProtuStrankaListFormatedWithAdressOIB_1">
      <item>TIGNINO NEKRETNINE d.o.o. za trgovinu i usluge, OIB 04891825433, Stara Issa 1, 21480 Vis</item>
    </derivirana_varijabla>
  </DomainObject.Predmet.ProtuStrankaListFormatedWithAdressOIB>
  <DomainObject.Predmet.ProtuStrankaListNazivFormated>
    <izvorni_sadrzaj>
      <item>TIGNINO NEKRETNINE d.o.o. za trgovinu i usluge</item>
    </izvorni_sadrzaj>
    <derivirana_varijabla naziv="DomainObject.Predmet.ProtuStrankaListNazivFormated_1">
      <item>TIGNINO NEKRETNINE d.o.o. za trgovinu i usluge</item>
    </derivirana_varijabla>
  </DomainObject.Predmet.ProtuStrankaListNazivFormated>
  <DomainObject.Predmet.ProtuStrankaListNazivFormatedOIB>
    <izvorni_sadrzaj>
      <item>TIGNINO NEKRETNINE d.o.o. za trgovinu i usluge, OIB 04891825433</item>
    </izvorni_sadrzaj>
    <derivirana_varijabla naziv="DomainObject.Predmet.ProtuStrankaListNazivFormatedOIB_1">
      <item>TIGNINO NEKRETNINE d.o.o. za trgovinu i usluge, OIB 04891825433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TIGNINO NEKRETNINE d.o.o. za trgovinu i usluge</izvorni_sadrzaj>
    <derivirana_varijabla naziv="DomainObject.Predmet.ProtustrankaIDrugi_1">TIGNINO NEKRETNINE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TIGNINO NEKRETNINE d.o.o. za trgovinu i usluge, OIB 04891825433, Stara Issa 1, 21480 Vis</izvorni_sadrzaj>
    <derivirana_varijabla naziv="DomainObject.Predmet.ProtustrankaIDrugiAdressOIB_1">TIGNINO NEKRETNINE d.o.o. za trgovinu i usluge, OIB 04891825433, Stara Issa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TIGNINO NEKRETNINE d.o.o. za trgovinu i usluge</item>
      <item>FINANCIJSKA AGENCIJA, RC SPLIT</item>
    </izvorni_sadrzaj>
    <derivirana_varijabla naziv="DomainObject.Predmet.SudioniciListNaziv_1">
      <item>TIGNINO NEKRETNINE d.o.o. za trgovinu i usluge</item>
      <item>FINANCIJSKA AGENCIJA, RC SPLIT</item>
    </derivirana_varijabla>
  </DomainObject.Predmet.SudioniciListNaziv>
  <DomainObject.Predmet.SudioniciListAdressOIB>
    <izvorni_sadrzaj>
      <item>TIGNINO NEKRETNINE d.o.o. za trgovinu i usluge, OIB 04891825433, Stara Issa 1,21480 Vis</item>
      <item>FINANCIJSKA AGENCIJA, RC SPLIT, OIB 85821130368, Mažuranićevo šetalište 24 b,21000 Split</item>
    </izvorni_sadrzaj>
    <derivirana_varijabla naziv="DomainObject.Predmet.SudioniciListAdressOIB_1">
      <item>TIGNINO NEKRETNINE d.o.o. za trgovinu i usluge, OIB 04891825433, Stara Issa 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04891825433</item>
      <item>, OIB 85821130368</item>
    </izvorni_sadrzaj>
    <derivirana_varijabla naziv="DomainObject.Predmet.SudioniciListNazivOIB_1">
      <item>, OIB 04891825433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56E54-CF91-45F2-942C-9B514B797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1869</properties:Characters>
  <properties:Lines>47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2018-03-29T06:55:00Z</dcterms:created>
  <dc:creator>Marija Elez</dc:creator>
  <cp:lastModifiedBy>Marija Elez</cp:lastModifiedBy>
  <cp:lastPrinted>2018-03-29T07:17:00Z</cp:lastPrinted>
  <dcterms:modified xmlns:xsi="http://www.w3.org/2001/XMLSchema-instance" xsi:type="dcterms:W3CDTF">2018-03-29T07:18:00Z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