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49d6" w14:paraId="03549d6" w:rsidRDefault="009A3118" w:rsidP="005376CF" w:rsidR="00B46CF5" w:rsidRPr="002E5098">
      <w:pPr>
        <w:pStyle w:val="Tijeloteksta"/>
        <w15:collapsed w:val="false"/>
      </w:pPr>
      <w:bookmarkStart w:name="_GoBack" w:id="0"/>
      <w:bookmarkEnd w:id="0"/>
      <w:r w:rsidRPr="002E5098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E5098">
        <w:t xml:space="preserve"> 48. </w:t>
      </w:r>
      <w:r w:rsidR="00F0636B" w:rsidRPr="002E5098">
        <w:t>St-</w:t>
      </w:r>
      <w:r w:rsidR="00F91BC9" w:rsidRPr="002E5098">
        <w:t>2590/18-18</w:t>
      </w:r>
      <w:r w:rsidR="00F0636B" w:rsidRPr="002E5098">
        <w:br w:clear="all" w:type="textWrapping"/>
      </w:r>
    </w:p>
    <w:p w:rsidRDefault="001725CA" w:rsidP="001725CA" w:rsidR="001725CA" w:rsidRPr="002E5098">
      <w:pPr>
        <w:rPr>
          <w:rFonts w:hAnsi="Times New Roman" w:ascii="Times New Roman"/>
        </w:rPr>
      </w:pPr>
      <w:r w:rsidRPr="002E5098">
        <w:rPr>
          <w:rFonts w:hAnsi="Times New Roman" w:ascii="Times New Roman"/>
        </w:rPr>
        <w:t>REPUBLIKA HRVATSKA</w:t>
      </w:r>
    </w:p>
    <w:p w:rsidRDefault="001725CA" w:rsidP="001725CA" w:rsidR="001725CA" w:rsidRPr="002E5098">
      <w:pPr>
        <w:rPr>
          <w:rFonts w:hAnsi="Times New Roman" w:ascii="Times New Roman"/>
        </w:rPr>
      </w:pPr>
      <w:r w:rsidRPr="002E5098">
        <w:rPr>
          <w:rFonts w:hAnsi="Times New Roman" w:ascii="Times New Roman"/>
        </w:rPr>
        <w:t>TRGOVAČKI SUD U ZAGREBU</w:t>
      </w:r>
    </w:p>
    <w:p w:rsidRDefault="00380A91" w:rsidP="001725CA" w:rsidR="001725CA" w:rsidRPr="002E5098">
      <w:pPr>
        <w:rPr>
          <w:rFonts w:hAnsi="Times New Roman" w:ascii="Times New Roman"/>
        </w:rPr>
      </w:pPr>
      <w:r w:rsidRPr="002E5098">
        <w:rPr>
          <w:rFonts w:hAnsi="Times New Roman" w:ascii="Times New Roman"/>
        </w:rPr>
        <w:t>Zagreb, Amruševa 2</w:t>
      </w:r>
      <w:r w:rsidR="00AE4950" w:rsidRPr="002E5098">
        <w:rPr>
          <w:rFonts w:hAnsi="Times New Roman" w:ascii="Times New Roman"/>
        </w:rPr>
        <w:t>/II</w:t>
      </w:r>
    </w:p>
    <w:p w:rsidRDefault="00267D56" w:rsidP="001725CA" w:rsidR="00267D56" w:rsidRPr="002E5098">
      <w:pPr>
        <w:rPr>
          <w:rFonts w:hAnsi="Times New Roman" w:ascii="Times New Roman"/>
        </w:rPr>
      </w:pP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>R E P U B L I K A  H R V A T S K A</w:t>
      </w: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>R J E Š E N J E</w:t>
      </w: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</w:p>
    <w:p w:rsidRDefault="001725CA" w:rsidP="00E00D5D" w:rsidR="00E00D5D" w:rsidRPr="002E5098">
      <w:pPr>
        <w:ind w:firstLine="720"/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 </w:t>
      </w:r>
      <w:r w:rsidR="00165B68" w:rsidRPr="002E5098">
        <w:rPr>
          <w:rFonts w:hAnsi="Times New Roman" w:ascii="Times New Roman"/>
        </w:rPr>
        <w:t>Trgovački sud u Zagrebu po suc</w:t>
      </w:r>
      <w:r w:rsidR="008100A9" w:rsidRPr="002E5098">
        <w:rPr>
          <w:rFonts w:hAnsi="Times New Roman" w:ascii="Times New Roman"/>
        </w:rPr>
        <w:t xml:space="preserve">u Vesni Sremac Šoštar, </w:t>
      </w:r>
      <w:r w:rsidR="00165B68" w:rsidRPr="002E5098">
        <w:rPr>
          <w:rFonts w:hAnsi="Times New Roman" w:ascii="Times New Roman"/>
        </w:rPr>
        <w:t xml:space="preserve">po prijedlogu predlagatelja </w:t>
      </w:r>
      <w:r w:rsidR="00DE3540" w:rsidRPr="002E5098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2E5098" w:rsidRPr="002E5098">
        <w:rPr>
          <w:rFonts w:hAnsi="Times New Roman" w:ascii="Times New Roman"/>
        </w:rPr>
        <w:t>MARS 2 Consulting d.o.o., Karlovac, Banija 5, OIB: 06699425135</w:t>
      </w:r>
      <w:r w:rsidR="00CF1E09" w:rsidRPr="002E5098">
        <w:rPr>
          <w:rFonts w:hAnsi="Times New Roman" w:ascii="Times New Roman"/>
        </w:rPr>
        <w:t xml:space="preserve">, </w:t>
      </w:r>
      <w:r w:rsidR="0076756E" w:rsidRPr="002E5098">
        <w:rPr>
          <w:rFonts w:hAnsi="Times New Roman" w:ascii="Times New Roman"/>
        </w:rPr>
        <w:t xml:space="preserve">dana </w:t>
      </w:r>
      <w:r w:rsidR="00CC3301" w:rsidRPr="002E5098">
        <w:rPr>
          <w:rFonts w:hAnsi="Times New Roman" w:ascii="Times New Roman"/>
        </w:rPr>
        <w:t>10</w:t>
      </w:r>
      <w:r w:rsidR="00F41943" w:rsidRPr="002E5098">
        <w:rPr>
          <w:rFonts w:hAnsi="Times New Roman" w:ascii="Times New Roman"/>
        </w:rPr>
        <w:t>. srpnja</w:t>
      </w:r>
      <w:r w:rsidR="00E92DB1" w:rsidRPr="002E5098">
        <w:rPr>
          <w:rFonts w:hAnsi="Times New Roman" w:ascii="Times New Roman"/>
        </w:rPr>
        <w:t xml:space="preserve"> </w:t>
      </w:r>
      <w:r w:rsidR="00823FF5" w:rsidRPr="002E5098">
        <w:rPr>
          <w:rFonts w:hAnsi="Times New Roman" w:ascii="Times New Roman"/>
        </w:rPr>
        <w:t>2019</w:t>
      </w:r>
      <w:r w:rsidR="00165B68" w:rsidRPr="002E5098">
        <w:rPr>
          <w:rFonts w:hAnsi="Times New Roman" w:ascii="Times New Roman"/>
        </w:rPr>
        <w:t>. godine</w:t>
      </w:r>
    </w:p>
    <w:p w:rsidRDefault="007C29CF" w:rsidP="00E00D5D" w:rsidR="007C29CF" w:rsidRPr="002E5098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2E5098">
      <w:pPr>
        <w:ind w:firstLine="720"/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>r i j e š i o  j e</w:t>
      </w: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</w:p>
    <w:p w:rsidRDefault="001725CA" w:rsidP="00E92DB1" w:rsidR="001725CA" w:rsidRPr="002E5098">
      <w:pPr>
        <w:ind w:firstLine="708"/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1. </w:t>
      </w:r>
      <w:r w:rsidR="00E92DB1" w:rsidRPr="002E5098">
        <w:rPr>
          <w:rFonts w:hAnsi="Times New Roman" w:ascii="Times New Roman"/>
        </w:rPr>
        <w:tab/>
      </w:r>
      <w:r w:rsidRPr="002E5098">
        <w:rPr>
          <w:rFonts w:hAnsi="Times New Roman" w:ascii="Times New Roman"/>
        </w:rPr>
        <w:t xml:space="preserve">Pozivaju se osobe koje imaju pravni interes da se provede stečajni postupak nad dužnikom </w:t>
      </w:r>
      <w:r w:rsidR="002E5098" w:rsidRPr="002E5098">
        <w:rPr>
          <w:rFonts w:hAnsi="Times New Roman" w:ascii="Times New Roman"/>
        </w:rPr>
        <w:t>MARS 2 Consulting d.o.o., Karlovac, Banija 5, OIB: 06699425135</w:t>
      </w:r>
      <w:r w:rsidR="00796DDD" w:rsidRPr="002E5098">
        <w:rPr>
          <w:rFonts w:hAnsi="Times New Roman" w:ascii="Times New Roman"/>
        </w:rPr>
        <w:t xml:space="preserve">, </w:t>
      </w:r>
      <w:r w:rsidRPr="002E5098">
        <w:rPr>
          <w:rFonts w:hAnsi="Times New Roman" w:ascii="Times New Roman"/>
        </w:rPr>
        <w:t xml:space="preserve">da u roku petnaest dana od dana objave ovog rješenja, uplate iznos od </w:t>
      </w:r>
      <w:r w:rsidR="005363C9" w:rsidRPr="002E5098">
        <w:rPr>
          <w:rFonts w:hAnsi="Times New Roman" w:ascii="Times New Roman"/>
        </w:rPr>
        <w:t>10</w:t>
      </w:r>
      <w:r w:rsidR="00854849" w:rsidRPr="002E5098">
        <w:rPr>
          <w:rFonts w:hAnsi="Times New Roman" w:ascii="Times New Roman"/>
        </w:rPr>
        <w:t>.000,00</w:t>
      </w:r>
      <w:r w:rsidRPr="002E5098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2E5098">
        <w:rPr>
          <w:rFonts w:hAnsi="Times New Roman" w:ascii="Times New Roman"/>
        </w:rPr>
        <w:t>kod Hrvatske poštanske banke d.</w:t>
      </w:r>
      <w:r w:rsidRPr="002E5098">
        <w:rPr>
          <w:rFonts w:hAnsi="Times New Roman" w:ascii="Times New Roman"/>
        </w:rPr>
        <w:t>d., Zagreb, pozivom na broj 05-</w:t>
      </w:r>
      <w:r w:rsidR="002E5098" w:rsidRPr="002E5098">
        <w:rPr>
          <w:rFonts w:hAnsi="Times New Roman" w:ascii="Times New Roman"/>
        </w:rPr>
        <w:t>2590</w:t>
      </w:r>
      <w:r w:rsidR="00CF1E09" w:rsidRPr="002E5098">
        <w:rPr>
          <w:rFonts w:hAnsi="Times New Roman" w:ascii="Times New Roman"/>
        </w:rPr>
        <w:t>18</w:t>
      </w:r>
      <w:r w:rsidRPr="002E5098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2E5098">
      <w:pPr>
        <w:jc w:val="both"/>
        <w:rPr>
          <w:rFonts w:hAnsi="Times New Roman" w:ascii="Times New Roman"/>
        </w:rPr>
      </w:pPr>
    </w:p>
    <w:p w:rsidRDefault="001725CA" w:rsidP="00E92DB1" w:rsidR="001725CA" w:rsidRPr="002E5098">
      <w:pPr>
        <w:ind w:firstLine="708"/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2. </w:t>
      </w:r>
      <w:r w:rsidR="00E92DB1" w:rsidRPr="002E5098">
        <w:rPr>
          <w:rFonts w:hAnsi="Times New Roman" w:ascii="Times New Roman"/>
        </w:rPr>
        <w:tab/>
      </w:r>
      <w:r w:rsidRPr="002E5098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DD0F8A" w:rsidP="00E92DB1" w:rsidR="00DD0F8A" w:rsidRPr="002E509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>Obrazloženje</w:t>
      </w: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</w:p>
    <w:p w:rsidRDefault="001725CA" w:rsidP="00DE3540" w:rsidR="001725CA" w:rsidRPr="002E5098">
      <w:pPr>
        <w:ind w:firstLine="708"/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Sud je odredio pozvati vjerovnike i </w:t>
      </w:r>
      <w:r w:rsidR="00485D65" w:rsidRPr="002E5098">
        <w:rPr>
          <w:rFonts w:hAnsi="Times New Roman" w:ascii="Times New Roman"/>
        </w:rPr>
        <w:t xml:space="preserve">sve </w:t>
      </w:r>
      <w:r w:rsidRPr="002E5098">
        <w:rPr>
          <w:rFonts w:hAnsi="Times New Roman" w:ascii="Times New Roman"/>
        </w:rPr>
        <w:t xml:space="preserve">zainteresirane na uplatu iznosa od </w:t>
      </w:r>
      <w:r w:rsidR="005363C9" w:rsidRPr="002E5098">
        <w:rPr>
          <w:rFonts w:hAnsi="Times New Roman" w:ascii="Times New Roman"/>
        </w:rPr>
        <w:t>10</w:t>
      </w:r>
      <w:r w:rsidRPr="002E5098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2E5098">
        <w:rPr>
          <w:rFonts w:hAnsi="Times New Roman" w:ascii="Times New Roman"/>
        </w:rPr>
        <w:t>ovine" broj 71</w:t>
      </w:r>
      <w:r w:rsidR="00796E16" w:rsidRPr="002E5098">
        <w:rPr>
          <w:rFonts w:hAnsi="Times New Roman" w:ascii="Times New Roman"/>
        </w:rPr>
        <w:t>/15</w:t>
      </w:r>
      <w:r w:rsidR="00B16BD8" w:rsidRPr="002E5098">
        <w:rPr>
          <w:rFonts w:hAnsi="Times New Roman" w:ascii="Times New Roman"/>
        </w:rPr>
        <w:t>, 104/17</w:t>
      </w:r>
      <w:r w:rsidR="00796E16" w:rsidRPr="002E5098">
        <w:rPr>
          <w:rFonts w:hAnsi="Times New Roman" w:ascii="Times New Roman"/>
        </w:rPr>
        <w:t xml:space="preserve"> dalje: SZ-a).</w:t>
      </w:r>
    </w:p>
    <w:p w:rsidRDefault="00796E16" w:rsidP="00796E16" w:rsidR="00796E16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2E5098">
        <w:rPr>
          <w:rFonts w:hAnsi="Times New Roman" w:ascii="Times New Roman"/>
        </w:rPr>
        <w:t xml:space="preserve"> do 9.</w:t>
      </w:r>
      <w:r w:rsidRPr="002E5098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2E5098">
        <w:rPr>
          <w:rFonts w:hAnsi="Times New Roman" w:ascii="Times New Roman"/>
        </w:rPr>
        <w:t>ju tražbina te vrijednost unovče</w:t>
      </w:r>
      <w:r w:rsidRPr="002E5098">
        <w:rPr>
          <w:rFonts w:hAnsi="Times New Roman" w:ascii="Times New Roman"/>
        </w:rPr>
        <w:t>ne stečajne mase</w:t>
      </w:r>
      <w:r w:rsidR="00F6234C" w:rsidRPr="002E5098">
        <w:rPr>
          <w:rFonts w:hAnsi="Times New Roman" w:ascii="Times New Roman"/>
        </w:rPr>
        <w:t>.</w:t>
      </w:r>
    </w:p>
    <w:p w:rsidRDefault="001725CA" w:rsidP="001725CA" w:rsidR="005949A4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ab/>
        <w:t>Na dan pisanja ovog rješenja nije evidentirana imovina stečajnog dužnika</w:t>
      </w:r>
      <w:r w:rsidR="00B16BD8" w:rsidRPr="002E5098">
        <w:rPr>
          <w:rFonts w:hAnsi="Times New Roman" w:ascii="Times New Roman"/>
        </w:rPr>
        <w:t>,</w:t>
      </w:r>
      <w:r w:rsidRPr="002E5098">
        <w:rPr>
          <w:rFonts w:hAnsi="Times New Roman" w:ascii="Times New Roman"/>
        </w:rPr>
        <w:t xml:space="preserve"> koja bi ušla u stečajnu masu</w:t>
      </w:r>
      <w:r w:rsidR="00E270CF" w:rsidRPr="002E5098">
        <w:rPr>
          <w:rFonts w:hAnsi="Times New Roman" w:ascii="Times New Roman"/>
        </w:rPr>
        <w:t xml:space="preserve">, </w:t>
      </w:r>
      <w:r w:rsidR="00B16BD8" w:rsidRPr="002E5098">
        <w:rPr>
          <w:rFonts w:hAnsi="Times New Roman" w:ascii="Times New Roman"/>
        </w:rPr>
        <w:t xml:space="preserve">a </w:t>
      </w:r>
      <w:r w:rsidR="00E270CF" w:rsidRPr="002E5098">
        <w:rPr>
          <w:rFonts w:hAnsi="Times New Roman" w:ascii="Times New Roman"/>
        </w:rPr>
        <w:t>što je vidljivo iz dok</w:t>
      </w:r>
      <w:r w:rsidR="002F6864" w:rsidRPr="002E5098">
        <w:rPr>
          <w:rFonts w:hAnsi="Times New Roman" w:ascii="Times New Roman"/>
        </w:rPr>
        <w:t xml:space="preserve">umentacije, koja prileži spisu, nakon </w:t>
      </w:r>
      <w:r w:rsidR="007C50D0" w:rsidRPr="002E5098">
        <w:rPr>
          <w:rFonts w:hAnsi="Times New Roman" w:ascii="Times New Roman"/>
        </w:rPr>
        <w:t xml:space="preserve">pretraživanja </w:t>
      </w:r>
      <w:r w:rsidR="00B335E7" w:rsidRPr="002E5098">
        <w:rPr>
          <w:rFonts w:hAnsi="Times New Roman" w:ascii="Times New Roman"/>
        </w:rPr>
        <w:t>rezultata popisa nekre</w:t>
      </w:r>
      <w:r w:rsidR="002B0237" w:rsidRPr="002E5098">
        <w:rPr>
          <w:rFonts w:hAnsi="Times New Roman" w:ascii="Times New Roman"/>
        </w:rPr>
        <w:t xml:space="preserve">tnina na ime stečajnog dužnika te </w:t>
      </w:r>
      <w:r w:rsidR="002F6864" w:rsidRPr="002E5098">
        <w:rPr>
          <w:rFonts w:hAnsi="Times New Roman" w:ascii="Times New Roman"/>
        </w:rPr>
        <w:t xml:space="preserve">iz </w:t>
      </w:r>
      <w:r w:rsidR="002B0237" w:rsidRPr="002E5098">
        <w:rPr>
          <w:rFonts w:hAnsi="Times New Roman" w:ascii="Times New Roman"/>
        </w:rPr>
        <w:t>izv</w:t>
      </w:r>
      <w:r w:rsidR="007C50D0" w:rsidRPr="002E5098">
        <w:rPr>
          <w:rFonts w:hAnsi="Times New Roman" w:ascii="Times New Roman"/>
        </w:rPr>
        <w:t>ješća drugih javnih tijela, koja</w:t>
      </w:r>
      <w:r w:rsidR="002B0237" w:rsidRPr="002E5098">
        <w:rPr>
          <w:rFonts w:hAnsi="Times New Roman" w:ascii="Times New Roman"/>
        </w:rPr>
        <w:t xml:space="preserve"> </w:t>
      </w:r>
    </w:p>
    <w:p w:rsidRDefault="005949A4" w:rsidP="001725CA" w:rsidR="005949A4" w:rsidRPr="002E5098">
      <w:pPr>
        <w:jc w:val="both"/>
        <w:rPr>
          <w:rFonts w:hAnsi="Times New Roman" w:ascii="Times New Roman"/>
        </w:rPr>
      </w:pPr>
    </w:p>
    <w:p w:rsidRDefault="005949A4" w:rsidP="001725CA" w:rsidR="005949A4" w:rsidRPr="002E5098">
      <w:pPr>
        <w:jc w:val="both"/>
        <w:rPr>
          <w:rFonts w:hAnsi="Times New Roman" w:ascii="Times New Roman"/>
        </w:rPr>
      </w:pPr>
    </w:p>
    <w:p w:rsidRDefault="005949A4" w:rsidP="001725CA" w:rsidR="005949A4" w:rsidRPr="002E5098">
      <w:pPr>
        <w:jc w:val="both"/>
        <w:rPr>
          <w:rFonts w:hAnsi="Times New Roman" w:ascii="Times New Roman"/>
        </w:rPr>
      </w:pPr>
    </w:p>
    <w:p w:rsidRDefault="007C1245" w:rsidP="001725CA" w:rsidR="007C1245" w:rsidRPr="002E5098">
      <w:pPr>
        <w:jc w:val="both"/>
        <w:rPr>
          <w:rFonts w:hAnsi="Times New Roman" w:ascii="Times New Roman"/>
        </w:rPr>
      </w:pPr>
    </w:p>
    <w:p w:rsidRDefault="007C1245" w:rsidP="001725CA" w:rsidR="007C1245" w:rsidRPr="002E5098">
      <w:pPr>
        <w:jc w:val="both"/>
        <w:rPr>
          <w:rFonts w:hAnsi="Times New Roman" w:ascii="Times New Roman"/>
        </w:rPr>
      </w:pPr>
    </w:p>
    <w:p w:rsidRDefault="002B0237" w:rsidP="001725CA" w:rsidR="001725CA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2E5098">
        <w:rPr>
          <w:rFonts w:hAnsi="Times New Roman" w:ascii="Times New Roman"/>
        </w:rPr>
        <w:t xml:space="preserve">11. stavku 3 i </w:t>
      </w:r>
      <w:r w:rsidR="002F6864" w:rsidRPr="002E5098">
        <w:rPr>
          <w:rFonts w:hAnsi="Times New Roman" w:ascii="Times New Roman"/>
        </w:rPr>
        <w:t xml:space="preserve">članku </w:t>
      </w:r>
      <w:r w:rsidR="00B16BD8" w:rsidRPr="002E5098">
        <w:rPr>
          <w:rFonts w:hAnsi="Times New Roman" w:ascii="Times New Roman"/>
        </w:rPr>
        <w:t>132. stavku 1 SZ-a</w:t>
      </w:r>
      <w:r w:rsidR="002F6864" w:rsidRPr="002E5098">
        <w:rPr>
          <w:rFonts w:hAnsi="Times New Roman" w:ascii="Times New Roman"/>
        </w:rPr>
        <w:t xml:space="preserve">, </w:t>
      </w:r>
      <w:r w:rsidR="001725CA" w:rsidRPr="002E5098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E5098">
      <w:pPr>
        <w:jc w:val="both"/>
        <w:rPr>
          <w:rFonts w:hAnsi="Times New Roman" w:ascii="Times New Roman"/>
        </w:rPr>
      </w:pPr>
    </w:p>
    <w:p w:rsidRDefault="001725CA" w:rsidP="001725CA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U </w:t>
      </w:r>
      <w:r w:rsidR="00E270CF" w:rsidRPr="002E5098">
        <w:rPr>
          <w:rFonts w:hAnsi="Times New Roman" w:ascii="Times New Roman"/>
        </w:rPr>
        <w:t xml:space="preserve">Zagrebu, </w:t>
      </w:r>
      <w:r w:rsidR="00DD0F8A" w:rsidRPr="002E5098">
        <w:rPr>
          <w:rFonts w:hAnsi="Times New Roman" w:ascii="Times New Roman"/>
        </w:rPr>
        <w:t>10</w:t>
      </w:r>
      <w:r w:rsidR="00F41943" w:rsidRPr="002E5098">
        <w:rPr>
          <w:rFonts w:hAnsi="Times New Roman" w:ascii="Times New Roman"/>
        </w:rPr>
        <w:t>. srpnja</w:t>
      </w:r>
      <w:r w:rsidR="00823FF5" w:rsidRPr="002E5098">
        <w:rPr>
          <w:rFonts w:hAnsi="Times New Roman" w:ascii="Times New Roman"/>
        </w:rPr>
        <w:t xml:space="preserve"> 2019</w:t>
      </w:r>
      <w:r w:rsidR="002D0987" w:rsidRPr="002E5098">
        <w:rPr>
          <w:rFonts w:hAnsi="Times New Roman" w:ascii="Times New Roman"/>
        </w:rPr>
        <w:t>. godine</w:t>
      </w:r>
    </w:p>
    <w:p w:rsidRDefault="00900D3F" w:rsidP="00900D3F" w:rsidR="001725CA" w:rsidRPr="002E5098">
      <w:pPr>
        <w:jc w:val="center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E5098">
        <w:rPr>
          <w:rFonts w:hAnsi="Times New Roman" w:ascii="Times New Roman"/>
        </w:rPr>
        <w:t>SUDAC:</w:t>
      </w:r>
    </w:p>
    <w:p w:rsidRDefault="001725CA" w:rsidP="005949A4" w:rsidR="001725CA" w:rsidRPr="002E5098">
      <w:pPr>
        <w:pStyle w:val="Uvuenotijeloteksta"/>
        <w:ind w:firstLine="141" w:left="1983"/>
        <w:jc w:val="right"/>
      </w:pPr>
      <w:r w:rsidRPr="002E5098">
        <w:t xml:space="preserve">Vesna </w:t>
      </w:r>
      <w:r w:rsidR="00900D3F" w:rsidRPr="002E5098">
        <w:t>Sremac Šoštar</w:t>
      </w:r>
      <w:r w:rsidR="00A85C98">
        <w:t>,v.r.</w:t>
      </w:r>
    </w:p>
    <w:p w:rsidRDefault="005949A4" w:rsidP="005949A4" w:rsidR="005949A4" w:rsidRPr="002E5098">
      <w:pPr>
        <w:pStyle w:val="Uvuenotijeloteksta"/>
        <w:ind w:firstLine="141" w:left="1983"/>
        <w:jc w:val="right"/>
      </w:pPr>
    </w:p>
    <w:p w:rsidRDefault="001725CA" w:rsidP="001725CA" w:rsidR="001725CA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2E5098">
      <w:pPr>
        <w:jc w:val="both"/>
        <w:rPr>
          <w:rFonts w:hAnsi="Times New Roman" w:ascii="Times New Roman"/>
        </w:rPr>
      </w:pPr>
      <w:r w:rsidRPr="002E5098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2E5098">
      <w:pPr>
        <w:jc w:val="both"/>
        <w:rPr>
          <w:rFonts w:hAnsi="Times New Roman" w:ascii="Times New Roman"/>
        </w:rPr>
      </w:pPr>
    </w:p>
    <w:p w:rsidRDefault="00A85C98" w:rsidR="00A85C98" w:rsidRPr="00A85C9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>Za točnost otpravka-ovl. službenik</w:t>
      </w:r>
    </w:p>
    <w:p w:rsidRDefault="00A85C98" w:rsidR="00A85C98" w:rsidRPr="00A85C98">
      <w:pPr>
        <w:rPr>
          <w:rFonts w:hAnsi="Times New Roman" w:ascii="Times New Roman"/>
        </w:rPr>
      </w:pPr>
      <w:r w:rsidRPr="00A85C98"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ab/>
      </w:r>
      <w:r w:rsidRPr="00A85C98">
        <w:rPr>
          <w:rFonts w:hAnsi="Times New Roman" w:ascii="Times New Roman"/>
        </w:rPr>
        <w:tab/>
        <w:t>Vinka Mihalinčić</w:t>
      </w:r>
    </w:p>
    <w:p w:rsidRDefault="00823FF5" w:rsidP="00A85C98" w:rsidR="00823FF5" w:rsidRPr="002E5098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2E509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A85C98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7C1245">
      <w:rPr>
        <w:rFonts w:hAnsi="Times New Roman" w:ascii="Times New Roman"/>
      </w:rPr>
      <w:t>2</w:t>
    </w:r>
    <w:r w:rsidR="002E5098">
      <w:rPr>
        <w:rFonts w:hAnsi="Times New Roman" w:ascii="Times New Roman"/>
      </w:rPr>
      <w:t>590/18-18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E5098"/>
    <w:rsid w:val="002F6864"/>
    <w:rsid w:val="002F75B0"/>
    <w:rsid w:val="002F78A7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2B14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1376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30F03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1245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85C98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4CCC"/>
    <w:rsid w:val="00C3624C"/>
    <w:rsid w:val="00C5778D"/>
    <w:rsid w:val="00C73EA6"/>
    <w:rsid w:val="00C74143"/>
    <w:rsid w:val="00C93983"/>
    <w:rsid w:val="00C95500"/>
    <w:rsid w:val="00CA269A"/>
    <w:rsid w:val="00CA4F2A"/>
    <w:rsid w:val="00CC3301"/>
    <w:rsid w:val="00CC674D"/>
    <w:rsid w:val="00CD43E1"/>
    <w:rsid w:val="00CF12C1"/>
    <w:rsid w:val="00CF1E09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D0F8A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1BC9"/>
    <w:rsid w:val="00F94E9C"/>
    <w:rsid w:val="00FB00A5"/>
    <w:rsid w:val="00FC137B"/>
    <w:rsid w:val="00FC139E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St-2590/2018</izvorni_sadrzaj>
    <derivirana_varijabla naziv="DomainObject.Predmet.OznakaBroj_1">St-2590/2018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 2 Consulting d.o.o.</izvorni_sadrzaj>
    <derivirana_varijabla naziv="DomainObject.Predmet.ProtustrankaFormated_1">  MARS 2 Consulting d.o.o.</derivirana_varijabla>
  </DomainObject.Predmet.ProtustrankaFormated>
  <DomainObject.Predmet.ProtustrankaFormatedOIB>
    <izvorni_sadrzaj>  MARS 2 Consulting d.o.o., OIB 06699425135</izvorni_sadrzaj>
    <derivirana_varijabla naziv="DomainObject.Predmet.ProtustrankaFormatedOIB_1">  MARS 2 Consulting d.o.o., OIB 06699425135</derivirana_varijabla>
  </DomainObject.Predmet.ProtustrankaFormatedOIB>
  <DomainObject.Predmet.ProtustrankaFormatedWithAdress>
    <izvorni_sadrzaj> MARS 2 Consulting d.o.o., Banija 5, 47000 Karlovac</izvorni_sadrzaj>
    <derivirana_varijabla naziv="DomainObject.Predmet.ProtustrankaFormatedWithAdress_1"> MARS 2 Consulting d.o.o., Banija 5, 47000 Karlovac</derivirana_varijabla>
  </DomainObject.Predmet.ProtustrankaFormatedWithAdress>
  <DomainObject.Predmet.ProtustrankaFormatedWithAdressOIB>
    <izvorni_sadrzaj> MARS 2 Consulting d.o.o., OIB 06699425135, Banija 5, 47000 Karlovac</izvorni_sadrzaj>
    <derivirana_varijabla naziv="DomainObject.Predmet.ProtustrankaFormatedWithAdressOIB_1"> MARS 2 Consulting d.o.o., OIB 06699425135, Banija 5, 47000 Karlovac</derivirana_varijabla>
  </DomainObject.Predmet.ProtustrankaFormatedWithAdressOIB>
  <DomainObject.Predmet.ProtustrankaWithAdress>
    <izvorni_sadrzaj>MARS 2 Consulting d.o.o. Banija 5, 47000 Karlovac</izvorni_sadrzaj>
    <derivirana_varijabla naziv="DomainObject.Predmet.ProtustrankaWithAdress_1">MARS 2 Consulting d.o.o. Banija 5, 47000 Karlovac</derivirana_varijabla>
  </DomainObject.Predmet.ProtustrankaWithAdress>
  <DomainObject.Predmet.ProtustrankaWithAdressOIB>
    <izvorni_sadrzaj>MARS 2 Consulting d.o.o., OIB 06699425135, Banija 5, 47000 Karlovac</izvorni_sadrzaj>
    <derivirana_varijabla naziv="DomainObject.Predmet.ProtustrankaWithAdressOIB_1">MARS 2 Consulting d.o.o., OIB 06699425135, Banija 5, 47000 Karlovac</derivirana_varijabla>
  </DomainObject.Predmet.ProtustrankaWithAdressOIB>
  <DomainObject.Predmet.ProtustrankaNazivFormated>
    <izvorni_sadrzaj>MARS 2 Consulting d.o.o.</izvorni_sadrzaj>
    <derivirana_varijabla naziv="DomainObject.Predmet.ProtustrankaNazivFormated_1">MARS 2 Consulting d.o.o.</derivirana_varijabla>
  </DomainObject.Predmet.ProtustrankaNazivFormated>
  <DomainObject.Predmet.ProtustrankaNazivFormatedOIB>
    <izvorni_sadrzaj>MARS 2 Consulting d.o.o., OIB 06699425135</izvorni_sadrzaj>
    <derivirana_varijabla naziv="DomainObject.Predmet.ProtustrankaNazivFormatedOIB_1">MARS 2 Consulting d.o.o., OIB 06699425135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MARS 2 Consulting d.o.o.</item>
    </izvorni_sadrzaj>
    <derivirana_varijabla naziv="DomainObject.Predmet.ProtuStrankaListFormated_1">
      <item>MARS 2 Consulting d.o.o.</item>
    </derivirana_varijabla>
  </DomainObject.Predmet.ProtuStrankaListFormated>
  <DomainObject.Predmet.ProtuStrankaListFormatedOIB>
    <izvorni_sadrzaj>
      <item>MARS 2 Consulting d.o.o., OIB 06699425135</item>
    </izvorni_sadrzaj>
    <derivirana_varijabla naziv="DomainObject.Predmet.ProtuStrankaListFormatedOIB_1">
      <item>MARS 2 Consulting d.o.o., OIB 06699425135</item>
    </derivirana_varijabla>
  </DomainObject.Predmet.ProtuStrankaListFormatedOIB>
  <DomainObject.Predmet.ProtuStrankaListFormatedWithAdress>
    <izvorni_sadrzaj>
      <item>MARS 2 Consulting d.o.o., Banija 5, 47000 Karlovac</item>
    </izvorni_sadrzaj>
    <derivirana_varijabla naziv="DomainObject.Predmet.ProtuStrankaListFormatedWithAdress_1">
      <item>MARS 2 Consulting d.o.o., Banija 5, 47000 Karlovac</item>
    </derivirana_varijabla>
  </DomainObject.Predmet.ProtuStrankaListFormatedWithAdress>
  <DomainObject.Predmet.ProtuStrankaListFormatedWithAdressOIB>
    <izvorni_sadrzaj>
      <item>MARS 2 Consulting d.o.o., OIB 06699425135, Banija 5, 47000 Karlovac</item>
    </izvorni_sadrzaj>
    <derivirana_varijabla naziv="DomainObject.Predmet.ProtuStrankaListFormatedWithAdressOIB_1">
      <item>MARS 2 Consulting d.o.o., OIB 06699425135, Banija 5, 47000 Karlovac</item>
    </derivirana_varijabla>
  </DomainObject.Predmet.ProtuStrankaListFormatedWithAdressOIB>
  <DomainObject.Predmet.ProtuStrankaListNazivFormated>
    <izvorni_sadrzaj>
      <item>MARS 2 Consulting d.o.o.</item>
    </izvorni_sadrzaj>
    <derivirana_varijabla naziv="DomainObject.Predmet.ProtuStrankaListNazivFormated_1">
      <item>MARS 2 Consulting d.o.o.</item>
    </derivirana_varijabla>
  </DomainObject.Predmet.ProtuStrankaListNazivFormated>
  <DomainObject.Predmet.ProtuStrankaListNazivFormatedOIB>
    <izvorni_sadrzaj>
      <item>MARS 2 Consulting d.o.o., OIB 06699425135</item>
    </izvorni_sadrzaj>
    <derivirana_varijabla naziv="DomainObject.Predmet.ProtuStrankaListNazivFormatedOIB_1">
      <item>MARS 2 Consulting d.o.o., OIB 06699425135</item>
    </derivirana_varijabla>
  </DomainObject.Predmet.ProtuStrankaListNazivFormatedOIB>
  <DomainObject.Predmet.OstaliListFormated>
    <izvorni_sadrzaj>
      <item>SAAD M S AL-KADOURI</item>
    </izvorni_sadrzaj>
    <derivirana_varijabla naziv="DomainObject.Predmet.OstaliListFormated_1">
      <item>SAAD M S AL-KADOURI</item>
    </derivirana_varijabla>
  </DomainObject.Predmet.OstaliListFormated>
  <DomainObject.Predmet.OstaliListFormatedOIB>
    <izvorni_sadrzaj>
      <item>SAAD M S AL-KADOURI, OIB 99883988121</item>
    </izvorni_sadrzaj>
    <derivirana_varijabla naziv="DomainObject.Predmet.OstaliListFormatedOIB_1">
      <item>SAAD M S AL-KADOURI, OIB 99883988121</item>
    </derivirana_varijabla>
  </DomainObject.Predmet.OstaliListFormatedOIB>
  <DomainObject.Predmet.OstaliListFormatedWithAdress>
    <izvorni_sadrzaj>
      <item>SAAD M S AL-KADOURI, Banija 5, 47000 Karlovac</item>
    </izvorni_sadrzaj>
    <derivirana_varijabla naziv="DomainObject.Predmet.OstaliListFormatedWithAdress_1">
      <item>SAAD M S AL-KADOURI, Banija 5, 47000 Karlovac</item>
    </derivirana_varijabla>
  </DomainObject.Predmet.OstaliListFormatedWithAdress>
  <DomainObject.Predmet.OstaliListFormatedWithAdressOIB>
    <izvorni_sadrzaj>
      <item>SAAD M S AL-KADOURI, OIB 99883988121, Banija 5, 47000 Karlovac</item>
    </izvorni_sadrzaj>
    <derivirana_varijabla naziv="DomainObject.Predmet.OstaliListFormatedWithAdressOIB_1">
      <item>SAAD M S AL-KADOURI, OIB 99883988121, Banija 5, 47000 Karlovac</item>
    </derivirana_varijabla>
  </DomainObject.Predmet.OstaliListFormatedWithAdressOIB>
  <DomainObject.Predmet.OstaliListNazivFormated>
    <izvorni_sadrzaj>
      <item>SAAD M S AL-KADOURI</item>
    </izvorni_sadrzaj>
    <derivirana_varijabla naziv="DomainObject.Predmet.OstaliListNazivFormated_1">
      <item>SAAD M S AL-KADOURI</item>
    </derivirana_varijabla>
  </DomainObject.Predmet.OstaliListNazivFormated>
  <DomainObject.Predmet.OstaliListNazivFormatedOIB>
    <izvorni_sadrzaj>
      <item>SAAD M S AL-KADOURI, OIB 99883988121</item>
    </izvorni_sadrzaj>
    <derivirana_varijabla naziv="DomainObject.Predmet.OstaliListNazivFormatedOIB_1">
      <item>SAAD M S AL-KADOURI, OIB 99883988121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MARS 2 Consulting d.o.o.</izvorni_sadrzaj>
    <derivirana_varijabla naziv="DomainObject.Predmet.ProtustrankaIDrugi_1">MARS 2 Consulting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MARS 2 Consulting d.o.o., OIB 06699425135, Banija 5, 47000 Karlovac</izvorni_sadrzaj>
    <derivirana_varijabla naziv="DomainObject.Predmet.ProtustrankaIDrugiAdressOIB_1">MARS 2 Consulting d.o.o., OIB 06699425135, Banija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MARS 2 Consulting d.o.o.</item>
      <item>SAAD M S AL-KADOURI</item>
    </izvorni_sadrzaj>
    <derivirana_varijabla naziv="DomainObject.Predmet.SudioniciListNaziv_1">
      <item>FINA regionalni centar Zagreb, podružnica Karlovac</item>
      <item>MARS 2 Consulting d.o.o.</item>
      <item>SAAD M S AL-KADOURI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MARS 2 Consulting d.o.o., OIB 06699425135, Banija 5,47000 Karlovac</item>
      <item>SAAD M S AL-KADOURI, OIB 99883988121, Banija 5,47000 Karlovac</item>
    </izvorni_sadrzaj>
    <derivirana_varijabla naziv="DomainObject.Predmet.SudioniciListAdressOIB_1">
      <item>FINA regionalni centar Zagreb, podružnica Karlovac, OIB 85821130368, Vitezovićeva 1,47000 Karlovac</item>
      <item>MARS 2 Consulting d.o.o., OIB 06699425135, Banija 5,47000 Karlovac</item>
      <item>SAAD M S AL-KADOURI, OIB 99883988121, Banija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06699425135</item>
      <item>, OIB 99883988121</item>
    </izvorni_sadrzaj>
    <derivirana_varijabla naziv="DomainObject.Predmet.SudioniciListNazivOIB_1">
      <item>, OIB 85821130368</item>
      <item>, OIB 06699425135</item>
      <item>, OIB 99883988121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91759-A7DD-4E24-8776-F7ECF23FB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2546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2019-07-10T09:18:00Z</dcterms:created>
  <dc:creator>Vesna Fundurulić Perišin</dc:creator>
  <cp:lastModifiedBy>Vinka Mihalinčić</cp:lastModifiedBy>
  <cp:lastPrinted>2019-07-10T09:15:00Z</cp:lastPrinted>
  <dcterms:modified xmlns:xsi="http://www.w3.org/2001/XMLSchema-instance" xsi:type="dcterms:W3CDTF">2019-07-10T09:20:00Z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(St-2590-18-poziv_vjerovnicima-NOVOOO.docx)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