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be41" w14:paraId="9dfbe4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FA356D">
        <w:t>1957/16-16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FA356D">
        <w:t>Financijska agencija OIB 85821130368, Regionalni centar Osijek, Podružnica Osijek L. Jagera 3 za otvaranje stečajnog postupka nad dužnikom</w:t>
      </w:r>
      <w:r w:rsidR="00FA356D">
        <w:tab/>
        <w:t>JUKIĆ USLUGE j.d.o.o., Đakovo, Andrije Hebranga 59, MBS: 030125688, OIB: 96148502570</w:t>
      </w:r>
      <w:r w:rsidRPr="00D14516">
        <w:t>,</w:t>
      </w:r>
      <w:r>
        <w:t xml:space="preserve"> dana </w:t>
      </w:r>
      <w:r w:rsidR="00FA356D">
        <w:t>15</w:t>
      </w:r>
      <w:r w:rsidR="00F06130">
        <w:t>. svibnja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FA356D">
        <w:t>Ivana Jukić, OIB: 63369302937, Đakovo, A. Hebranga 59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A356D">
        <w:t>4.500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A356D">
        <w:t>1957</w:t>
      </w:r>
      <w:r w:rsidR="00702C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FA356D">
        <w:t>Ivana Jukić, OIB: 63369302937, Đakovo, A. Hebranga 59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FA356D">
        <w:t>4.500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FA356D">
        <w:t>1957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A356D">
        <w:t>Ivana Jukić, OIB: 63369302937, Đakovo, A. Hebranga 59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FA356D">
        <w:t>Ivana Jukić, OIB: 63369302937, Đakovo, A. Hebranga 59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</w:t>
      </w:r>
      <w:r w:rsidR="00FA356D">
        <w:t>-1957/16-16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FA356D">
        <w:rPr>
          <w:bCs/>
        </w:rPr>
        <w:t>20. lipnja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A356D">
        <w:t>JUKIĆ USLUGE j.d.o.o., Đakovo, Andrije Hebranga 59, MBS: 030125688, OIB: 96148502570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A356D">
        <w:t>1957</w:t>
      </w:r>
      <w:r w:rsidR="007D3892">
        <w:t xml:space="preserve">/16 od </w:t>
      </w:r>
      <w:r w:rsidR="00FA356D">
        <w:t>22. studenog</w:t>
      </w:r>
      <w:r w:rsidR="000E06CF">
        <w:t xml:space="preserve"> </w:t>
      </w:r>
      <w:r w:rsidR="00FA356D">
        <w:t>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FA356D">
        <w:t>Ivana Jukić, OIB: 63369302937, Đakovo, A. Hebranga 59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FA356D">
        <w:t>1957/</w:t>
      </w:r>
      <w:r w:rsidR="007D3892">
        <w:t xml:space="preserve">16 od </w:t>
      </w:r>
      <w:r w:rsidR="00FA356D">
        <w:t>27</w:t>
      </w:r>
      <w:r w:rsidR="00F06130">
        <w:t>. ožujka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FA356D">
        <w:t>3.500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FA356D">
        <w:t>1957</w:t>
      </w:r>
      <w:r w:rsidR="007D3892">
        <w:t>/16</w:t>
      </w:r>
      <w:r w:rsidR="004C05DB">
        <w:t xml:space="preserve"> od </w:t>
      </w:r>
      <w:r w:rsidR="00FA356D">
        <w:t>22.11.2016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A356D">
        <w:t>Ivana Jukić, OIB: 63369302937, Đakovo, A. Hebranga 59</w:t>
      </w:r>
      <w:r w:rsidR="00544A9B">
        <w:t xml:space="preserve"> </w:t>
      </w:r>
      <w:r w:rsidR="003E6B02">
        <w:t xml:space="preserve">zaprimio je dana </w:t>
      </w:r>
      <w:r w:rsidR="00FA356D">
        <w:t>1. prosinca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FA356D">
        <w:t>27</w:t>
      </w:r>
      <w:r w:rsidR="00F06130">
        <w:t>.3</w:t>
      </w:r>
      <w:r w:rsidR="008357C3">
        <w:t>.2017</w:t>
      </w:r>
      <w:r w:rsidR="000E06CF">
        <w:t xml:space="preserve">. g. zaprimio je </w:t>
      </w:r>
      <w:r w:rsidR="00FA356D">
        <w:t>4</w:t>
      </w:r>
      <w:r w:rsidR="00F06130">
        <w:t>. travnja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02396">
        <w:t>15</w:t>
      </w:r>
      <w:r w:rsidR="00F06130">
        <w:t>. svibnja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7E6D1A">
      <w:pPr>
        <w:numPr>
          <w:ilvl w:val="0"/>
          <w:numId w:val="11"/>
        </w:numPr>
      </w:pPr>
      <w:r>
        <w:t>K</w:t>
      </w:r>
      <w:r w:rsidR="00390D58">
        <w:t>.</w:t>
      </w:r>
      <w:r w:rsidR="00002396">
        <w:t>12/6</w:t>
      </w:r>
      <w:r w:rsidR="00F81A15"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4817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2396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84817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A356D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>
      <item>Ivana Jukić</item>
    </izvorni_sadrzaj>
    <derivirana_varijabla naziv="DomainObject.Predmet.OstaliListFormated_1">
      <item>Ivana Jukić</item>
    </derivirana_varijabla>
  </DomainObject.Predmet.OstaliListFormated>
  <DomainObject.Predmet.OstaliListFormatedOIB>
    <izvorni_sadrzaj>
      <item>Ivana Jukić, OIB 63369302937</item>
    </izvorni_sadrzaj>
    <derivirana_varijabla naziv="DomainObject.Predmet.OstaliListFormatedOIB_1">
      <item>Ivana Jukić, OIB 63369302937</item>
    </derivirana_varijabla>
  </DomainObject.Predmet.OstaliListFormatedOIB>
  <DomainObject.Predmet.OstaliListFormatedWithAdress>
    <izvorni_sadrzaj>
      <item>Ivana Jukić, Andrije Hebranga 59, 31400 Đakovo</item>
    </izvorni_sadrzaj>
    <derivirana_varijabla naziv="DomainObject.Predmet.OstaliListFormatedWithAdress_1">
      <item>Ivana Jukić, Andrije Hebranga 59, 31400 Đakovo</item>
    </derivirana_varijabla>
  </DomainObject.Predmet.OstaliListFormatedWithAdress>
  <DomainObject.Predmet.OstaliListFormatedWithAdressOIB>
    <izvorni_sadrzaj>
      <item>Ivana Jukić, OIB 63369302937, Andrije Hebranga 59, 31400 Đakovo</item>
    </izvorni_sadrzaj>
    <derivirana_varijabla naziv="DomainObject.Predmet.OstaliListFormatedWithAdressOIB_1">
      <item>Ivana Jukić, OIB 63369302937, Andrije Hebranga 59, 31400 Đakovo</item>
    </derivirana_varijabla>
  </DomainObject.Predmet.OstaliListFormatedWithAdressOIB>
  <DomainObject.Predmet.OstaliListNazivFormated>
    <izvorni_sadrzaj>
      <item>Ivana Jukić</item>
    </izvorni_sadrzaj>
    <derivirana_varijabla naziv="DomainObject.Predmet.OstaliListNazivFormated_1">
      <item>Ivana Jukić</item>
    </derivirana_varijabla>
  </DomainObject.Predmet.OstaliListNazivFormated>
  <DomainObject.Predmet.OstaliListNazivFormatedOIB>
    <izvorni_sadrzaj>
      <item>Ivana Jukić, OIB 63369302937</item>
    </izvorni_sadrzaj>
    <derivirana_varijabla naziv="DomainObject.Predmet.OstaliListNazivFormatedOIB_1">
      <item>Ivana Jukić, OIB 63369302937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  <item>Ivana Jukić</item>
    </izvorni_sadrzaj>
    <derivirana_varijabla naziv="DomainObject.Predmet.SudioniciListNaziv_1">
      <item>FINA RC OSIJEK</item>
      <item>JUKIĆ USLUGE j.d.o.o. za trgovinu i ugostiteljstvo</item>
      <item>Ivana Jukić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  <item>Ivana Jukić, OIB 63369302937,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  <item>Ivana Jukić, OIB 63369302937,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  <item>, OIB 63369302937</item>
    </izvorni_sadrzaj>
    <derivirana_varijabla naziv="DomainObject.Predmet.SudioniciListNazivOIB_1">
      <item>, OIB 85821130368</item>
      <item>, OIB 96148502570</item>
      <item>, OIB 63369302937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F8F83-FC23-4746-8849-202000948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3226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2017-05-15T05:34:00Z</dcterms:created>
  <dc:creator>Korisnik</dc:creator>
  <cp:lastModifiedBy>Žana Bem</cp:lastModifiedBy>
  <cp:lastPrinted>2017-01-11T07:11:00Z</cp:lastPrinted>
  <dcterms:modified xmlns:xsi="http://www.w3.org/2001/XMLSchema-instance" xsi:type="dcterms:W3CDTF">2017-05-15T05:37:00Z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