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a40da" w14:paraId="64a40da" w:rsidRDefault="008B7855" w:rsidP="008B7855" w:rsidR="008B7855" w:rsidRPr="008B7855">
      <w:pPr>
        <w:spacing w:after="0"/>
        <w15:collapsed w:val="false"/>
      </w:pPr>
      <w:bookmarkStart w:name="_GoBack" w:id="0"/>
      <w:bookmarkEnd w:id="0"/>
      <w:r w:rsidRPr="008B7855">
        <w:rPr>
          <w:noProof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1010920</wp:posOffset>
            </wp:positionH>
            <wp:positionV relativeFrom="paragraph">
              <wp:posOffset>35560</wp:posOffset>
            </wp:positionV>
            <wp:extent cy="645795" cx="481965"/>
            <wp:effectExtent b="1905" r="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Picture 2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5795" cx="481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8B7855" w:rsidP="008B7855" w:rsidR="008B7855" w:rsidRPr="008B7855">
      <w:pPr>
        <w:spacing w:after="0"/>
      </w:pPr>
    </w:p>
    <w:p w:rsidRDefault="008B7855" w:rsidP="008B7855" w:rsidR="008B7855" w:rsidRPr="008B7855">
      <w:pPr>
        <w:spacing w:after="0"/>
        <w:ind w:firstLine="720"/>
      </w:pPr>
    </w:p>
    <w:p w:rsidRDefault="008B7855" w:rsidP="008B7855" w:rsidR="008B7855" w:rsidRPr="008B7855">
      <w:pPr>
        <w:spacing w:after="0"/>
      </w:pPr>
    </w:p>
    <w:p w:rsidRDefault="008B7855" w:rsidP="008B7855" w:rsidR="008B7855" w:rsidRPr="008B7855">
      <w:pPr>
        <w:spacing w:after="0"/>
        <w:ind w:firstLine="720"/>
      </w:pPr>
      <w:r w:rsidRPr="008B7855">
        <w:t>REPUBLIKA HRVATSKA</w:t>
      </w:r>
    </w:p>
    <w:p w:rsidRDefault="008B7855" w:rsidP="008B7855" w:rsidR="008B7855" w:rsidRPr="008B7855">
      <w:pPr>
        <w:spacing w:after="0"/>
      </w:pPr>
      <w:r w:rsidRPr="008B7855">
        <w:t xml:space="preserve">     TRGOVAČKI SUD U VARAŽDINU</w:t>
      </w:r>
    </w:p>
    <w:p w:rsidRDefault="008B7855" w:rsidP="008B7855" w:rsidR="008B7855" w:rsidRPr="008B7855">
      <w:pPr>
        <w:spacing w:after="0"/>
      </w:pPr>
      <w:r w:rsidRPr="008B7855">
        <w:t xml:space="preserve">                       Braće Radića 2</w:t>
      </w:r>
    </w:p>
    <w:p w:rsidRDefault="008B7855" w:rsidP="008B7855" w:rsidR="008B7855" w:rsidRPr="008B7855">
      <w:pPr>
        <w:spacing w:after="0"/>
      </w:pPr>
    </w:p>
    <w:p w:rsidRDefault="008B7855" w:rsidP="008B7855" w:rsidR="008B7855" w:rsidRPr="008B7855">
      <w:pPr>
        <w:spacing w:after="0"/>
      </w:pPr>
    </w:p>
    <w:p w:rsidRDefault="008B7855" w:rsidP="008B7855" w:rsidR="008B7855" w:rsidRPr="008B7855">
      <w:pPr>
        <w:spacing w:after="0"/>
        <w:ind w:firstLine="720"/>
        <w:jc w:val="both"/>
      </w:pPr>
      <w:r w:rsidRPr="008B7855">
        <w:t>Trgovački sud u Varaždinu, po sucu toga suda Meliti Poljanec-Bubaš kao stečajnom sucu u stečajnom postupku koji se vodi nad stečajnim dužnikom EMOS d.o.o. u stečaju, sa sjedištem u Kelemenu, Varaždinska 1/B, OI</w:t>
      </w:r>
      <w:r w:rsidR="000D4535">
        <w:t>B: 05776615168, donio je dana 8</w:t>
      </w:r>
      <w:r w:rsidRPr="008B7855">
        <w:t xml:space="preserve">. </w:t>
      </w:r>
      <w:r w:rsidR="000D4535">
        <w:t>svibnja</w:t>
      </w:r>
      <w:r w:rsidRPr="008B7855">
        <w:t xml:space="preserve"> 2017. godine</w:t>
      </w:r>
      <w:r>
        <w:t>,</w:t>
      </w:r>
      <w:r w:rsidRPr="008B7855">
        <w:t xml:space="preserve"> </w:t>
      </w:r>
    </w:p>
    <w:p w:rsidRDefault="008B7855" w:rsidP="008B7855" w:rsidR="008B7855" w:rsidRPr="008B7855">
      <w:pPr>
        <w:spacing w:after="0"/>
      </w:pPr>
    </w:p>
    <w:p w:rsidRDefault="008B7855" w:rsidP="008B7855" w:rsidR="008B7855" w:rsidRPr="008B7855">
      <w:pPr>
        <w:spacing w:after="0"/>
        <w:jc w:val="center"/>
      </w:pPr>
      <w:r w:rsidRPr="008B7855">
        <w:t>R J E Š E N J E   O   N A M I R E N J U</w:t>
      </w:r>
    </w:p>
    <w:p w:rsidRDefault="008B7855" w:rsidP="008B7855" w:rsidR="008B7855" w:rsidRPr="008B7855">
      <w:pPr>
        <w:spacing w:after="0"/>
      </w:pPr>
    </w:p>
    <w:p w:rsidRDefault="008B7855" w:rsidP="008B7855" w:rsidR="008B7855" w:rsidRPr="008B7855">
      <w:pPr>
        <w:spacing w:after="0"/>
        <w:ind w:firstLine="720"/>
        <w:jc w:val="both"/>
      </w:pPr>
    </w:p>
    <w:p w:rsidRDefault="008B7855" w:rsidP="008B7855" w:rsidR="008B7855" w:rsidRPr="008B7855">
      <w:pPr>
        <w:spacing w:after="0"/>
        <w:ind w:firstLine="720"/>
        <w:jc w:val="both"/>
      </w:pPr>
      <w:r w:rsidRPr="008B7855">
        <w:t>I. Iz cijene ostvarene prodajom nekretnina stečajnog dužnika EMOS d.o.o. u stečaju na javnoj dražbi održanoj 28. veljače 2017. godine, upisanih u zemljišnoj knjizi Općinskog suda u Varaždinu, Zemljišnoknjižni odjel Varaždin i to:</w:t>
      </w:r>
    </w:p>
    <w:p w:rsidRDefault="008B7855" w:rsidP="008B7855" w:rsidR="008B7855" w:rsidRPr="008B7855">
      <w:pPr>
        <w:spacing w:after="0"/>
        <w:ind w:firstLine="720"/>
        <w:jc w:val="both"/>
      </w:pPr>
    </w:p>
    <w:p w:rsidRDefault="008B7855" w:rsidP="008B7855" w:rsidR="008B7855" w:rsidRPr="008B7855">
      <w:pPr>
        <w:numPr>
          <w:ilvl w:val="0"/>
          <w:numId w:val="47"/>
        </w:numPr>
        <w:spacing w:after="0"/>
      </w:pPr>
      <w:r w:rsidRPr="008B7855">
        <w:t>nekretnina prodanih kupcu B3 d.o.o., Varaždin, Zagrebačka 51, OIB: 04686330759:</w:t>
      </w:r>
    </w:p>
    <w:p w:rsidRDefault="008B7855" w:rsidP="008B7855" w:rsidR="008B7855" w:rsidRPr="008B7855">
      <w:pPr>
        <w:spacing w:after="0"/>
        <w:ind w:firstLine="720"/>
        <w:jc w:val="both"/>
      </w:pPr>
    </w:p>
    <w:p w:rsidRDefault="008B7855" w:rsidP="008B7855" w:rsidR="008B7855" w:rsidRPr="008B7855">
      <w:pPr>
        <w:numPr>
          <w:ilvl w:val="0"/>
          <w:numId w:val="48"/>
        </w:numPr>
        <w:spacing w:after="0"/>
        <w:jc w:val="both"/>
      </w:pPr>
      <w:r w:rsidRPr="008B7855">
        <w:t>kat. čestica br. 1298 oranica Krč površine 4107 m</w:t>
      </w:r>
      <w:r w:rsidRPr="008B7855">
        <w:rPr>
          <w:vertAlign w:val="superscript"/>
        </w:rPr>
        <w:t>2</w:t>
      </w:r>
      <w:r w:rsidRPr="008B7855">
        <w:t xml:space="preserve">, upisana u ZK uložak br. 719, k. o. 331104, </w:t>
      </w:r>
      <w:proofErr w:type="spellStart"/>
      <w:r w:rsidRPr="008B7855">
        <w:t>Jakopovec</w:t>
      </w:r>
      <w:proofErr w:type="spellEnd"/>
      <w:r w:rsidRPr="008B7855">
        <w:t>, kod Općinskog suda u Varaždinu, Zemljišnoknjižni odjel Varaždin,</w:t>
      </w:r>
    </w:p>
    <w:p w:rsidRDefault="008B7855" w:rsidP="008B7855" w:rsidR="008B7855" w:rsidRPr="008B7855">
      <w:pPr>
        <w:numPr>
          <w:ilvl w:val="0"/>
          <w:numId w:val="48"/>
        </w:numPr>
        <w:spacing w:after="0"/>
        <w:jc w:val="both"/>
      </w:pPr>
      <w:r w:rsidRPr="008B7855">
        <w:t>kat. čestica br. 1299 oranica Krč površine 6616 m</w:t>
      </w:r>
      <w:r w:rsidRPr="008B7855">
        <w:rPr>
          <w:vertAlign w:val="superscript"/>
        </w:rPr>
        <w:t>2</w:t>
      </w:r>
      <w:r w:rsidRPr="008B7855">
        <w:t xml:space="preserve">, upisana u ZK uložak br. 720, k. o. 331104, </w:t>
      </w:r>
      <w:proofErr w:type="spellStart"/>
      <w:r w:rsidRPr="008B7855">
        <w:t>Jakopovec</w:t>
      </w:r>
      <w:proofErr w:type="spellEnd"/>
      <w:r w:rsidRPr="008B7855">
        <w:t>, kod Općinskog suda u Varaždinu, Zemljišnoknjižni odjel Varaždin,</w:t>
      </w:r>
    </w:p>
    <w:p w:rsidRDefault="008B7855" w:rsidP="008B7855" w:rsidR="008B7855" w:rsidRPr="008B7855">
      <w:pPr>
        <w:spacing w:after="0"/>
        <w:ind w:firstLine="720"/>
        <w:jc w:val="both"/>
      </w:pPr>
    </w:p>
    <w:p w:rsidRDefault="008B7855" w:rsidP="008B7855" w:rsidR="008B7855" w:rsidRPr="008B7855">
      <w:pPr>
        <w:numPr>
          <w:ilvl w:val="0"/>
          <w:numId w:val="47"/>
        </w:numPr>
        <w:spacing w:after="0"/>
        <w:jc w:val="both"/>
      </w:pPr>
      <w:r w:rsidRPr="008B7855">
        <w:t xml:space="preserve">nekretnina prodanih kupcu Draženu Blaži iz </w:t>
      </w:r>
      <w:proofErr w:type="spellStart"/>
      <w:r w:rsidRPr="008B7855">
        <w:t>Vidovca</w:t>
      </w:r>
      <w:proofErr w:type="spellEnd"/>
      <w:r w:rsidRPr="008B7855">
        <w:t xml:space="preserve">, </w:t>
      </w:r>
      <w:proofErr w:type="spellStart"/>
      <w:r w:rsidRPr="008B7855">
        <w:t>Noviška</w:t>
      </w:r>
      <w:proofErr w:type="spellEnd"/>
      <w:r w:rsidRPr="008B7855">
        <w:t xml:space="preserve"> 10, OIB: 90039497868:</w:t>
      </w:r>
    </w:p>
    <w:p w:rsidRDefault="008B7855" w:rsidP="008B7855" w:rsidR="008B7855" w:rsidRPr="008B7855">
      <w:pPr>
        <w:spacing w:after="0"/>
        <w:ind w:hanging="15" w:left="720"/>
        <w:jc w:val="both"/>
      </w:pPr>
    </w:p>
    <w:p w:rsidRDefault="008B7855" w:rsidP="008B7855" w:rsidR="008B7855" w:rsidRPr="008B7855">
      <w:pPr>
        <w:numPr>
          <w:ilvl w:val="0"/>
          <w:numId w:val="48"/>
        </w:numPr>
        <w:spacing w:after="0"/>
        <w:jc w:val="both"/>
      </w:pPr>
      <w:r w:rsidRPr="008B7855">
        <w:t>kat. čestica br. 3193 livada Lug površine 1637 m</w:t>
      </w:r>
      <w:r w:rsidRPr="008B7855">
        <w:rPr>
          <w:vertAlign w:val="superscript"/>
        </w:rPr>
        <w:t>2</w:t>
      </w:r>
      <w:r w:rsidRPr="008B7855">
        <w:t>, upisana u ZK uložak br. 2175, k. o. 331155, Kelemen, kod Općinskog suda u Varaždinu, Zemljišnoknjižni odjel Varaždin,</w:t>
      </w:r>
    </w:p>
    <w:p w:rsidRDefault="008B7855" w:rsidP="008B7855" w:rsidR="008B7855" w:rsidRPr="008B7855">
      <w:pPr>
        <w:numPr>
          <w:ilvl w:val="0"/>
          <w:numId w:val="48"/>
        </w:numPr>
        <w:spacing w:after="0"/>
        <w:jc w:val="both"/>
      </w:pPr>
      <w:r w:rsidRPr="008B7855">
        <w:t>kat. čestica br. 3192 livada Lug površine 2744 m</w:t>
      </w:r>
      <w:r w:rsidRPr="008B7855">
        <w:rPr>
          <w:vertAlign w:val="superscript"/>
        </w:rPr>
        <w:t>2</w:t>
      </w:r>
      <w:r w:rsidRPr="008B7855">
        <w:t>, upisana u ZK uložak br. 3749, k. o. 331155, Kelemen, kod Općinskog suda u Varaždinu, Zemljišnoknjižni odjel Varaždin,</w:t>
      </w:r>
    </w:p>
    <w:p w:rsidRDefault="008B7855" w:rsidP="008B7855" w:rsidR="008B7855" w:rsidRPr="008B7855">
      <w:pPr>
        <w:numPr>
          <w:ilvl w:val="0"/>
          <w:numId w:val="48"/>
        </w:numPr>
        <w:spacing w:after="0"/>
        <w:jc w:val="both"/>
      </w:pPr>
      <w:r w:rsidRPr="008B7855">
        <w:t>kat. čestica br. 3194 livada Lug površine 1470 m</w:t>
      </w:r>
      <w:r w:rsidRPr="008B7855">
        <w:rPr>
          <w:vertAlign w:val="superscript"/>
        </w:rPr>
        <w:t>2</w:t>
      </w:r>
      <w:r w:rsidRPr="008B7855">
        <w:t>, upisana u ZK uložak br. 2043, k. o. 331155, Kelemen, kod Općinskog suda u Varaždinu, Zemljišnoknjižni odjel Varaždin,</w:t>
      </w:r>
    </w:p>
    <w:p w:rsidRDefault="008B7855" w:rsidP="008B7855" w:rsidR="008B7855" w:rsidRPr="008B7855">
      <w:pPr>
        <w:numPr>
          <w:ilvl w:val="0"/>
          <w:numId w:val="48"/>
        </w:numPr>
        <w:spacing w:after="0"/>
        <w:jc w:val="both"/>
      </w:pPr>
      <w:r w:rsidRPr="008B7855">
        <w:t>kat. čestica br. 3197 oranica Lug površine 9539 m</w:t>
      </w:r>
      <w:r w:rsidRPr="008B7855">
        <w:rPr>
          <w:vertAlign w:val="superscript"/>
        </w:rPr>
        <w:t>2</w:t>
      </w:r>
      <w:r w:rsidRPr="008B7855">
        <w:t>, upisana u ZK uložak br. 3783, k. o. 331155, Kelemen, kod Općinskog suda u Varaždinu, Zemljišnoknjižni odjel Varaždin,</w:t>
      </w:r>
    </w:p>
    <w:p w:rsidRDefault="008B7855" w:rsidP="008B7855" w:rsidR="008B7855" w:rsidRPr="008B7855">
      <w:pPr>
        <w:numPr>
          <w:ilvl w:val="0"/>
          <w:numId w:val="48"/>
        </w:numPr>
        <w:spacing w:after="0"/>
        <w:jc w:val="both"/>
      </w:pPr>
      <w:r w:rsidRPr="008B7855">
        <w:t xml:space="preserve">kat. čestica br. 3747 oranica </w:t>
      </w:r>
      <w:proofErr w:type="spellStart"/>
      <w:r w:rsidRPr="008B7855">
        <w:t>Jalšina</w:t>
      </w:r>
      <w:proofErr w:type="spellEnd"/>
      <w:r w:rsidRPr="008B7855">
        <w:t xml:space="preserve"> površine 5394 m</w:t>
      </w:r>
      <w:r w:rsidRPr="008B7855">
        <w:rPr>
          <w:vertAlign w:val="superscript"/>
        </w:rPr>
        <w:t>2</w:t>
      </w:r>
      <w:r w:rsidRPr="008B7855">
        <w:t>, upisana u ZK uložak br. 1605, k. o. 331155, Kelemen, kod Općinskog suda u Varaždinu, Zemljišnoknjižni odjel Varaždin,</w:t>
      </w:r>
    </w:p>
    <w:p w:rsidRDefault="008B7855" w:rsidP="008B7855" w:rsidR="008B7855" w:rsidRPr="008B7855">
      <w:pPr>
        <w:spacing w:after="0"/>
        <w:ind w:firstLine="720"/>
        <w:jc w:val="both"/>
      </w:pPr>
    </w:p>
    <w:p w:rsidRDefault="008B7855" w:rsidP="008B7855" w:rsidR="008B7855" w:rsidRPr="008B7855">
      <w:pPr>
        <w:numPr>
          <w:ilvl w:val="0"/>
          <w:numId w:val="47"/>
        </w:numPr>
        <w:spacing w:after="0"/>
        <w:jc w:val="both"/>
      </w:pPr>
      <w:r w:rsidRPr="008B7855">
        <w:t xml:space="preserve">nekretnina prodanih kupcu Mariji Žaja iz Varaždina, Luje </w:t>
      </w:r>
      <w:proofErr w:type="spellStart"/>
      <w:r w:rsidRPr="008B7855">
        <w:t>Pihlera</w:t>
      </w:r>
      <w:proofErr w:type="spellEnd"/>
      <w:r w:rsidRPr="008B7855">
        <w:t xml:space="preserve"> 1, OIB: 28811156168:</w:t>
      </w:r>
    </w:p>
    <w:p w:rsidRDefault="008B7855" w:rsidP="008B7855" w:rsidR="008B7855" w:rsidRPr="008B7855">
      <w:pPr>
        <w:spacing w:after="0"/>
        <w:ind w:firstLine="720"/>
        <w:jc w:val="both"/>
      </w:pPr>
    </w:p>
    <w:p w:rsidRDefault="008B7855" w:rsidP="008B7855" w:rsidR="008B7855" w:rsidRPr="008B7855">
      <w:pPr>
        <w:numPr>
          <w:ilvl w:val="0"/>
          <w:numId w:val="48"/>
        </w:numPr>
        <w:spacing w:after="0"/>
        <w:jc w:val="both"/>
      </w:pPr>
      <w:r w:rsidRPr="008B7855">
        <w:t>kat. čestica br. 3097 livada Lug površine 7255 m</w:t>
      </w:r>
      <w:r w:rsidRPr="008B7855">
        <w:rPr>
          <w:vertAlign w:val="superscript"/>
        </w:rPr>
        <w:t>2</w:t>
      </w:r>
      <w:r w:rsidRPr="008B7855">
        <w:t>, upisana u ZK uložak br. 3727, k. o. 331155, Kelemen, kod Općinskog suda u Varaždinu, Zemljišnoknjižni odjel Varaždin,</w:t>
      </w:r>
    </w:p>
    <w:p w:rsidRDefault="008B7855" w:rsidP="008B7855" w:rsidR="008B7855" w:rsidRPr="008B7855">
      <w:pPr>
        <w:numPr>
          <w:ilvl w:val="0"/>
          <w:numId w:val="48"/>
        </w:numPr>
        <w:spacing w:after="0"/>
        <w:jc w:val="both"/>
      </w:pPr>
      <w:r w:rsidRPr="008B7855">
        <w:t>kat. čestica br. 3245 livada Lug površine 8347 m</w:t>
      </w:r>
      <w:r w:rsidRPr="008B7855">
        <w:rPr>
          <w:vertAlign w:val="superscript"/>
        </w:rPr>
        <w:t>2</w:t>
      </w:r>
      <w:r w:rsidRPr="008B7855">
        <w:t>, upisana u ZK uložak br. 1685, k. o. 331155, Kelemen, kod Općinskog suda u Varaždinu, Zemljišnoknjižni odjel Varaždin,</w:t>
      </w:r>
    </w:p>
    <w:p w:rsidRDefault="008B7855" w:rsidP="008B7855" w:rsidR="008B7855" w:rsidRPr="008B7855">
      <w:pPr>
        <w:numPr>
          <w:ilvl w:val="0"/>
          <w:numId w:val="48"/>
        </w:numPr>
        <w:spacing w:after="0"/>
        <w:jc w:val="both"/>
      </w:pPr>
      <w:r w:rsidRPr="008B7855">
        <w:t>kat. čestica br. 3250 livada Lug površine 6940 m</w:t>
      </w:r>
      <w:r w:rsidRPr="008B7855">
        <w:rPr>
          <w:vertAlign w:val="superscript"/>
        </w:rPr>
        <w:t>2</w:t>
      </w:r>
      <w:r w:rsidRPr="008B7855">
        <w:t>, upisana u ZK uložak br. 2593, k. o. 331155, Kelemen, kod Općinskog suda u Varaždinu, Zemljišnoknjižni odjel Varaždin,</w:t>
      </w:r>
    </w:p>
    <w:p w:rsidRDefault="008B7855" w:rsidP="008B7855" w:rsidR="008B7855" w:rsidRPr="008B7855">
      <w:pPr>
        <w:numPr>
          <w:ilvl w:val="0"/>
          <w:numId w:val="48"/>
        </w:numPr>
        <w:spacing w:after="0"/>
        <w:jc w:val="both"/>
      </w:pPr>
      <w:r w:rsidRPr="008B7855">
        <w:t>kat. čestica br. 3122 livada Lug površine 8618 m</w:t>
      </w:r>
      <w:r w:rsidRPr="008B7855">
        <w:rPr>
          <w:vertAlign w:val="superscript"/>
        </w:rPr>
        <w:t>2</w:t>
      </w:r>
      <w:r w:rsidRPr="008B7855">
        <w:t>, upisana u ZK uložak br. 3738, k. o. 331155, Kelemen, kod Općinskog suda u Varaždinu, Zemljišnoknjižni odjel Varaždin,</w:t>
      </w:r>
    </w:p>
    <w:p w:rsidRDefault="008B7855" w:rsidP="008B7855" w:rsidR="008B7855" w:rsidRPr="008B7855">
      <w:pPr>
        <w:numPr>
          <w:ilvl w:val="0"/>
          <w:numId w:val="48"/>
        </w:numPr>
        <w:spacing w:after="0"/>
        <w:jc w:val="both"/>
      </w:pPr>
      <w:r w:rsidRPr="008B7855">
        <w:t>kat. čestica br. 3121 livada Lug površine 7366 m</w:t>
      </w:r>
      <w:r w:rsidRPr="008B7855">
        <w:rPr>
          <w:vertAlign w:val="superscript"/>
        </w:rPr>
        <w:t>2</w:t>
      </w:r>
      <w:r w:rsidRPr="008B7855">
        <w:t>, upisana u ZK uložak br. 3739, k. o. 331155, Kelemen, kod Općinskog suda u Varaždinu, Zemljišnoknjižni odjel Varaždin,</w:t>
      </w:r>
    </w:p>
    <w:p w:rsidRDefault="008B7855" w:rsidP="008B7855" w:rsidR="008B7855" w:rsidRPr="008B7855">
      <w:pPr>
        <w:numPr>
          <w:ilvl w:val="0"/>
          <w:numId w:val="48"/>
        </w:numPr>
        <w:spacing w:after="0"/>
        <w:jc w:val="both"/>
      </w:pPr>
      <w:r w:rsidRPr="008B7855">
        <w:t>kat. čestica br. 3120 oranica površine 10255 m</w:t>
      </w:r>
      <w:r w:rsidRPr="008B7855">
        <w:rPr>
          <w:vertAlign w:val="superscript"/>
        </w:rPr>
        <w:t>2</w:t>
      </w:r>
      <w:r w:rsidRPr="008B7855">
        <w:t>, upisana u ZK uložak br. 2380, k. o. 331155, Kelemen, kod Općinskog suda u Varaždinu, Zemljišnoknjižni odjel Varaždin,</w:t>
      </w:r>
    </w:p>
    <w:p w:rsidRDefault="008B7855" w:rsidP="008B7855" w:rsidR="008B7855" w:rsidRPr="008B7855">
      <w:pPr>
        <w:numPr>
          <w:ilvl w:val="0"/>
          <w:numId w:val="48"/>
        </w:numPr>
        <w:spacing w:after="0"/>
        <w:jc w:val="both"/>
      </w:pPr>
      <w:r w:rsidRPr="008B7855">
        <w:t xml:space="preserve">kat. čestica br. 1384 oranica </w:t>
      </w:r>
      <w:proofErr w:type="spellStart"/>
      <w:r w:rsidRPr="008B7855">
        <w:t>Kozlenica</w:t>
      </w:r>
      <w:proofErr w:type="spellEnd"/>
      <w:r w:rsidRPr="008B7855">
        <w:t xml:space="preserve"> površine 5205 m</w:t>
      </w:r>
      <w:r w:rsidRPr="008B7855">
        <w:rPr>
          <w:vertAlign w:val="superscript"/>
        </w:rPr>
        <w:t>2</w:t>
      </w:r>
      <w:r w:rsidRPr="008B7855">
        <w:t xml:space="preserve">, upisana u ZK uložak br. 1671, k. o. 331104, </w:t>
      </w:r>
      <w:proofErr w:type="spellStart"/>
      <w:r w:rsidRPr="008B7855">
        <w:t>Jakopovec</w:t>
      </w:r>
      <w:proofErr w:type="spellEnd"/>
      <w:r w:rsidRPr="008B7855">
        <w:t>, kod Općinskog suda u Varaždinu, Zemljišnoknjižni odjel Varaždin,</w:t>
      </w:r>
    </w:p>
    <w:p w:rsidRDefault="008B7855" w:rsidP="008B7855" w:rsidR="008B7855" w:rsidRPr="008B7855">
      <w:pPr>
        <w:numPr>
          <w:ilvl w:val="0"/>
          <w:numId w:val="48"/>
        </w:numPr>
        <w:spacing w:after="0"/>
        <w:jc w:val="both"/>
      </w:pPr>
      <w:r w:rsidRPr="008B7855">
        <w:t xml:space="preserve">kat. čestica br. 1383 oranica </w:t>
      </w:r>
      <w:proofErr w:type="spellStart"/>
      <w:r w:rsidRPr="008B7855">
        <w:t>Kozlenica</w:t>
      </w:r>
      <w:proofErr w:type="spellEnd"/>
      <w:r w:rsidRPr="008B7855">
        <w:t xml:space="preserve"> površine 2563 m</w:t>
      </w:r>
      <w:r w:rsidRPr="008B7855">
        <w:rPr>
          <w:vertAlign w:val="superscript"/>
        </w:rPr>
        <w:t>2</w:t>
      </w:r>
      <w:r w:rsidRPr="008B7855">
        <w:t xml:space="preserve">, upisana u ZK uložak br. 1676, k. o. 331104, </w:t>
      </w:r>
      <w:proofErr w:type="spellStart"/>
      <w:r w:rsidRPr="008B7855">
        <w:t>Jakopovec</w:t>
      </w:r>
      <w:proofErr w:type="spellEnd"/>
      <w:r w:rsidRPr="008B7855">
        <w:t>, kod Općinskog suda u Varaždinu, Zemljišnoknjižni odjel Varaždin,</w:t>
      </w:r>
    </w:p>
    <w:p w:rsidRDefault="008B7855" w:rsidP="008B7855" w:rsidR="008B7855" w:rsidRPr="008B7855">
      <w:pPr>
        <w:numPr>
          <w:ilvl w:val="0"/>
          <w:numId w:val="48"/>
        </w:numPr>
        <w:spacing w:after="0"/>
        <w:jc w:val="both"/>
      </w:pPr>
      <w:r w:rsidRPr="008B7855">
        <w:t>kat. čestica br. 1381 oranica površine 2940 m</w:t>
      </w:r>
      <w:r w:rsidRPr="008B7855">
        <w:rPr>
          <w:vertAlign w:val="superscript"/>
        </w:rPr>
        <w:t>2</w:t>
      </w:r>
      <w:r w:rsidRPr="008B7855">
        <w:t xml:space="preserve">, upisana u ZK uložak br. 1902, k. o. 331104, </w:t>
      </w:r>
      <w:proofErr w:type="spellStart"/>
      <w:r w:rsidRPr="008B7855">
        <w:t>Jakopovec</w:t>
      </w:r>
      <w:proofErr w:type="spellEnd"/>
      <w:r w:rsidRPr="008B7855">
        <w:t>, kod Općinskog suda u Varaždinu, Zemljišnoknjižni odjel Varaždin,</w:t>
      </w:r>
    </w:p>
    <w:p w:rsidRDefault="008B7855" w:rsidP="008B7855" w:rsidR="008B7855" w:rsidRPr="008B7855">
      <w:pPr>
        <w:spacing w:after="0"/>
        <w:ind w:firstLine="720"/>
        <w:jc w:val="both"/>
      </w:pPr>
    </w:p>
    <w:p w:rsidRDefault="008B7855" w:rsidP="008B7855" w:rsidR="008B7855" w:rsidRPr="008B7855">
      <w:pPr>
        <w:numPr>
          <w:ilvl w:val="0"/>
          <w:numId w:val="47"/>
        </w:numPr>
        <w:spacing w:after="0"/>
        <w:jc w:val="both"/>
      </w:pPr>
      <w:r w:rsidRPr="008B7855">
        <w:t xml:space="preserve">nekretnine prodane kupcu Marku Žaji iz Varaždina, Luje </w:t>
      </w:r>
      <w:proofErr w:type="spellStart"/>
      <w:r w:rsidRPr="008B7855">
        <w:t>Pihlera</w:t>
      </w:r>
      <w:proofErr w:type="spellEnd"/>
      <w:r w:rsidRPr="008B7855">
        <w:t xml:space="preserve"> 1, OIB: 70733189590:</w:t>
      </w:r>
    </w:p>
    <w:p w:rsidRDefault="008B7855" w:rsidP="008B7855" w:rsidR="008B7855" w:rsidRPr="008B7855">
      <w:pPr>
        <w:spacing w:after="0"/>
        <w:ind w:firstLine="720"/>
        <w:jc w:val="both"/>
      </w:pPr>
    </w:p>
    <w:p w:rsidRDefault="008B7855" w:rsidP="008B7855" w:rsidR="008B7855" w:rsidRPr="008B7855">
      <w:pPr>
        <w:numPr>
          <w:ilvl w:val="0"/>
          <w:numId w:val="48"/>
        </w:numPr>
        <w:spacing w:after="0"/>
        <w:jc w:val="both"/>
      </w:pPr>
      <w:r w:rsidRPr="008B7855">
        <w:t xml:space="preserve">kat. čestica br. 3142 livada </w:t>
      </w:r>
      <w:proofErr w:type="spellStart"/>
      <w:r w:rsidRPr="008B7855">
        <w:t>Goščara</w:t>
      </w:r>
      <w:proofErr w:type="spellEnd"/>
      <w:r w:rsidRPr="008B7855">
        <w:t xml:space="preserve"> površine 10273 m2, upisana u ZK uložak br. 3548,    k. o. 331155, Kelemen, kod Općinskog suda u Varaždinu, Zemljišnoknjižni odjel Varaždin,</w:t>
      </w:r>
    </w:p>
    <w:p w:rsidRDefault="008B7855" w:rsidP="008B7855" w:rsidR="008B7855" w:rsidRPr="008B7855">
      <w:pPr>
        <w:spacing w:after="0"/>
        <w:jc w:val="both"/>
      </w:pPr>
    </w:p>
    <w:p w:rsidRDefault="008B7855" w:rsidP="008B7855" w:rsidR="008B7855" w:rsidRPr="008B7855">
      <w:pPr>
        <w:numPr>
          <w:ilvl w:val="0"/>
          <w:numId w:val="47"/>
        </w:numPr>
        <w:spacing w:after="0"/>
        <w:jc w:val="both"/>
      </w:pPr>
      <w:r w:rsidRPr="008B7855">
        <w:t>nekretnina prodanih kupcu VETERINARSKA STANICA d.d. VARAŽDIN, Varaždin, Trg Ivana Perkovca 24, OIB: 41540201755:</w:t>
      </w:r>
    </w:p>
    <w:p w:rsidRDefault="008B7855" w:rsidP="008B7855" w:rsidR="008B7855" w:rsidRPr="008B7855">
      <w:pPr>
        <w:spacing w:after="0"/>
        <w:jc w:val="both"/>
      </w:pPr>
    </w:p>
    <w:p w:rsidRDefault="008B7855" w:rsidP="008B7855" w:rsidR="008B7855" w:rsidRPr="008B7855">
      <w:pPr>
        <w:numPr>
          <w:ilvl w:val="0"/>
          <w:numId w:val="48"/>
        </w:numPr>
        <w:spacing w:after="0"/>
        <w:jc w:val="both"/>
      </w:pPr>
      <w:r w:rsidRPr="008B7855">
        <w:t>kat. čestica br. 3208 livada Lug površine 5224 m</w:t>
      </w:r>
      <w:r w:rsidRPr="008B7855">
        <w:rPr>
          <w:vertAlign w:val="superscript"/>
        </w:rPr>
        <w:t>2</w:t>
      </w:r>
      <w:r w:rsidRPr="008B7855">
        <w:t>, upisana u ZK uložak br. 3818, k. o. 331155, Kelemen, kod Općinskog suda u Varaždinu, Zemljišnoknjižni odjel Varaždin,</w:t>
      </w:r>
    </w:p>
    <w:p w:rsidRDefault="008B7855" w:rsidP="008B7855" w:rsidR="008B7855" w:rsidRPr="008B7855">
      <w:pPr>
        <w:numPr>
          <w:ilvl w:val="0"/>
          <w:numId w:val="48"/>
        </w:numPr>
        <w:spacing w:after="0"/>
        <w:jc w:val="both"/>
      </w:pPr>
      <w:r w:rsidRPr="008B7855">
        <w:t xml:space="preserve">kat. čestica br. 3159 livada </w:t>
      </w:r>
      <w:proofErr w:type="spellStart"/>
      <w:r w:rsidRPr="008B7855">
        <w:t>Gošćara</w:t>
      </w:r>
      <w:proofErr w:type="spellEnd"/>
      <w:r w:rsidRPr="008B7855">
        <w:t xml:space="preserve"> površine 4380 m</w:t>
      </w:r>
      <w:r w:rsidRPr="008B7855">
        <w:rPr>
          <w:vertAlign w:val="superscript"/>
        </w:rPr>
        <w:t>2</w:t>
      </w:r>
      <w:r w:rsidRPr="008B7855">
        <w:t>, upisana u ZK uložak br. 3722, k. o. 331155, Kelemen, kod Općinskog suda u Varaždinu, Zemljišnoknjižni odjel Varaždin,</w:t>
      </w:r>
    </w:p>
    <w:p w:rsidRDefault="008B7855" w:rsidP="008B7855" w:rsidR="008B7855" w:rsidRPr="008B7855">
      <w:pPr>
        <w:numPr>
          <w:ilvl w:val="0"/>
          <w:numId w:val="48"/>
        </w:numPr>
        <w:spacing w:after="0"/>
        <w:jc w:val="both"/>
      </w:pPr>
      <w:r w:rsidRPr="008B7855">
        <w:lastRenderedPageBreak/>
        <w:t xml:space="preserve">kat. čestica br. 3166 livada </w:t>
      </w:r>
      <w:proofErr w:type="spellStart"/>
      <w:r w:rsidRPr="008B7855">
        <w:t>Goščara</w:t>
      </w:r>
      <w:proofErr w:type="spellEnd"/>
      <w:r w:rsidRPr="008B7855">
        <w:t xml:space="preserve"> površine 6484 m</w:t>
      </w:r>
      <w:r w:rsidRPr="008B7855">
        <w:rPr>
          <w:vertAlign w:val="superscript"/>
        </w:rPr>
        <w:t>2</w:t>
      </w:r>
      <w:r w:rsidRPr="008B7855">
        <w:t>, upisana u ZK uložak br. 3720, k. o. 331155, Kelemen, kod Općinskog suda u Varaždinu, Zemljišnoknjižni odjel Varaždin,</w:t>
      </w:r>
    </w:p>
    <w:p w:rsidRDefault="008B7855" w:rsidP="008B7855" w:rsidR="008B7855" w:rsidRPr="008B7855">
      <w:pPr>
        <w:numPr>
          <w:ilvl w:val="0"/>
          <w:numId w:val="48"/>
        </w:numPr>
        <w:spacing w:after="0"/>
        <w:jc w:val="both"/>
      </w:pPr>
      <w:r w:rsidRPr="008B7855">
        <w:t>kat. čestica br. 3203 livada Lug površine 5033 m</w:t>
      </w:r>
      <w:r w:rsidRPr="008B7855">
        <w:rPr>
          <w:vertAlign w:val="superscript"/>
        </w:rPr>
        <w:t>2</w:t>
      </w:r>
      <w:r w:rsidRPr="008B7855">
        <w:t>, upisana u ZK uložak br. 3751, k. o. 331155, Kelemen, kod Općinskog suda u Varaždinu, Zemljišnoknjižni odjel Varaždin,</w:t>
      </w:r>
    </w:p>
    <w:p w:rsidRDefault="008B7855" w:rsidP="008B7855" w:rsidR="008B7855" w:rsidRPr="008B7855">
      <w:pPr>
        <w:numPr>
          <w:ilvl w:val="0"/>
          <w:numId w:val="48"/>
        </w:numPr>
        <w:spacing w:after="0"/>
        <w:jc w:val="both"/>
      </w:pPr>
      <w:r w:rsidRPr="008B7855">
        <w:t>kat. čestica br. 3382 livada Lug površine 4696 m</w:t>
      </w:r>
      <w:r w:rsidRPr="008B7855">
        <w:rPr>
          <w:vertAlign w:val="superscript"/>
        </w:rPr>
        <w:t>2</w:t>
      </w:r>
      <w:r w:rsidRPr="008B7855">
        <w:t>, upisana u ZK uložak br. 1857, k. o. 331155, Kelemen, kod Općinskog suda u Varaždinu, Zemljišnoknjižni odjel Varaždin,</w:t>
      </w:r>
    </w:p>
    <w:p w:rsidRDefault="008B7855" w:rsidP="008B7855" w:rsidR="008B7855" w:rsidRPr="008B7855">
      <w:pPr>
        <w:spacing w:after="0"/>
        <w:ind w:firstLine="720"/>
        <w:jc w:val="both"/>
      </w:pPr>
    </w:p>
    <w:p w:rsidRDefault="008B7855" w:rsidP="008B7855" w:rsidR="008B7855" w:rsidRPr="008B7855">
      <w:pPr>
        <w:spacing w:after="0"/>
        <w:ind w:firstLine="720"/>
        <w:jc w:val="both"/>
      </w:pPr>
      <w:r w:rsidRPr="008B7855">
        <w:t xml:space="preserve">u iznosu od 218.644,01 kn, </w:t>
      </w:r>
    </w:p>
    <w:p w:rsidRDefault="008B7855" w:rsidP="008B7855" w:rsidR="008B7855" w:rsidRPr="008B7855">
      <w:pPr>
        <w:spacing w:after="0"/>
      </w:pPr>
    </w:p>
    <w:p w:rsidRDefault="008B7855" w:rsidP="008B7855" w:rsidR="008B7855" w:rsidRPr="008B7855">
      <w:pPr>
        <w:spacing w:after="0"/>
        <w:ind w:firstLine="720"/>
      </w:pPr>
      <w:r w:rsidRPr="008B7855">
        <w:t>namiruju se:</w:t>
      </w:r>
    </w:p>
    <w:p w:rsidRDefault="008B7855" w:rsidP="008B7855" w:rsidR="008B7855" w:rsidRPr="008B7855">
      <w:pPr>
        <w:spacing w:after="0"/>
      </w:pPr>
    </w:p>
    <w:p w:rsidRDefault="008B7855" w:rsidP="008B7855" w:rsidR="008B7855" w:rsidRPr="008B7855">
      <w:pPr>
        <w:numPr>
          <w:ilvl w:val="0"/>
          <w:numId w:val="49"/>
        </w:numPr>
        <w:spacing w:after="0"/>
        <w:jc w:val="both"/>
      </w:pPr>
      <w:r w:rsidRPr="008B7855">
        <w:t>troškovi utvrđivanja tražbine (čl. 170. st. 1. Stečajnog zakona)…………….. 10.932,20 kn,</w:t>
      </w:r>
    </w:p>
    <w:p w:rsidRDefault="008B7855" w:rsidP="008B7855" w:rsidR="008B7855" w:rsidRPr="008B7855">
      <w:pPr>
        <w:numPr>
          <w:ilvl w:val="0"/>
          <w:numId w:val="49"/>
        </w:numPr>
        <w:spacing w:after="0"/>
        <w:jc w:val="both"/>
      </w:pPr>
      <w:r w:rsidRPr="008B7855">
        <w:t>troškovi unovčenja (čl. 170. st. 2. Stečajnog zakona)……………..................</w:t>
      </w:r>
      <w:r w:rsidRPr="008B7855">
        <w:rPr>
          <w:rFonts w:cs="Arial"/>
          <w:sz w:val="20"/>
        </w:rPr>
        <w:t xml:space="preserve"> </w:t>
      </w:r>
      <w:r w:rsidRPr="008B7855">
        <w:t>10.932,20 kn,</w:t>
      </w:r>
    </w:p>
    <w:p w:rsidRDefault="008B7855" w:rsidP="008B7855" w:rsidR="008B7855" w:rsidRPr="008B7855">
      <w:pPr>
        <w:numPr>
          <w:ilvl w:val="0"/>
          <w:numId w:val="49"/>
        </w:numPr>
        <w:spacing w:after="0"/>
        <w:jc w:val="both"/>
      </w:pPr>
      <w:r w:rsidRPr="008B7855">
        <w:t xml:space="preserve">tražbina </w:t>
      </w:r>
      <w:proofErr w:type="spellStart"/>
      <w:r w:rsidRPr="008B7855">
        <w:t>razlučnog</w:t>
      </w:r>
      <w:proofErr w:type="spellEnd"/>
      <w:r w:rsidRPr="008B7855">
        <w:t xml:space="preserve"> vjerovnika J&amp;T banka d.d., Varaždin, Aleja kralja Zvonimira 1, OIB: 38182927268, s osnove dijela glavnice ………………………………….....147.155,02 kn,</w:t>
      </w:r>
    </w:p>
    <w:p w:rsidRDefault="008B7855" w:rsidP="008B7855" w:rsidR="008B7855" w:rsidRPr="008B7855">
      <w:pPr>
        <w:numPr>
          <w:ilvl w:val="0"/>
          <w:numId w:val="49"/>
        </w:numPr>
        <w:spacing w:after="0"/>
        <w:jc w:val="both"/>
      </w:pPr>
      <w:r w:rsidRPr="008B7855">
        <w:t xml:space="preserve">tražbina </w:t>
      </w:r>
      <w:proofErr w:type="spellStart"/>
      <w:r w:rsidRPr="008B7855">
        <w:t>razlučnog</w:t>
      </w:r>
      <w:proofErr w:type="spellEnd"/>
      <w:r w:rsidRPr="008B7855">
        <w:t xml:space="preserve"> vjerovnika Republika Hrvatska, Ministarstvo financija, Porezna uprava, Područni ured Sjeverna Hrvatska, OIB: 18683136487, s osnove dijela glavnice …………………………………...................................................................... 49.624,59 kn.</w:t>
      </w:r>
    </w:p>
    <w:p w:rsidRDefault="008B7855" w:rsidP="008B7855" w:rsidR="008B7855" w:rsidRPr="008B7855">
      <w:pPr>
        <w:spacing w:after="0"/>
        <w:jc w:val="both"/>
      </w:pPr>
    </w:p>
    <w:p w:rsidRDefault="008B7855" w:rsidP="008B7855" w:rsidR="008B7855" w:rsidRPr="008B7855">
      <w:pPr>
        <w:spacing w:after="0"/>
        <w:ind w:firstLine="720"/>
        <w:jc w:val="both"/>
      </w:pPr>
      <w:r w:rsidRPr="008B7855">
        <w:t xml:space="preserve">II. Nalaže se računovodstvu ovog suda s računa sudskog depozita, po pravomoćnosti ovoga rješenja, izvršiti isplatu: </w:t>
      </w:r>
    </w:p>
    <w:p w:rsidRDefault="008B7855" w:rsidP="008B7855" w:rsidR="008B7855" w:rsidRPr="008B7855">
      <w:pPr>
        <w:spacing w:after="0"/>
      </w:pPr>
    </w:p>
    <w:p w:rsidRDefault="008B7855" w:rsidP="008B7855" w:rsidR="008B7855" w:rsidRPr="008B7855">
      <w:pPr>
        <w:pStyle w:val="Odlomakpopisa"/>
        <w:numPr>
          <w:ilvl w:val="0"/>
          <w:numId w:val="52"/>
        </w:numPr>
        <w:spacing w:after="0"/>
      </w:pPr>
      <w:r>
        <w:t xml:space="preserve">    </w:t>
      </w:r>
      <w:r w:rsidRPr="008B7855">
        <w:t>iznosa od 21.864,40 kn na račun stečajnog dužnika EMOS d.o.o. u stečaju, sa sjedištem u Kelemenu, Varaždinska 1/B, IBAN: HR38 2489 0041 1312 1068 2, otvoren kod J&amp;T banka d.d.,</w:t>
      </w:r>
    </w:p>
    <w:p w:rsidRDefault="008B7855" w:rsidP="008B7855" w:rsidR="008B7855" w:rsidRPr="008B7855">
      <w:pPr>
        <w:spacing w:after="0"/>
        <w:jc w:val="both"/>
      </w:pPr>
    </w:p>
    <w:p w:rsidRDefault="008B7855" w:rsidP="008B7855" w:rsidR="008B7855" w:rsidRPr="008B7855">
      <w:pPr>
        <w:pStyle w:val="Odlomakpopisa"/>
        <w:numPr>
          <w:ilvl w:val="0"/>
          <w:numId w:val="52"/>
        </w:numPr>
        <w:spacing w:after="0"/>
      </w:pPr>
      <w:r>
        <w:t xml:space="preserve">    </w:t>
      </w:r>
      <w:r w:rsidRPr="008B7855">
        <w:t xml:space="preserve">iznosa od 147.155,02 kn na obračunski račun </w:t>
      </w:r>
      <w:proofErr w:type="spellStart"/>
      <w:r w:rsidRPr="008B7855">
        <w:t>razlučnog</w:t>
      </w:r>
      <w:proofErr w:type="spellEnd"/>
      <w:r w:rsidRPr="008B7855">
        <w:t xml:space="preserve"> vjerovnika J&amp;T banka d.d., Varaždin, Aleja kralja Zvonimira 1, IBAN: HR77 2489 0041 0067 5539 1, otvoren kod Hrvatske narodne banke,</w:t>
      </w:r>
    </w:p>
    <w:p w:rsidRDefault="008B7855" w:rsidP="008B7855" w:rsidR="008B7855" w:rsidRPr="008B7855">
      <w:pPr>
        <w:pStyle w:val="Odlomakpopisa"/>
        <w:spacing w:after="0"/>
      </w:pPr>
    </w:p>
    <w:p w:rsidRDefault="008B7855" w:rsidP="008B7855" w:rsidR="008B7855">
      <w:pPr>
        <w:pStyle w:val="Odlomakpopisa"/>
        <w:numPr>
          <w:ilvl w:val="0"/>
          <w:numId w:val="52"/>
        </w:numPr>
        <w:spacing w:after="0"/>
      </w:pPr>
      <w:r>
        <w:t xml:space="preserve">    </w:t>
      </w:r>
      <w:r w:rsidRPr="008B7855">
        <w:t xml:space="preserve">iznosa od 49.624,59 kn na obračunski račun </w:t>
      </w:r>
      <w:proofErr w:type="spellStart"/>
      <w:r w:rsidRPr="008B7855">
        <w:t>razlučnog</w:t>
      </w:r>
      <w:proofErr w:type="spellEnd"/>
      <w:r w:rsidRPr="008B7855">
        <w:t xml:space="preserve"> vjerovnika Republika Hrvatska, Ministarstvo financija, Porezna uprava, Područni ured Sjeverna Hrvatska, IBAN: HR12 1001 0051 8630 0016 0, otvoren kod Hrvatske narodne banke.</w:t>
      </w:r>
    </w:p>
    <w:p w:rsidRDefault="008B7855" w:rsidP="008B7855" w:rsidR="008B7855" w:rsidRPr="008B7855">
      <w:pPr>
        <w:spacing w:after="0"/>
        <w:jc w:val="center"/>
      </w:pPr>
    </w:p>
    <w:p w:rsidRDefault="008B7855" w:rsidP="008B7855" w:rsidR="008B7855" w:rsidRPr="008B7855">
      <w:pPr>
        <w:spacing w:after="0"/>
        <w:jc w:val="center"/>
      </w:pPr>
      <w:r w:rsidRPr="008B7855">
        <w:t>Obrazloženje</w:t>
      </w:r>
    </w:p>
    <w:p w:rsidRDefault="008B7855" w:rsidP="008B7855" w:rsidR="008B7855" w:rsidRPr="008B7855">
      <w:pPr>
        <w:spacing w:after="0"/>
      </w:pPr>
    </w:p>
    <w:p w:rsidRDefault="008B7855" w:rsidP="008B7855" w:rsidR="008B7855" w:rsidRPr="000D4535">
      <w:pPr>
        <w:pStyle w:val="Opisslike"/>
        <w:spacing w:after="0"/>
        <w:ind w:firstLine="720"/>
        <w:jc w:val="both"/>
        <w:rPr>
          <w:b w:val="false"/>
          <w:bCs w:val="false"/>
          <w:color w:val="auto"/>
          <w:sz w:val="22"/>
          <w:szCs w:val="22"/>
        </w:rPr>
      </w:pPr>
      <w:r w:rsidRPr="000D4535">
        <w:rPr>
          <w:b w:val="false"/>
          <w:bCs w:val="false"/>
          <w:color w:val="auto"/>
          <w:sz w:val="22"/>
          <w:szCs w:val="22"/>
        </w:rPr>
        <w:t xml:space="preserve">Nakon što su rješenja o dosudi nekretnina iz točke I. izreke i to kupcu B3 d.o.o., Varaždin, Zagrebačka 51, OIB: 04686330759, kupcu Draženu Blaži iz </w:t>
      </w:r>
      <w:proofErr w:type="spellStart"/>
      <w:r w:rsidRPr="000D4535">
        <w:rPr>
          <w:b w:val="false"/>
          <w:bCs w:val="false"/>
          <w:color w:val="auto"/>
          <w:sz w:val="22"/>
          <w:szCs w:val="22"/>
        </w:rPr>
        <w:t>Vidovca</w:t>
      </w:r>
      <w:proofErr w:type="spellEnd"/>
      <w:r w:rsidRPr="000D4535">
        <w:rPr>
          <w:b w:val="false"/>
          <w:bCs w:val="false"/>
          <w:color w:val="auto"/>
          <w:sz w:val="22"/>
          <w:szCs w:val="22"/>
        </w:rPr>
        <w:t xml:space="preserve">, </w:t>
      </w:r>
      <w:proofErr w:type="spellStart"/>
      <w:r w:rsidRPr="000D4535">
        <w:rPr>
          <w:b w:val="false"/>
          <w:bCs w:val="false"/>
          <w:color w:val="auto"/>
          <w:sz w:val="22"/>
          <w:szCs w:val="22"/>
        </w:rPr>
        <w:t>Noviška</w:t>
      </w:r>
      <w:proofErr w:type="spellEnd"/>
      <w:r w:rsidRPr="000D4535">
        <w:rPr>
          <w:b w:val="false"/>
          <w:bCs w:val="false"/>
          <w:color w:val="auto"/>
          <w:sz w:val="22"/>
          <w:szCs w:val="22"/>
        </w:rPr>
        <w:t xml:space="preserve"> 10, OIB: 90039497868, kupcu Mariji Žaja iz Varaždina, Luje </w:t>
      </w:r>
      <w:proofErr w:type="spellStart"/>
      <w:r w:rsidRPr="000D4535">
        <w:rPr>
          <w:b w:val="false"/>
          <w:bCs w:val="false"/>
          <w:color w:val="auto"/>
          <w:sz w:val="22"/>
          <w:szCs w:val="22"/>
        </w:rPr>
        <w:t>Pihlera</w:t>
      </w:r>
      <w:proofErr w:type="spellEnd"/>
      <w:r w:rsidRPr="000D4535">
        <w:rPr>
          <w:b w:val="false"/>
          <w:bCs w:val="false"/>
          <w:color w:val="auto"/>
          <w:sz w:val="22"/>
          <w:szCs w:val="22"/>
        </w:rPr>
        <w:t xml:space="preserve"> 1, OIB: 28811156168, kupcu Marku Žaji iz Varaždina, Luje </w:t>
      </w:r>
      <w:proofErr w:type="spellStart"/>
      <w:r w:rsidRPr="000D4535">
        <w:rPr>
          <w:b w:val="false"/>
          <w:bCs w:val="false"/>
          <w:color w:val="auto"/>
          <w:sz w:val="22"/>
          <w:szCs w:val="22"/>
        </w:rPr>
        <w:t>Pihlera</w:t>
      </w:r>
      <w:proofErr w:type="spellEnd"/>
      <w:r w:rsidRPr="000D4535">
        <w:rPr>
          <w:b w:val="false"/>
          <w:bCs w:val="false"/>
          <w:color w:val="auto"/>
          <w:sz w:val="22"/>
          <w:szCs w:val="22"/>
        </w:rPr>
        <w:t xml:space="preserve"> 1, OIB: 70733189590, te kupcu VETERINARSKA STANICA d.d. </w:t>
      </w:r>
      <w:r w:rsidRPr="000D4535">
        <w:rPr>
          <w:b w:val="false"/>
          <w:bCs w:val="false"/>
          <w:color w:val="auto"/>
          <w:sz w:val="22"/>
          <w:szCs w:val="22"/>
        </w:rPr>
        <w:lastRenderedPageBreak/>
        <w:t xml:space="preserve">VARAŽDIN, Varaždin, Trg Ivana Perkovca 24, OIB: 41540201755, postala pravomoćna i nakon što su kupci položili </w:t>
      </w:r>
      <w:proofErr w:type="spellStart"/>
      <w:r w:rsidRPr="000D4535">
        <w:rPr>
          <w:b w:val="false"/>
          <w:bCs w:val="false"/>
          <w:color w:val="auto"/>
          <w:sz w:val="22"/>
          <w:szCs w:val="22"/>
        </w:rPr>
        <w:t>kupovninu</w:t>
      </w:r>
      <w:proofErr w:type="spellEnd"/>
      <w:r w:rsidRPr="000D4535">
        <w:rPr>
          <w:b w:val="false"/>
          <w:bCs w:val="false"/>
          <w:color w:val="auto"/>
          <w:sz w:val="22"/>
          <w:szCs w:val="22"/>
        </w:rPr>
        <w:t>, sud je pristupio namirenju vjerovnika primjenom čl. 111. Ovršnog zakona (''Narodne novine'' broj 112/12, 25/13, 93/14), te čl. 164.a st. 3. i čl. 170. Stečajnog zakona (''Narodne novine'' broj 44/96, 29/99, 129/00, 123/03, 82/06, 116/10, 25/12 i 133/12, dalje SZ).</w:t>
      </w:r>
    </w:p>
    <w:p w:rsidRDefault="008B7855" w:rsidP="008B7855" w:rsidR="008B7855" w:rsidRPr="008B7855">
      <w:pPr>
        <w:spacing w:after="0"/>
        <w:ind w:firstLine="720"/>
        <w:jc w:val="both"/>
        <w:rPr>
          <w:sz w:val="22"/>
          <w:szCs w:val="22"/>
        </w:rPr>
      </w:pPr>
    </w:p>
    <w:p w:rsidRDefault="008B7855" w:rsidP="008B7855" w:rsidR="008B7855">
      <w:pPr>
        <w:spacing w:after="0"/>
        <w:ind w:firstLine="720"/>
        <w:jc w:val="both"/>
      </w:pPr>
      <w:r w:rsidRPr="008B7855">
        <w:t xml:space="preserve">Primjenom navedenih odredaba SZ-a iz iznosa ostvarenog prodajom najprije su namireni troškovi iz čl. 170. SZ-a, a zatim dio tražbine </w:t>
      </w:r>
      <w:proofErr w:type="spellStart"/>
      <w:r w:rsidRPr="008B7855">
        <w:t>razlučnih</w:t>
      </w:r>
      <w:proofErr w:type="spellEnd"/>
      <w:r w:rsidRPr="008B7855">
        <w:t xml:space="preserve"> vjerovnika, sve u povodu prijedloga stečajnog upravitelja iz podneska od dana </w:t>
      </w:r>
      <w:r w:rsidRPr="000D4535">
        <w:t>10. travnja 2017. godine</w:t>
      </w:r>
      <w:r w:rsidR="000D4535" w:rsidRPr="000D4535">
        <w:t>.</w:t>
      </w:r>
    </w:p>
    <w:p w:rsidRDefault="000D4535" w:rsidP="008B7855" w:rsidR="000D4535" w:rsidRPr="008B7855">
      <w:pPr>
        <w:spacing w:after="0"/>
        <w:ind w:firstLine="720"/>
        <w:jc w:val="both"/>
      </w:pPr>
    </w:p>
    <w:p w:rsidRDefault="008B7855" w:rsidP="008B7855" w:rsidR="008B7855" w:rsidRPr="008B7855">
      <w:pPr>
        <w:spacing w:after="0"/>
        <w:ind w:firstLine="720"/>
        <w:jc w:val="both"/>
      </w:pPr>
      <w:r w:rsidRPr="008B7855">
        <w:t>Troškovi utvrđivanja tražbine određeni su u paušalnom iznosu od 10.932,20 kn (5% od utrška), sukladno čl. 170. st. 1. SZ-a. Troškovi unovčenja određeni su u paušalnom iznosu od 10.932,20 kn (5% od utrška), sukladno čl. 170. st. 2. SZ-a.</w:t>
      </w:r>
    </w:p>
    <w:p w:rsidRDefault="008B7855" w:rsidP="008B7855" w:rsidR="008B7855" w:rsidRPr="008B7855">
      <w:pPr>
        <w:spacing w:after="0"/>
        <w:ind w:firstLine="720"/>
        <w:jc w:val="both"/>
      </w:pPr>
    </w:p>
    <w:p w:rsidRDefault="008B7855" w:rsidP="008B7855" w:rsidR="008B7855" w:rsidRPr="008B7855">
      <w:pPr>
        <w:spacing w:after="0"/>
        <w:ind w:firstLine="720"/>
        <w:jc w:val="both"/>
      </w:pPr>
      <w:r w:rsidRPr="008B7855">
        <w:t xml:space="preserve">Preostalim iznosom od 196.779,61 kn namirit će se dio tražbine </w:t>
      </w:r>
      <w:proofErr w:type="spellStart"/>
      <w:r w:rsidRPr="008B7855">
        <w:t>razlučnog</w:t>
      </w:r>
      <w:proofErr w:type="spellEnd"/>
      <w:r w:rsidRPr="008B7855">
        <w:t xml:space="preserve"> vjerovnika J&amp;T banka d.d. u iznosu od 147.155,02 kn, te dio tražbine </w:t>
      </w:r>
      <w:proofErr w:type="spellStart"/>
      <w:r w:rsidRPr="008B7855">
        <w:t>razlučnog</w:t>
      </w:r>
      <w:proofErr w:type="spellEnd"/>
      <w:r w:rsidRPr="008B7855">
        <w:t xml:space="preserve"> vjerovnika Republika Hrvatska, Ministarstvo financija, Porezna uprava, Područni ured Sjeverna Hrvatska u iznosu od 49.624,59 kn.</w:t>
      </w:r>
    </w:p>
    <w:p w:rsidRDefault="008B7855" w:rsidP="008B7855" w:rsidR="008B7855" w:rsidRPr="008B7855">
      <w:pPr>
        <w:spacing w:after="0"/>
        <w:ind w:firstLine="720"/>
        <w:jc w:val="both"/>
      </w:pPr>
    </w:p>
    <w:p w:rsidRDefault="008B7855" w:rsidP="008B7855" w:rsidR="008B7855" w:rsidRPr="008B7855">
      <w:pPr>
        <w:spacing w:after="0"/>
        <w:ind w:firstLine="720"/>
        <w:jc w:val="both"/>
      </w:pPr>
    </w:p>
    <w:p w:rsidRDefault="000D4535" w:rsidP="008B7855" w:rsidR="008B7855" w:rsidRPr="008B7855">
      <w:pPr>
        <w:spacing w:after="0"/>
        <w:jc w:val="center"/>
      </w:pPr>
      <w:r>
        <w:t>U Varaždinu, 8</w:t>
      </w:r>
      <w:r w:rsidR="008B7855" w:rsidRPr="008B7855">
        <w:t xml:space="preserve">. </w:t>
      </w:r>
      <w:r>
        <w:t>svibnja</w:t>
      </w:r>
      <w:r w:rsidR="008B7855" w:rsidRPr="008B7855">
        <w:t xml:space="preserve"> 2017. </w:t>
      </w:r>
    </w:p>
    <w:p w:rsidRDefault="008B7855" w:rsidP="008B7855" w:rsidR="008B7855" w:rsidRPr="008B7855">
      <w:pPr>
        <w:spacing w:after="0"/>
      </w:pPr>
    </w:p>
    <w:p w:rsidRDefault="008B7855" w:rsidP="008B7855" w:rsidR="008B7855" w:rsidRPr="008B7855">
      <w:pPr>
        <w:spacing w:after="0"/>
        <w:ind w:left="3600"/>
        <w:jc w:val="center"/>
      </w:pPr>
      <w:r w:rsidRPr="008B7855">
        <w:t>STEČAJNI SUDAC</w:t>
      </w:r>
    </w:p>
    <w:p w:rsidRDefault="008B7855" w:rsidP="00AA0F3A" w:rsidR="00AA0F3A">
      <w:pPr>
        <w:spacing w:after="0"/>
        <w:ind w:left="3600"/>
        <w:jc w:val="center"/>
      </w:pPr>
      <w:r>
        <w:t xml:space="preserve"> </w:t>
      </w:r>
      <w:r w:rsidRPr="008B7855">
        <w:t>Melita Poljanec-Bubaš</w:t>
      </w:r>
      <w:r w:rsidR="00AA0F3A">
        <w:t>,v.r.</w:t>
      </w:r>
    </w:p>
    <w:p w:rsidRDefault="00AA0F3A" w:rsidP="00AA0F3A" w:rsidR="00AA0F3A">
      <w:pPr>
        <w:spacing w:after="0"/>
        <w:ind w:left="3600"/>
        <w:jc w:val="center"/>
      </w:pPr>
    </w:p>
    <w:p w:rsidRDefault="008B7855" w:rsidP="008B7855" w:rsidR="008B7855">
      <w:pPr>
        <w:spacing w:after="0"/>
      </w:pPr>
    </w:p>
    <w:p w:rsidRDefault="00AA0F3A" w:rsidP="008B7855" w:rsidR="00AA0F3A">
      <w:pPr>
        <w:spacing w:after="0"/>
      </w:pPr>
    </w:p>
    <w:p w:rsidRDefault="000D4535" w:rsidP="008B7855" w:rsidR="000D4535" w:rsidRPr="008B7855">
      <w:pPr>
        <w:spacing w:after="0"/>
      </w:pPr>
    </w:p>
    <w:p w:rsidRDefault="008B7855" w:rsidP="008B7855" w:rsidR="008B7855" w:rsidRPr="008B7855">
      <w:pPr>
        <w:spacing w:after="0"/>
      </w:pPr>
      <w:r w:rsidRPr="008B7855">
        <w:t>UPUTA O PRAVNOM LIJEKU:</w:t>
      </w:r>
    </w:p>
    <w:p w:rsidRDefault="008B7855" w:rsidP="008B7855" w:rsidR="008B7855" w:rsidRPr="008B7855">
      <w:pPr>
        <w:spacing w:after="0"/>
      </w:pPr>
    </w:p>
    <w:p w:rsidRDefault="008B7855" w:rsidP="008B7855" w:rsidR="008B7855" w:rsidRPr="008B7855">
      <w:pPr>
        <w:spacing w:after="0"/>
        <w:jc w:val="both"/>
      </w:pPr>
      <w:r w:rsidRPr="008B7855">
        <w:t xml:space="preserve">Protiv ovoga rješenja može se podnijeti žalba u roku od osam dana od dana dostave pisanog </w:t>
      </w:r>
      <w:proofErr w:type="spellStart"/>
      <w:r w:rsidRPr="008B7855">
        <w:t>otpravka</w:t>
      </w:r>
      <w:proofErr w:type="spellEnd"/>
      <w:r w:rsidRPr="008B7855">
        <w:t xml:space="preserve"> rješenja. Žalba se podnosi ovom sudu u tri istovjetna primjerka, a o njoj odlučuje Visoki trgovački sud Republike Hrvatske.</w:t>
      </w:r>
    </w:p>
    <w:p w:rsidRDefault="008B7855" w:rsidP="008B7855" w:rsidR="008B7855" w:rsidRPr="008B7855">
      <w:pPr>
        <w:spacing w:after="0"/>
      </w:pPr>
    </w:p>
    <w:p w:rsidRDefault="008B7855" w:rsidP="008B7855" w:rsidR="008B7855" w:rsidRPr="008B7855">
      <w:pPr>
        <w:spacing w:after="0"/>
      </w:pPr>
      <w:r w:rsidRPr="008B7855">
        <w:t>DNA:</w:t>
      </w:r>
    </w:p>
    <w:p w:rsidRDefault="008B7855" w:rsidP="008B7855" w:rsidR="008B7855" w:rsidRPr="008B7855">
      <w:pPr>
        <w:spacing w:after="0"/>
      </w:pPr>
    </w:p>
    <w:p w:rsidRDefault="008B7855" w:rsidP="008B7855" w:rsidR="008B7855" w:rsidRPr="008B7855">
      <w:pPr>
        <w:numPr>
          <w:ilvl w:val="0"/>
          <w:numId w:val="51"/>
        </w:numPr>
        <w:spacing w:after="0"/>
        <w:jc w:val="both"/>
      </w:pPr>
      <w:r w:rsidRPr="008B7855">
        <w:t>Stečajni upravitelj Stanko Makar, Ludbreg, Petra Zrinskog 3,</w:t>
      </w:r>
    </w:p>
    <w:p w:rsidRDefault="008B7855" w:rsidP="008B7855" w:rsidR="008B7855" w:rsidRPr="008B7855">
      <w:pPr>
        <w:numPr>
          <w:ilvl w:val="0"/>
          <w:numId w:val="51"/>
        </w:numPr>
        <w:spacing w:after="0"/>
        <w:jc w:val="both"/>
      </w:pPr>
      <w:proofErr w:type="spellStart"/>
      <w:r w:rsidRPr="008B7855">
        <w:t>Razlučni</w:t>
      </w:r>
      <w:proofErr w:type="spellEnd"/>
      <w:r w:rsidRPr="008B7855">
        <w:t xml:space="preserve"> vjerovnik J&amp;T banka d.d., Varaždin, Aleja kralja Zvonimira 1,</w:t>
      </w:r>
    </w:p>
    <w:p w:rsidRDefault="008B7855" w:rsidP="008B7855" w:rsidR="008B7855" w:rsidRPr="008B7855">
      <w:pPr>
        <w:numPr>
          <w:ilvl w:val="0"/>
          <w:numId w:val="51"/>
        </w:numPr>
        <w:spacing w:after="0"/>
        <w:jc w:val="both"/>
      </w:pPr>
      <w:proofErr w:type="spellStart"/>
      <w:r w:rsidRPr="008B7855">
        <w:t>Razlučni</w:t>
      </w:r>
      <w:proofErr w:type="spellEnd"/>
      <w:r w:rsidRPr="008B7855">
        <w:t xml:space="preserve"> vjerovnik Republika Hrvatska, Ministarstvo financija, Porezna uprava, Područni ured Varaždin, Varaždin, </w:t>
      </w:r>
      <w:proofErr w:type="spellStart"/>
      <w:r w:rsidRPr="008B7855">
        <w:t>Graberje</w:t>
      </w:r>
      <w:proofErr w:type="spellEnd"/>
      <w:r w:rsidRPr="008B7855">
        <w:t xml:space="preserve"> 1,</w:t>
      </w:r>
    </w:p>
    <w:p w:rsidRDefault="008B7855" w:rsidP="008B7855" w:rsidR="008B7855" w:rsidRPr="008B7855">
      <w:pPr>
        <w:numPr>
          <w:ilvl w:val="0"/>
          <w:numId w:val="51"/>
        </w:numPr>
        <w:spacing w:after="0"/>
        <w:jc w:val="both"/>
      </w:pPr>
      <w:proofErr w:type="spellStart"/>
      <w:r w:rsidRPr="008B7855">
        <w:t>Razlučni</w:t>
      </w:r>
      <w:proofErr w:type="spellEnd"/>
      <w:r w:rsidRPr="008B7855">
        <w:t xml:space="preserve"> vjerovnik Republika Hrvatska, po Županijskom državnom odvjetništvu u Varaždinu, Građansko – upravni odjel, Varaždin, Braće Radića 2,</w:t>
      </w:r>
    </w:p>
    <w:p w:rsidRDefault="008B7855" w:rsidP="008B7855" w:rsidR="008B7855" w:rsidRPr="008B7855">
      <w:pPr>
        <w:numPr>
          <w:ilvl w:val="0"/>
          <w:numId w:val="51"/>
        </w:numPr>
        <w:spacing w:after="0"/>
        <w:jc w:val="both"/>
      </w:pPr>
      <w:proofErr w:type="spellStart"/>
      <w:r w:rsidRPr="008B7855">
        <w:t>Razlučni</w:t>
      </w:r>
      <w:proofErr w:type="spellEnd"/>
      <w:r w:rsidRPr="008B7855">
        <w:t xml:space="preserve"> vjerovnik Hrvatska banka za obnovu i razvitak, Zagreb, Strossmayerov trg 9,</w:t>
      </w:r>
    </w:p>
    <w:p w:rsidRDefault="008B7855" w:rsidP="008B7855" w:rsidR="008B7855" w:rsidRPr="008B7855">
      <w:pPr>
        <w:numPr>
          <w:ilvl w:val="0"/>
          <w:numId w:val="51"/>
        </w:numPr>
        <w:spacing w:after="0"/>
        <w:jc w:val="both"/>
      </w:pPr>
      <w:r w:rsidRPr="008B7855">
        <w:t>Računovodstvo suda,</w:t>
      </w:r>
    </w:p>
    <w:p w:rsidRDefault="008B7855" w:rsidP="008B7855" w:rsidR="008B7855" w:rsidRPr="008B7855">
      <w:pPr>
        <w:numPr>
          <w:ilvl w:val="0"/>
          <w:numId w:val="51"/>
        </w:numPr>
        <w:spacing w:after="0"/>
        <w:jc w:val="both"/>
      </w:pPr>
      <w:r w:rsidRPr="008B7855">
        <w:t>E-oglasna ploča suda.</w:t>
      </w:r>
    </w:p>
    <w:p w:rsidRDefault="00AE649C" w:rsidP="008B7855" w:rsidR="00AE649C" w:rsidRPr="008B7855">
      <w:pPr>
        <w:pStyle w:val="NormaleSPIS"/>
        <w:spacing w:after="0"/>
      </w:pPr>
    </w:p>
    <w:p w:rsidRDefault="00AB4602" w:rsidP="008B7855" w:rsidR="00AE649C" w:rsidRPr="008B7855">
      <w:pPr>
        <w:pStyle w:val="NormaleSPIS"/>
        <w:spacing w:after="0"/>
      </w:pPr>
      <w:r w:rsidRPr="008B7855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8B7855" w:rsidR="00AE649C" w:rsidRPr="008B7855">
      <w:pPr>
        <w:pStyle w:val="NormaleSPIS"/>
        <w:spacing w:after="0"/>
      </w:pPr>
    </w:p>
    <w:sectPr w:rsidSect="0032366B" w:rsidR="00AE649C" w:rsidRPr="008B7855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72A1" w:rsidP="00537B78" w:rsidR="001A72A1">
      <w:r>
        <w:separator/>
      </w:r>
    </w:p>
  </w:endnote>
  <w:endnote w:id="0" w:type="continuationSeparator">
    <w:p w:rsidRDefault="001A72A1" w:rsidP="00537B78" w:rsidR="001A72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72A1" w:rsidP="00537B78" w:rsidR="001A72A1">
      <w:r>
        <w:separator/>
      </w:r>
    </w:p>
  </w:footnote>
  <w:footnote w:id="0" w:type="continuationSeparator">
    <w:p w:rsidRDefault="001A72A1" w:rsidP="00537B78" w:rsidR="001A72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855" w:rsidR="008333A9">
    <w:pPr>
      <w:pStyle w:val="Zaglavlje"/>
    </w:pPr>
    <w:r>
      <w:rPr>
        <w:rStyle w:val="PozadinaSvijetloCrvena"/>
        <w:shd w:fill="auto" w:color="auto" w:val="clear"/>
      </w:rPr>
      <w:t>Poslovni broj: 2 St-179/14-70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EFE71D4"/>
    <w:multiLevelType w:val="hybridMultilevel"/>
    <w:tmpl w:val="3AE0060A"/>
    <w:lvl w:tplc="041A0017" w:ilvl="0">
      <w:start w:val="1"/>
      <w:numFmt w:val="lowerLetter"/>
      <w:lvlText w:val="%1)"/>
      <w:lvlJc w:val="left"/>
      <w:pPr>
        <w:ind w:hanging="36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7E73FA8"/>
    <w:multiLevelType w:val="hybridMultilevel"/>
    <w:tmpl w:val="98129860"/>
    <w:lvl w:tplc="57AA82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9864073"/>
    <w:multiLevelType w:val="hybridMultilevel"/>
    <w:tmpl w:val="711008DC"/>
    <w:lvl w:tplc="1A5A338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7CA6B3D"/>
    <w:multiLevelType w:val="hybridMultilevel"/>
    <w:tmpl w:val="117662D6"/>
    <w:lvl w:tplc="10364A2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b/>
      </w:rPr>
    </w:lvl>
    <w:lvl w:tplc="17FEDA4E" w:ilvl="1">
      <w:start w:val="1"/>
      <w:numFmt w:val="bullet"/>
      <w:lvlRestart w:val="0"/>
      <w:lvlText w:val=""/>
      <w:lvlJc w:val="left"/>
      <w:pPr>
        <w:tabs>
          <w:tab w:pos="1803" w:val="num"/>
        </w:tabs>
        <w:ind w:hanging="363" w:left="1803"/>
      </w:pPr>
      <w:rPr>
        <w:rFonts w:hAnsi="Symbol" w:ascii="Symbol" w:hint="default"/>
        <w:b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C286C7D"/>
    <w:multiLevelType w:val="hybridMultilevel"/>
    <w:tmpl w:val="10BC8348"/>
    <w:lvl w:tplc="2712268C" w:ilvl="0"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8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4"/>
  </w:num>
  <w:num w:numId="5">
    <w:abstractNumId w:val="46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2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40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3"/>
  </w:num>
  <w:num w:numId="42">
    <w:abstractNumId w:val="48"/>
  </w:num>
  <w:num w:numId="43">
    <w:abstractNumId w:val="12"/>
  </w:num>
  <w:num w:numId="44">
    <w:abstractNumId w:val="45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535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A72A1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855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0F3A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caption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caption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870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St-179/2014-70</izvorni_sadrzaj>
    <derivirana_varijabla naziv="DomainObject.Oznaka_1">St-179/2014-70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2014.</izvorni_sadrzaj>
    <derivirana_varijabla naziv="DomainObject.Predmet.DatumOsnivanja_1">18.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St-179/2014</izvorni_sadrzaj>
    <derivirana_varijabla naziv="DomainObject.Predmet.OznakaBroj_1">St-179/2014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EMOS društvo s ograničenom odgovornošću za unutarnju i vanjsku trgovinu</izvorni_sadrzaj>
    <derivirana_varijabla naziv="DomainObject.Predmet.ProtustrankaFormated_1">  EMOS društvo s ograničenom odgovornošću za unutarnju i vanjsku trgovinu</derivirana_varijabla>
  </DomainObject.Predmet.ProtustrankaFormated>
  <DomainObject.Predmet.ProtustrankaFormatedOIB>
    <izvorni_sadrzaj>  EMOS društvo s ograničenom odgovornošću za unutarnju i vanjsku trgovinu, OIB 05776615168</izvorni_sadrzaj>
    <derivirana_varijabla naziv="DomainObject.Predmet.ProtustrankaFormatedOIB_1">  EMOS društvo s ograničenom odgovornošću za unutarnju i vanjsku trgovinu, OIB 05776615168</derivirana_varijabla>
  </DomainObject.Predmet.ProtustrankaFormatedOIB>
  <DomainObject.Predmet.ProtustrankaFormatedWithAdress>
    <izvorni_sadrzaj> EMOS društvo s ograničenom odgovornošću za unutarnju i vanjsku trgovinu, Varaždinska 1/B, 42203 Kelemen</izvorni_sadrzaj>
    <derivirana_varijabla naziv="DomainObject.Predmet.ProtustrankaFormatedWithAdress_1"> EMOS društvo s ograničenom odgovornošću za unutarnju i vanjsku trgovinu, Varaždinska 1/B, 42203 Kelemen</derivirana_varijabla>
  </DomainObject.Predmet.ProtustrankaFormatedWithAdress>
  <DomainObject.Predmet.ProtustrankaFormatedWithAdressOIB>
    <izvorni_sadrzaj> EMOS društvo s ograničenom odgovornošću za unutarnju i vanjsku trgovinu, OIB 05776615168, Varaždinska 1/B, 42203 Kelemen</izvorni_sadrzaj>
    <derivirana_varijabla naziv="DomainObject.Predmet.ProtustrankaFormatedWithAdressOIB_1"> EMOS društvo s ograničenom odgovornošću za unutarnju i vanjsku trgovinu, OIB 05776615168, Varaždinska 1/B, 42203 Kelemen</derivirana_varijabla>
  </DomainObject.Predmet.ProtustrankaFormatedWithAdressOIB>
  <DomainObject.Predmet.ProtustrankaWithAdress>
    <izvorni_sadrzaj>EMOS društvo s ograničenom odgovornošću za unutarnju i vanjsku trgovinu Varaždinska 1/B, 42203 Kelemen</izvorni_sadrzaj>
    <derivirana_varijabla naziv="DomainObject.Predmet.ProtustrankaWithAdress_1">EMOS društvo s ograničenom odgovornošću za unutarnju i vanjsku trgovinu Varaždinska 1/B, 42203 Kelemen</derivirana_varijabla>
  </DomainObject.Predmet.ProtustrankaWithAdress>
  <DomainObject.Predmet.ProtustrankaWithAdressOIB>
    <izvorni_sadrzaj>EMOS društvo s ograničenom odgovornošću za unutarnju i vanjsku trgovinu, OIB 05776615168, Varaždinska 1/B, 42203 Kelemen</izvorni_sadrzaj>
    <derivirana_varijabla naziv="DomainObject.Predmet.ProtustrankaWithAdressOIB_1">EMOS društvo s ograničenom odgovornošću za unutarnju i vanjsku trgovinu, OIB 05776615168, Varaždinska 1/B, 42203 Kelemen</derivirana_varijabla>
  </DomainObject.Predmet.ProtustrankaWithAdressOIB>
  <DomainObject.Predmet.ProtustrankaNazivFormated>
    <izvorni_sadrzaj>EMOS društvo s ograničenom odgovornošću za unutarnju i vanjsku trgovinu</izvorni_sadrzaj>
    <derivirana_varijabla naziv="DomainObject.Predmet.ProtustrankaNazivFormated_1">EMOS društvo s ograničenom odgovornošću za unutarnju i vanjsku trgovinu</derivirana_varijabla>
  </DomainObject.Predmet.ProtustrankaNazivFormated>
  <DomainObject.Predmet.ProtustrankaNazivFormatedOIB>
    <izvorni_sadrzaj>EMOS društvo s ograničenom odgovornošću za unutarnju i vanjsku trgovinu, OIB 05776615168</izvorni_sadrzaj>
    <derivirana_varijabla naziv="DomainObject.Predmet.ProtustrankaNazivFormatedOIB_1">EMOS društvo s ograničenom odgovornošću za unutarnju i vanjsku trgovinu, OIB 05776615168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VARAŽDIN, OIB 18683136487 zastupanog po punomoćniku Županijsko državno odvjetništvo u Varaždinu</izvorni_sadrzaj>
    <derivirana_varijabla naziv="DomainObject.Predmet.StrankaFormatedOIB_1">  POREZNA UPRAVA VARAŽDIN, OIB 18683136487 zastupanog po punomoćniku Županijsko državno odvjetništvo u Varaždinu</derivirana_varijabla>
  </DomainObject.Predmet.StrankaFormatedOIB>
  <DomainObject.Predmet.StrankaFormatedWithAdress>
    <izvorni_sadrzaj> POREZNA UPRAVA VARAŽDIN, Graberje 1, 42000 Varaždin zastupanog po punomoćniku Županijsko državno odvjetništvo u Varaždinu</izvorni_sadrzaj>
    <derivirana_varijabla naziv="DomainObject.Predmet.StrankaFormatedWithAdress_1"> POREZNA UPRAVA VARAŽDIN, Graberje 1, 42000 Varaždin zastupanog po punomoćniku Županijsko državno odvjetništvo u Varaždinu</derivirana_varijabla>
  </DomainObject.Predmet.StrankaFormatedWithAdress>
  <DomainObject.Predmet.StrankaFormatedWithAdressOIB>
    <izvorni_sadrzaj> POREZNA UPRAVA VARAŽDIN, OIB 18683136487, Graberje 1, 42000 Varaždin zastupanog po punomoćniku Županijsko državno odvjetništvo u Varaždinu</izvorni_sadrzaj>
    <derivirana_varijabla naziv="DomainObject.Predmet.StrankaFormatedWithAdressOIB_1"> POREZNA UPRAVA VARAŽDIN, OIB 18683136487, Graberje 1, 42000 Varaždin zastupanog po punomoćniku Županijsko državno odvjetništvo u Varaždinu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</item>
    </izvorni_sadrzaj>
    <derivirana_varijabla naziv="DomainObject.Predmet.StrankaListFormatedOIB_1">
      <item>POREZNA UPRAVA VARAŽDIN,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</item>
    </izvorni_sadrzaj>
    <derivirana_varijabla naziv="DomainObject.Predmet.StrankaListFormatedWithAdress_1">
      <item>POREZNA UPRAVA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OIB 18683136487, Graberje 1, 42000 Varaždin zastupanog po punomoćniku Županijsko državno odvjetništvo u Varaždinu</item>
    </izvorni_sadrzaj>
    <derivirana_varijabla naziv="DomainObject.Predmet.StrankaListFormatedWithAdressOIB_1">
      <item>POREZNA UPRAVA VARAŽDIN,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EMOS društvo s ograničenom odgovornošću za unutarnju i vanjsku trgovinu</item>
    </izvorni_sadrzaj>
    <derivirana_varijabla naziv="DomainObject.Predmet.ProtuStrankaListFormated_1">
      <item>EMOS društvo s ograničenom odgovornošću za unutarnju i vanjsku trgovinu</item>
    </derivirana_varijabla>
  </DomainObject.Predmet.ProtuStrankaListFormated>
  <DomainObject.Predmet.ProtuStrankaListFormatedOIB>
    <izvorni_sadrzaj>
      <item>EMOS društvo s ograničenom odgovornošću za unutarnju i vanjsku trgovinu, OIB 05776615168</item>
    </izvorni_sadrzaj>
    <derivirana_varijabla naziv="DomainObject.Predmet.ProtuStrankaListFormatedOIB_1">
      <item>EMOS društvo s ograničenom odgovornošću za unutarnju i vanjsku trgovinu, OIB 05776615168</item>
    </derivirana_varijabla>
  </DomainObject.Predmet.ProtuStrankaListFormatedOIB>
  <DomainObject.Predmet.ProtuStrankaListFormatedWithAdress>
    <izvorni_sadrzaj>
      <item>EMOS društvo s ograničenom odgovornošću za unutarnju i vanjsku trgovinu, Varaždinska 1/B, 42203 Kelemen</item>
    </izvorni_sadrzaj>
    <derivirana_varijabla naziv="DomainObject.Predmet.ProtuStrankaListFormatedWithAdress_1">
      <item>EMOS društvo s ograničenom odgovornošću za unutarnju i vanjsku trgovinu, Varaždinska 1/B, 42203 Kelemen</item>
    </derivirana_varijabla>
  </DomainObject.Predmet.ProtuStrankaListFormatedWithAdress>
  <DomainObject.Predmet.ProtuStrankaListFormatedWithAdressOIB>
    <izvorni_sadrzaj>
      <item>EMOS društvo s ograničenom odgovornošću za unutarnju i vanjsku trgovinu, OIB 05776615168, Varaždinska 1/B, 42203 Kelemen</item>
    </izvorni_sadrzaj>
    <derivirana_varijabla naziv="DomainObject.Predmet.ProtuStrankaListFormatedWithAdressOIB_1">
      <item>EMOS društvo s ograničenom odgovornošću za unutarnju i vanjsku trgovinu, OIB 05776615168, Varaždinska 1/B, 42203 Kelemen</item>
    </derivirana_varijabla>
  </DomainObject.Predmet.ProtuStrankaListFormatedWithAdressOIB>
  <DomainObject.Predmet.ProtuStrankaListNazivFormated>
    <izvorni_sadrzaj>
      <item>EMOS društvo s ograničenom odgovornošću za unutarnju i vanjsku trgovinu</item>
    </izvorni_sadrzaj>
    <derivirana_varijabla naziv="DomainObject.Predmet.ProtuStrankaListNazivFormated_1">
      <item>EMOS društvo s ograničenom odgovornošću za unutarnju i vanjsku trgovinu</item>
    </derivirana_varijabla>
  </DomainObject.Predmet.ProtuStrankaListNazivFormated>
  <DomainObject.Predmet.ProtuStrankaListNazivFormatedOIB>
    <izvorni_sadrzaj>
      <item>EMOS društvo s ograničenom odgovornošću za unutarnju i vanjsku trgovinu, OIB 05776615168</item>
    </izvorni_sadrzaj>
    <derivirana_varijabla naziv="DomainObject.Predmet.ProtuStrankaListNazivFormatedOIB_1">
      <item>EMOS društvo s ograničenom odgovornošću za unutarnju i vanjsku trgovinu, OIB 05776615168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OD SLUNJSKI I RUDNIČKI</item>
      <item>STANKO MAKAR</item>
      <item>Marija Martinez-Ostroški</item>
    </izvorni_sadrzaj>
    <derivirana_varijabla naziv="DomainObject.Predmet.OstaliListFormated_1">
      <item>Županijsko državno odvjetništvo u Varaždinu punomoćnik sudionika u postupku POREZNA UPRAVA VARAŽDIN</item>
      <item>OD SLUNJSKI I RUDNIČKI</item>
      <item>STANKO MAKAR</item>
      <item>Marija Martinez-Ostroški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OD SLUNJSKI I RUDNIČKI</item>
      <item>STANKO MAKAR, OIB 49218337993</item>
      <item>Marija Martinez-Ostroški</item>
    </izvorni_sadrzaj>
    <derivirana_varijabla naziv="DomainObject.Predmet.OstaliListFormatedOIB_1">
      <item>Županijsko državno odvjetništvo u Varaždinu punomoćnik sudionika u postupku POREZNA UPRAVA VARAŽDIN</item>
      <item>OD SLUNJSKI I RUDNIČKI</item>
      <item>STANKO MAKAR, OIB 49218337993</item>
      <item>Marija Martinez-Ostroški</item>
    </derivirana_varijabla>
  </DomainObject.Predmet.OstaliListFormatedOIB>
  <DomainObject.Predmet.OstaliListFormatedWithAdress>
    <izvorni_sadrzaj>
      <item>Županijsko državno odvjetništvo u Varaždinu, B. Radić 2, 42000 Varaždin punomoćnik sudionika u postupku POREZNA UPRAVA VARAŽDIN</item>
      <item>OD SLUNJSKI I RUDNIČKI</item>
      <item>STANKO MAKAR</item>
      <item>Marija Martinez-Ostroški, Ivana Cankara 1a, 42000 Varaždin</item>
    </izvorni_sadrzaj>
    <derivirana_varijabla naziv="DomainObject.Predmet.OstaliListFormatedWithAdress_1">
      <item>Županijsko državno odvjetništvo u Varaždinu, B. Radić 2, 42000 Varaždin punomoćnik sudionika u postupku POREZNA UPRAVA VARAŽDIN</item>
      <item>OD SLUNJSKI I RUDNIČKI</item>
      <item>STANKO MAKAR</item>
      <item>Marija Martinez-Ostroški, Ivana Cankara 1a, 42000 Varaždin</item>
    </derivirana_varijabla>
  </DomainObject.Predmet.OstaliListFormatedWithAdress>
  <DomainObject.Predmet.OstaliListFormatedWithAdressOIB>
    <izvorni_sadrzaj>
      <item>Županijsko državno odvjetništvo u Varaždinu, B. Radić 2, 42000 Varaždin punomoćnik sudionika u postupku POREZNA UPRAVA VARAŽDIN</item>
      <item>OD SLUNJSKI I RUDNIČKI</item>
      <item>STANKO MAKAR, OIB 49218337993</item>
      <item>Marija Martinez-Ostroški, Ivana Cankara 1a, 42000 Varaždin</item>
    </izvorni_sadrzaj>
    <derivirana_varijabla naziv="DomainObject.Predmet.OstaliListFormatedWithAdressOIB_1">
      <item>Županijsko državno odvjetništvo u Varaždinu, B. Radić 2, 42000 Varaždin punomoćnik sudionika u postupku POREZNA UPRAVA VARAŽDIN</item>
      <item>OD SLUNJSKI I RUDNIČKI</item>
      <item>STANKO MAKAR, OIB 49218337993</item>
      <item>Marija Martinez-Ostroški, Ivana Cankara 1a, 42000 Varaždin</item>
    </derivirana_varijabla>
  </DomainObject.Predmet.OstaliListFormatedWithAdressOIB>
  <DomainObject.Predmet.OstaliListNazivFormated>
    <izvorni_sadrzaj>
      <item>Županijsko državno odvjetništvo u Varaždinu</item>
      <item>OD SLUNJSKI I RUDNIČKI</item>
      <item>STANKO MAKAR</item>
      <item>Marija Martinez-Ostroški</item>
    </izvorni_sadrzaj>
    <derivirana_varijabla naziv="DomainObject.Predmet.OstaliListNazivFormated_1">
      <item>Županijsko državno odvjetništvo u Varaždinu</item>
      <item>OD SLUNJSKI I RUDNIČKI</item>
      <item>STANKO MAKAR</item>
      <item>Marija Martinez-Ostroški</item>
    </derivirana_varijabla>
  </DomainObject.Predmet.OstaliListNazivFormated>
  <DomainObject.Predmet.OstaliListNazivFormatedOIB>
    <izvorni_sadrzaj>
      <item>Županijsko državno odvjetništvo u Varaždinu</item>
      <item>OD SLUNJSKI I RUDNIČKI</item>
      <item>STANKO MAKAR, OIB 49218337993</item>
      <item>Marija Martinez-Ostroški</item>
    </izvorni_sadrzaj>
    <derivirana_varijabla naziv="DomainObject.Predmet.OstaliListNazivFormatedOIB_1">
      <item>Županijsko državno odvjetništvo u Varaždinu</item>
      <item>OD SLUNJSKI I RUDNIČKI</item>
      <item>STANKO MAKAR, OIB 49218337993</item>
      <item>Marija Martinez-Ostroški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>St-179/2014-70</izvorni_sadrzaj>
    <derivirana_varijabla naziv="DomainObject.PoslovniBrojDokumenta_1">St-179/2014-70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EMOS društvo s ograničenom odgovornošću za unutarnju i vanjsku trgovinu</izvorni_sadrzaj>
    <derivirana_varijabla naziv="DomainObject.Predmet.ProtustrankaIDrugi_1">EMOS društvo s ograničenom odgovornošću za unutarnju i vanjsku trgovinu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EMOS društvo s ograničenom odgovornošću za unutarnju i vanjsku trgovinu, OIB 05776615168, Varaždinska 1/B, 42203 Kelemen</izvorni_sadrzaj>
    <derivirana_varijabla naziv="DomainObject.Predmet.ProtustrankaIDrugiAdressOIB_1">EMOS društvo s ograničenom odgovornošću za unutarnju i vanjsku trgovinu, OIB 05776615168, Varaždinska 1/B, 42203 Kelemen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VARAŽDIN</item>
      <item>EMOS društvo s ograničenom odgovornošću za unutarnju i vanjsku trgovinu</item>
      <item>Županijsko državno odvjetništvo u Varaždinu</item>
      <item>OD SLUNJSKI I RUDNIČKI</item>
      <item>STANKO MAKAR</item>
      <item>Marija Martinez-Ostroški</item>
    </izvorni_sadrzaj>
    <derivirana_varijabla naziv="DomainObject.Predmet.SudioniciListNaziv_1">
      <item>POREZNA UPRAVA VARAŽDIN</item>
      <item>EMOS društvo s ograničenom odgovornošću za unutarnju i vanjsku trgovinu</item>
      <item>Županijsko državno odvjetništvo u Varaždinu</item>
      <item>OD SLUNJSKI I RUDNIČKI</item>
      <item>STANKO MAKAR</item>
      <item>Marija Martinez-Ostroški</item>
    </derivirana_varijabla>
  </DomainObject.Predmet.SudioniciListNaziv>
  <DomainObject.Predmet.SudioniciListAdressOIB>
    <izvorni_sadrzaj>
      <item>POREZNA UPRAVA VARAŽDIN, OIB 18683136487, Graberje 1,42000 Varaždin</item>
      <item>EMOS društvo s ograničenom odgovornošću za unutarnju i vanjsku trgovinu, OIB 05776615168, Varaždinska 1/B,42203 Kelemen</item>
      <item>Županijsko državno odvjetništvo u Varaždinu, B. Radić 2,42000 Varaždin</item>
      <item>OD SLUNJSKI I RUDNIČKI</item>
      <item>STANKO MAKAR, OIB 49218337993</item>
      <item>Marija Martinez-Ostroški, Ivana Cankara 1a,42000 Varaždin</item>
    </izvorni_sadrzaj>
    <derivirana_varijabla naziv="DomainObject.Predmet.SudioniciListAdressOIB_1">
      <item>POREZNA UPRAVA VARAŽDIN, OIB 18683136487, Graberje 1,42000 Varaždin</item>
      <item>EMOS društvo s ograničenom odgovornošću za unutarnju i vanjsku trgovinu, OIB 05776615168, Varaždinska 1/B,42203 Kelemen</item>
      <item>Županijsko državno odvjetništvo u Varaždinu, B. Radić 2,42000 Varaždin</item>
      <item>OD SLUNJSKI I RUDNIČKI</item>
      <item>STANKO MAKAR, OIB 49218337993</item>
      <item>Marija Martinez-Ostroški, Ivana Cankara 1a,42000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452287-D5EF-4065-B600-C0D1F329E8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1312</properties:Words>
  <properties:Characters>7313</properties:Characters>
  <properties:Lines>192</properties:Lines>
  <properties:Paragraphs>61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8617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2017-05-08T10:08:00Z</cp:lastPrinted>
  <dcterms:modified xmlns:xsi="http://www.w3.org/2001/XMLSchema-instance" xsi:type="dcterms:W3CDTF">2017-05-08T10:10:00Z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St-179/2014-70 / Odluka - Rješenje - o namirenju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