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adf1" w14:paraId="bcfadf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29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35291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adi naknade diobe 10.8.2016</izvorni_sadrzaj>
    <derivirana_varijabla naziv="DomainObject.Predmet.Opis_1">Prijedlog za nastavak postupka adi naknade diobe 10.8.2016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Lucky 7 diskont društvo s ograničenom odgovornošću za trgovinu, turizam i usluge</izvorni_sadrzaj>
    <derivirana_varijabla naziv="DomainObject.Predmet.ProtustrankaFormated_1">  brisano Lucky 7 diskont društvo s ograničenom odgovornošću za trgovinu, turizam i usluge</derivirana_varijabla>
  </DomainObject.Predmet.ProtustrankaFormated>
  <DomainObject.Predmet.ProtustrankaFormatedOIB>
    <izvorni_sadrzaj>  brisano Lucky 7 diskont društvo s ograničenom odgovornošću za trgovinu, turizam i usluge, OIB 27159080671</izvorni_sadrzaj>
    <derivirana_varijabla naziv="DomainObject.Predmet.ProtustrankaFormatedOIB_1">  brisano Lucky 7 diskont društvo s ograničenom odgovornošću za trgovinu, turizam i usluge, OIB 27159080671</derivirana_varijabla>
  </DomainObject.Predmet.ProtustrankaFormatedOIB>
  <DomainObject.Predmet.ProtustrankaFormatedWithAdress>
    <izvorni_sadrzaj> brisano Lucky 7 diskont društvo s ograničenom odgovornošću za trgovinu, turizam i usluge, Antuna Mihanovića 2, 42240 Ivanec</izvorni_sadrzaj>
    <derivirana_varijabla naziv="DomainObject.Predmet.ProtustrankaFormatedWithAdress_1"> brisano Lucky 7 diskont društvo s ograničenom odgovornošću za trgovinu, turizam i usluge, Antuna Mihanovića 2, 42240 Ivanec</derivirana_varijabla>
  </DomainObject.Predmet.ProtustrankaFormatedWithAdress>
  <DomainObject.Predmet.ProtustrankaFormatedWithAdressOIB>
    <izvorni_sadrzaj> brisano Lucky 7 diskont društvo s ograničenom odgovornošću za trgovinu, turizam i usluge, OIB 27159080671, Antuna Mihanovića 2, 42240 Ivanec</izvorni_sadrzaj>
    <derivirana_varijabla naziv="DomainObject.Predmet.ProtustrankaFormatedWithAdressOIB_1"> brisano Lucky 7 diskont društvo s ograničenom odgovornošću za trgovinu, turizam i usluge, OIB 27159080671, Antuna Mihanovića 2, 42240 Ivanec</derivirana_varijabla>
  </DomainObject.Predmet.ProtustrankaFormatedWithAdressOIB>
  <DomainObject.Predmet.ProtustrankaWithAdress>
    <izvorni_sadrzaj>brisano Lucky 7 diskont društvo s ograničenom odgovornošću za trgovinu, turizam i usluge Antuna Mihanovića 2, 42240 Ivanec</izvorni_sadrzaj>
    <derivirana_varijabla naziv="DomainObject.Predmet.ProtustrankaWithAdress_1">brisano Lucky 7 diskont društvo s ograničenom odgovornošću za trgovinu, turizam i usluge Antuna Mihanovića 2, 42240 Ivanec</derivirana_varijabla>
  </DomainObject.Predmet.ProtustrankaWithAdress>
  <DomainObject.Predmet.ProtustrankaWithAdressOIB>
    <izvorni_sadrzaj>brisano Lucky 7 diskont društvo s ograničenom odgovornošću za trgovinu, turizam i usluge, OIB 27159080671, Antuna Mihanovića 2, 42240 Ivanec</izvorni_sadrzaj>
    <derivirana_varijabla naziv="DomainObject.Predmet.ProtustrankaWithAdressOIB_1">brisano Lucky 7 diskont društvo s ograničenom odgovornošću za trgovinu, turizam i usluge, OIB 27159080671, Antuna Mihanovića 2, 42240 Ivanec</derivirana_varijabla>
  </DomainObject.Predmet.ProtustrankaWithAdressOIB>
  <DomainObject.Predmet.ProtustrankaNazivFormated>
    <izvorni_sadrzaj>brisano Lucky 7 diskont društvo s ograničenom odgovornošću za trgovinu, turizam i usluge</izvorni_sadrzaj>
    <derivirana_varijabla naziv="DomainObject.Predmet.ProtustrankaNazivFormated_1">brisano Lucky 7 diskont društvo s ograničenom odgovornošću za trgovinu, turizam i usluge</derivirana_varijabla>
  </DomainObject.Predmet.ProtustrankaNazivFormated>
  <DomainObject.Predmet.ProtustrankaNazivFormatedOIB>
    <izvorni_sadrzaj>brisano Lucky 7 diskont društvo s ograničenom odgovornošću za trgovinu, turizam i usluge, OIB 27159080671</izvorni_sadrzaj>
    <derivirana_varijabla naziv="DomainObject.Predmet.ProtustrankaNazivFormatedOIB_1">brisano Lucky 7 diskont društvo s ograničenom odgovornošću za trgovinu, turizam i usluge, OIB 27159080671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KAČIĆ I BRBORA, odvjetničko društvo</izvorni_sadrzaj>
    <derivirana_varijabla naziv="DomainObject.Predmet.StrankaFormated_1">  ADRIATIC CROATIA INTERNATIONAL CLUB d. d. zastupanog po punomoćniku KAČIĆ I BRBORA, odvjetničko društvo</derivirana_varijabla>
  </DomainObject.Predmet.StrankaFormated>
  <DomainObject.Predmet.StrankaFormatedOIB>
    <izvorni_sadrzaj>  ADRIATIC CROATIA INTERNATIONAL CLUB d. d., OIB 17195049659 zastupanog po punomoćniku KAČIĆ I BRBORA, odvjetničko društvo</izvorni_sadrzaj>
    <derivirana_varijabla naziv="DomainObject.Predmet.StrankaFormatedOIB_1">  ADRIATIC CROATIA INTERNATIONAL CLUB d. d., OIB 17195049659 zastupanog po punomoćniku KAČIĆ I BRBORA, odvjetničko društvo</derivirana_varijabla>
  </DomainObject.Predmet.StrankaFormatedOIB>
  <DomainObject.Predmet.StrankaFormatedWithAdress>
    <izvorni_sadrzaj> ADRIATIC CROATIA INTERNATIONAL CLUB d. d., Maršala Tita 151, 51410 Opatija zastupanog po punomoćniku KAČIĆ I BRBORA, odvjetničko društvo</izvorni_sadrzaj>
    <derivirana_varijabla naziv="DomainObject.Predmet.StrankaFormatedWithAdress_1"> ADRIATIC CROATIA INTERNATIONAL CLUB d. d., Maršala Tita 151, 51410 Opatija zastupanog po punomoćniku KAČIĆ I BRBORA, odvjetničko društvo</derivirana_varijabla>
  </DomainObject.Predmet.StrankaFormatedWithAdress>
  <DomainObject.Predmet.StrankaFormatedWithAdressOIB>
    <izvorni_sadrzaj> ADRIATIC CROATIA INTERNATIONAL CLUB d. d., OIB 17195049659, Maršala Tita 151, 51410 Opatija zastupanog po punomoćniku KAČIĆ I BRBORA, odvjetničko društvo</izvorni_sadrzaj>
    <derivirana_varijabla naziv="DomainObject.Predmet.StrankaFormatedWithAdressOIB_1"> ADRIATIC CROATIA INTERNATIONAL CLUB d. d., OIB 17195049659, Maršala Tita 151, 51410 Opatija zastupanog po punomoćniku KAČIĆ I BRBORA, odvjetničko društvo</derivirana_varijabla>
  </DomainObject.Predmet.StrankaFormatedWithAdressOIB>
  <DomainObject.Predmet.StrankaWithAdress>
    <izvorni_sadrzaj>ADRIATIC CROATIA INTERNATIONAL CLUB d. d. Maršala Tita 151,51410 Opatija</izvorni_sadrzaj>
    <derivirana_varijabla naziv="DomainObject.Predmet.StrankaWithAdress_1">ADRIATIC CROATIA INTERNATIONAL CLUB d. d. Maršala Tita 151,51410 Opatija</derivirana_varijabla>
  </DomainObject.Predmet.StrankaWithAdress>
  <DomainObject.Predmet.StrankaWithAdressOIB>
    <izvorni_sadrzaj>ADRIATIC CROATIA INTERNATIONAL CLUB d. d., OIB 17195049659, Maršala Tita 151,51410 Opatija</izvorni_sadrzaj>
    <derivirana_varijabla naziv="DomainObject.Predmet.StrankaWithAdressOIB_1">ADRIATIC CROATIA INTERNATIONAL CLUB d. d., OIB 17195049659, Maršala Tita 151,51410 Opatija</derivirana_varijabla>
  </DomainObject.Predmet.StrankaWithAdressOIB>
  <DomainObject.Predmet.StrankaNazivFormated>
    <izvorni_sadrzaj>ADRIATIC CROATIA INTERNATIONAL CLUB d. d.</izvorni_sadrzaj>
    <derivirana_varijabla naziv="DomainObject.Predmet.StrankaNazivFormated_1">ADRIATIC CROATIA INTERNATIONAL CLUB d. d.</derivirana_varijabla>
  </DomainObject.Predmet.StrankaNazivFormated>
  <DomainObject.Predmet.StrankaNazivFormatedOIB>
    <izvorni_sadrzaj>ADRIATIC CROATIA INTERNATIONAL CLUB d. d., OIB 17195049659</izvorni_sadrzaj>
    <derivirana_varijabla naziv="DomainObject.Predmet.StrankaNazivFormatedOIB_1">ADRIATIC CROATIA INTERNATIONAL CLUB d. d., OIB 17195049659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ADRIATIC CROATIA INTERNATIONAL CLUB d. d. zastupanog po punomoćniku KAČIĆ I BRBORA, odvjetničko društvo</item>
    </izvorni_sadrzaj>
    <derivirana_varijabla naziv="DomainObject.Predmet.StrankaListFormated_1">
      <item>ADRIATIC CROATIA INTERNATIONAL CLUB d. d. zastupanog po punomoćniku KAČIĆ I BRBORA, odvjetničko društvo</item>
    </derivirana_varijabla>
  </DomainObject.Predmet.StrankaListFormated>
  <DomainObject.Predmet.StrankaListFormatedOIB>
    <izvorni_sadrzaj>
      <item>ADRIATIC CROATIA INTERNATIONAL CLUB d. d., OIB 17195049659 zastupanog po punomoćniku KAČIĆ I BRBORA, odvjetničko društvo</item>
    </izvorni_sadrzaj>
    <derivirana_varijabla naziv="DomainObject.Predmet.StrankaListFormatedOIB_1">
      <item>ADRIATIC CROATIA INTERNATIONAL CLUB d. d., OIB 17195049659 zastupanog po punomoćniku KAČIĆ I BRBORA, odvjetničko društvo</item>
    </derivirana_varijabla>
  </DomainObject.Predmet.StrankaListFormatedOIB>
  <DomainObject.Predmet.StrankaListFormatedWithAdress>
    <izvorni_sadrzaj>
      <item>ADRIATIC CROATIA INTERNATIONAL CLUB d. d., Maršala Tita 151, 51410 Opatija zastupanog po punomoćniku KAČIĆ I BRBORA, odvjetničko društvo</item>
    </izvorni_sadrzaj>
    <derivirana_varijabla naziv="DomainObject.Predmet.StrankaListFormatedWithAdress_1">
      <item>ADRIATIC CROATIA INTERNATIONAL CLUB d. d., Maršala Tita 151, 51410 Opatija zastupanog po punomoćniku KAČIĆ I BRBORA, odvjetničko društvo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KAČIĆ I BRBORA, odvjetničko društvo</item>
    </izvorni_sadrzaj>
    <derivirana_varijabla naziv="DomainObject.Predmet.StrankaListFormatedWithAdressOIB_1">
      <item>ADRIATIC CROATIA INTERNATIONAL CLUB d. d., OIB 17195049659, Maršala Tita 151, 51410 Opatija zastupanog po punomoćniku KAČIĆ I BRBORA, odvjetničko društvo</item>
    </derivirana_varijabla>
  </DomainObject.Predmet.StrankaListFormatedWithAdressOIB>
  <DomainObject.Predmet.StrankaListNazivFormated>
    <izvorni_sadrzaj>
      <item>ADRIATIC CROATIA INTERNATIONAL CLUB d. d.</item>
    </izvorni_sadrzaj>
    <derivirana_varijabla naziv="DomainObject.Predmet.StrankaListNazivFormated_1">
      <item>ADRIATIC CROATIA INTERNATIONAL CLUB d. d.</item>
    </derivirana_varijabla>
  </DomainObject.Predmet.StrankaListNazivFormated>
  <DomainObject.Predmet.StrankaListNazivFormatedOIB>
    <izvorni_sadrzaj>
      <item>ADRIATIC CROATIA INTERNATIONAL CLUB d. d., OIB 17195049659</item>
    </izvorni_sadrzaj>
    <derivirana_varijabla naziv="DomainObject.Predmet.StrankaListNazivFormatedOIB_1">
      <item>ADRIATIC CROATIA INTERNATIONAL CLUB d. d., OIB 17195049659</item>
    </derivirana_varijabla>
  </DomainObject.Predmet.StrankaListNazivFormatedOIB>
  <DomainObject.Predmet.ProtuStrankaListFormated>
    <izvorni_sadrzaj>
      <item>brisano Lucky 7 diskont društvo s ograničenom odgovornošću za trgovinu, turizam i usluge</item>
    </izvorni_sadrzaj>
    <derivirana_varijabla naziv="DomainObject.Predmet.ProtuStrankaListFormated_1">
      <item>brisano Lucky 7 diskont društvo s ograničenom odgovornošću za trgovinu, turizam i usluge</item>
    </derivirana_varijabla>
  </DomainObject.Predmet.ProtuStrankaListFormated>
  <DomainObject.Predmet.ProtuStrankaListFormatedOIB>
    <izvorni_sadrzaj>
      <item>brisano Lucky 7 diskont društvo s ograničenom odgovornošću za trgovinu, turizam i usluge, OIB 27159080671</item>
    </izvorni_sadrzaj>
    <derivirana_varijabla naziv="DomainObject.Predmet.ProtuStrankaListFormatedOIB_1">
      <item>brisano Lucky 7 diskont društvo s ograničenom odgovornošću za trgovinu, turizam i usluge, OIB 27159080671</item>
    </derivirana_varijabla>
  </DomainObject.Predmet.ProtuStrankaListFormatedOIB>
  <DomainObject.Predmet.ProtuStrankaListFormatedWithAdress>
    <izvorni_sadrzaj>
      <item>brisano Lucky 7 diskont društvo s ograničenom odgovornošću za trgovinu, turizam i usluge, Antuna Mihanovića 2, 42240 Ivanec</item>
    </izvorni_sadrzaj>
    <derivirana_varijabla naziv="DomainObject.Predmet.ProtuStrankaListFormatedWithAdress_1">
      <item>brisano Lucky 7 diskont društvo s ograničenom odgovornošću za trgovinu, turizam i usluge, Antuna Mihanovića 2, 42240 Ivanec</item>
    </derivirana_varijabla>
  </DomainObject.Predmet.ProtuStrankaListFormatedWithAdress>
  <DomainObject.Predmet.ProtuStrankaListFormatedWithAdressOIB>
    <izvorni_sadrzaj>
      <item>brisano Lucky 7 diskont društvo s ograničenom odgovornošću za trgovinu, turizam i usluge, OIB 27159080671, Antuna Mihanovića 2, 42240 Ivanec</item>
    </izvorni_sadrzaj>
    <derivirana_varijabla naziv="DomainObject.Predmet.ProtuStrankaListFormatedWithAdressOIB_1">
      <item>brisano Lucky 7 diskont društvo s ograničenom odgovornošću za trgovinu, turizam i usluge, OIB 27159080671, Antuna Mihanovića 2, 42240 Ivanec</item>
    </derivirana_varijabla>
  </DomainObject.Predmet.ProtuStrankaListFormatedWithAdressOIB>
  <DomainObject.Predmet.ProtuStrankaListNazivFormated>
    <izvorni_sadrzaj>
      <item>brisano Lucky 7 diskont društvo s ograničenom odgovornošću za trgovinu, turizam i usluge</item>
    </izvorni_sadrzaj>
    <derivirana_varijabla naziv="DomainObject.Predmet.ProtuStrankaListNazivFormated_1">
      <item>brisano Lucky 7 diskont društvo s ograničenom odgovornošću za trgovinu, turizam i usluge</item>
    </derivirana_varijabla>
  </DomainObject.Predmet.ProtuStrankaListNazivFormated>
  <DomainObject.Predmet.ProtuStrankaListNazivFormatedOIB>
    <izvorni_sadrzaj>
      <item>brisano Lucky 7 diskont društvo s ograničenom odgovornošću za trgovinu, turizam i usluge, OIB 27159080671</item>
    </izvorni_sadrzaj>
    <derivirana_varijabla naziv="DomainObject.Predmet.ProtuStrankaListNazivFormatedOIB_1">
      <item>brisano Lucky 7 diskont društvo s ograničenom odgovornošću za trgovinu, turizam i usluge, OIB 27159080671</item>
    </derivirana_varijabla>
  </DomainObject.Predmet.ProtuStrankaListNazivFormatedOIB>
  <DomainObject.Predmet.OstaliListFormated>
    <izvorni_sadrzaj>
      <item>KAČIĆ I BRBORA, odvjetničko društvo punomoćnik sudionika u postupku ADRIATIC CROATIA INTERNATIONAL CLUB d. d.</item>
      <item>Sudski registar Trgovačkog suda u Varaždinu</item>
    </izvorni_sadrzaj>
    <derivirana_varijabla naziv="DomainObject.Predmet.OstaliListFormated_1">
      <item>KAČIĆ I BRBORA, odvjetničko društvo punomoćnik sudionika u postupku ADRIATIC CROATIA INTERNATIONAL CLUB d. d.</item>
      <item>Sudski registar Trgovačkog suda u Varaždinu</item>
    </derivirana_varijabla>
  </DomainObject.Predmet.OstaliListFormated>
  <DomainObject.Predmet.OstaliListFormatedOIB>
    <izvorni_sadrzaj>
      <item>KAČIĆ I BRBORA, odvjetničko društvo, OIB 71034689472 punomoćnik sudionika u postupku ADRIATIC CROATIA INTERNATIONAL CLUB d. d.</item>
      <item>Sudski registar Trgovačkog suda u Varaždinu</item>
    </izvorni_sadrzaj>
    <derivirana_varijabla naziv="DomainObject.Predmet.OstaliListFormatedOIB_1">
      <item>KAČIĆ I BRBORA, odvjetničko društvo, OIB 71034689472 punomoćnik sudionika u postupku ADRIATIC CROATIA INTERNATIONAL CLUB d. d.</item>
      <item>Sudski registar Trgovačkog suda u Varaždinu</item>
    </derivirana_varijabla>
  </DomainObject.Predmet.OstaliListFormatedOIB>
  <DomainObject.Predmet.OstaliListFormatedWithAdress>
    <izvorni_sadrzaj>
      <item>KAČIĆ I BRBORA, odvjetničko društvo, Petrova 48/A, 10000 Zagreb punomoćnik sudionika u postupku ADRIATIC CROATIA INTERNATIONAL CLUB d. d.</item>
      <item>Sudski registar Trgovačkog suda u Varaždinu, B.Radića 2, 42000 Varaždin</item>
    </izvorni_sadrzaj>
    <derivirana_varijabla naziv="DomainObject.Predmet.OstaliListFormatedWithAdress_1">
      <item>KAČIĆ I BRBORA, odvjetničko društvo, Petrova 48/A, 10000 Zagreb punomoćnik sudionika u postupku ADRIATIC CROATIA INTERNATIONAL CLUB d. d.</item>
      <item>Sudski registar Trgovačkog suda u Varaždinu, B.Radića 2, 42000 Varaždin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ADRIATIC CROATIA INTERNATIONAL CLUB d. d.</item>
      <item>Sudski registar Trgovačkog suda u Varaždinu, B.Radića 2, 42000 Varaždin</item>
    </izvorni_sadrzaj>
    <derivirana_varijabla naziv="DomainObject.Predmet.OstaliListFormatedWithAdressOIB_1">
      <item>KAČIĆ I BRBORA, odvjetničko društvo, OIB 71034689472, Petrova 48/A, 10000 Zagreb punomoćnik sudionika u postupku ADRIATIC CROATIA INTERNATIONAL CLUB d. d.</item>
      <item>Sudski registar Trgovačkog suda u Varaždinu, B.Radića 2, 42000 Varaždin</item>
    </derivirana_varijabla>
  </DomainObject.Predmet.OstaliListFormatedWithAdressOIB>
  <DomainObject.Predmet.OstaliListNazivFormated>
    <izvorni_sadrzaj>
      <item>KAČIĆ I BRBORA, odvjetničko društvo</item>
      <item>Sudski registar Trgovačkog suda u Varaždinu</item>
    </izvorni_sadrzaj>
    <derivirana_varijabla naziv="DomainObject.Predmet.OstaliListNazivFormated_1">
      <item>KAČIĆ I BRBORA, odvjetničko društvo</item>
      <item>Sudski registar Trgovačkog suda u Varaždinu</item>
    </derivirana_varijabla>
  </DomainObject.Predmet.OstaliListNazivFormated>
  <DomainObject.Predmet.OstaliListNazivFormatedOIB>
    <izvorni_sadrzaj>
      <item>KAČIĆ I BRBORA, odvjetničko društvo, OIB 71034689472</item>
      <item>Sudski registar Trgovačkog suda u Varaždinu</item>
    </izvorni_sadrzaj>
    <derivirana_varijabla naziv="DomainObject.Predmet.OstaliListNazivFormatedOIB_1">
      <item>KAČIĆ I BRBORA, odvjetničko društvo, OIB 71034689472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CROATIA INTERNATIONAL CLUB d. d.</izvorni_sadrzaj>
    <derivirana_varijabla naziv="DomainObject.Predmet.StrankaIDrugi_1">ADRIATIC CROATIA INTERNATIONAL CLUB d. d.</derivirana_varijabla>
  </DomainObject.Predmet.StrankaIDrugi>
  <DomainObject.Predmet.ProtustrankaIDrugi>
    <izvorni_sadrzaj>brisano Lucky 7 diskont društvo s ograničenom odgovornošću za trgovinu, turizam i usluge</izvorni_sadrzaj>
    <derivirana_varijabla naziv="DomainObject.Predmet.ProtustrankaIDrugi_1">brisano Lucky 7 diskont društvo s ograničenom odgovornošću za trgovinu, turizam i usluge</derivirana_varijabla>
  </DomainObject.Predmet.ProtustrankaIDrugi>
  <DomainObject.Predmet.StrankaIDrugiAdressOIB>
    <izvorni_sadrzaj>ADRIATIC CROATIA INTERNATIONAL CLUB d. d., OIB 17195049659, Maršala Tita 151, 51410 Opatija</izvorni_sadrzaj>
    <derivirana_varijabla naziv="DomainObject.Predmet.StrankaIDrugiAdressOIB_1">ADRIATIC CROATIA INTERNATIONAL CLUB d. d., OIB 17195049659, Maršala Tita 151, 51410 Opatija</derivirana_varijabla>
  </DomainObject.Predmet.StrankaIDrugiAdressOIB>
  <DomainObject.Predmet.ProtustrankaIDrugiAdressOIB>
    <izvorni_sadrzaj>brisano Lucky 7 diskont društvo s ograničenom odgovornošću za trgovinu, turizam i usluge, OIB 27159080671, Antuna Mihanovića 2, 42240 Ivanec</izvorni_sadrzaj>
    <derivirana_varijabla naziv="DomainObject.Predmet.ProtustrankaIDrugiAdressOIB_1">brisano Lucky 7 diskont društvo s ograničenom odgovornošću za trgovinu, turizam i usluge, OIB 27159080671, Antuna Mihanovića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</izvorni_sadrzaj>
    <derivirana_varijabla naziv="DomainObject.Predmet.SudioniciListNaziv_1">
      <item>brisano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</derivirana_varijabla>
  </DomainObject.Predmet.SudioniciListNaziv>
  <DomainObject.Predmet.SudioniciListAdressOIB>
    <izvorni_sadrzaj>
      <item>brisano Lucky 7 diskont društvo s ograničenom odgovornošću za trgovinu, turizam i usluge, OIB 27159080671, Antuna Mihanovića 2,42240 Ivanec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</izvorni_sadrzaj>
    <derivirana_varijabla naziv="DomainObject.Predmet.SudioniciListAdressOIB_1">
      <item>brisano Lucky 7 diskont društvo s ograničenom odgovornošću za trgovinu, turizam i usluge, OIB 27159080671, Antuna Mihanovića 2,42240 Ivanec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27159080671</item>
      <item>, OIB 17195049659</item>
      <item>, OIB 71034689472</item>
    </izvorni_sadrzaj>
    <derivirana_varijabla naziv="DomainObject.Predmet.SudioniciListNazivOIB_1">
      <item>, OIB null</item>
      <item>, OIB 27159080671</item>
      <item>, OIB 17195049659</item>
      <item>, OIB 71034689472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