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836c" w14:paraId="393836c" w:rsidRDefault="000061D0" w:rsidP="000061D0" w:rsidR="000061D0" w:rsidRPr="000061D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061D0">
        <w:rPr>
          <w:rFonts w:cs="Times New Roman" w:eastAsia="Times New Roman"/>
          <w:lang w:eastAsia="hr-HR"/>
        </w:rPr>
        <w:t xml:space="preserve">       </w:t>
      </w:r>
      <w:r w:rsidRPr="000061D0">
        <w:rPr>
          <w:rFonts w:cs="Times New Roman" w:eastAsia="Times New Roman"/>
          <w:b w:val="false"/>
          <w:lang w:eastAsia="hr-HR"/>
        </w:rPr>
        <w:t>REPUBLIKA HRVATSKA</w:t>
      </w:r>
    </w:p>
    <w:p w:rsidRDefault="000061D0" w:rsidP="000061D0" w:rsidR="000061D0" w:rsidRPr="000061D0">
      <w:pPr>
        <w:spacing w:after="0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lang w:eastAsia="hr-HR"/>
        </w:rPr>
        <w:t xml:space="preserve"> TRGOVAČKI SUD U ZAGREBU</w:t>
      </w:r>
    </w:p>
    <w:p w:rsidRDefault="000061D0" w:rsidP="000061D0" w:rsidR="000061D0" w:rsidRPr="000061D0">
      <w:pPr>
        <w:spacing w:after="0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lang w:eastAsia="hr-HR"/>
        </w:rPr>
        <w:t xml:space="preserve">             STALNA SLUŽBA </w:t>
      </w:r>
    </w:p>
    <w:p w:rsidRDefault="000061D0" w:rsidP="000061D0" w:rsidR="000061D0" w:rsidRPr="000061D0">
      <w:pPr>
        <w:spacing w:after="0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lang w:eastAsia="hr-HR"/>
        </w:rPr>
        <w:t xml:space="preserve">     Karlovac, Ljudevita Šestića 4</w:t>
      </w:r>
    </w:p>
    <w:p w:rsidRDefault="000061D0" w:rsidP="000061D0" w:rsidR="000061D0" w:rsidRPr="000061D0">
      <w:pPr>
        <w:spacing w:after="0"/>
        <w:rPr>
          <w:rFonts w:cs="Times New Roman" w:eastAsia="Times New Roman"/>
          <w:lang w:eastAsia="hr-HR"/>
        </w:rPr>
      </w:pPr>
    </w:p>
    <w:p w:rsidRDefault="000061D0" w:rsidP="000061D0" w:rsidR="000061D0" w:rsidRPr="000061D0">
      <w:pPr>
        <w:spacing w:after="0"/>
        <w:rPr>
          <w:rFonts w:cs="Times New Roman" w:eastAsia="Times New Roman"/>
          <w:lang w:eastAsia="hr-HR"/>
        </w:rPr>
      </w:pPr>
    </w:p>
    <w:p w:rsidRDefault="000061D0" w:rsidP="000061D0" w:rsidR="000061D0" w:rsidRPr="000061D0">
      <w:pPr>
        <w:spacing w:after="0"/>
        <w:rPr>
          <w:rFonts w:cs="Times New Roman" w:eastAsia="Times New Roman"/>
          <w:lang w:eastAsia="hr-HR"/>
        </w:rPr>
      </w:pPr>
    </w:p>
    <w:p w:rsidRDefault="000061D0" w:rsidP="000061D0" w:rsidR="000061D0" w:rsidRPr="000061D0">
      <w:pPr>
        <w:spacing w:after="0"/>
        <w:jc w:val="both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lang w:eastAsia="hr-HR"/>
        </w:rPr>
        <w:tab/>
        <w:t>TRGOVAČKI SUD U ZAGREBU, Stalna služba</w:t>
      </w:r>
      <w:r w:rsidRPr="000061D0">
        <w:rPr>
          <w:rFonts w:cs="Times New Roman" w:eastAsia="Times New Roman"/>
          <w:b/>
          <w:lang w:eastAsia="hr-HR"/>
        </w:rPr>
        <w:t>,</w:t>
      </w:r>
      <w:r w:rsidRPr="000061D0">
        <w:rPr>
          <w:rFonts w:cs="Times New Roman" w:eastAsia="Times New Roman"/>
          <w:lang w:eastAsia="hr-HR"/>
        </w:rPr>
        <w:t xml:space="preserve"> po sucu Jadranki Mađeruh, u stečajnom postupku nad stečajnim dužnikom DORF d.o.o. u stečaju, Strmec, Ulica dr. Franje Tuđmana 4, OIB: 29078381011,  8. srpnja 2016. donosi slijedeći</w:t>
      </w:r>
    </w:p>
    <w:p w:rsidRDefault="000061D0" w:rsidP="000061D0" w:rsidR="000061D0" w:rsidRPr="000061D0">
      <w:pPr>
        <w:spacing w:after="0"/>
        <w:rPr>
          <w:rFonts w:cs="Times New Roman" w:eastAsia="Times New Roman"/>
          <w:lang w:eastAsia="hr-HR"/>
        </w:rPr>
      </w:pPr>
    </w:p>
    <w:p w:rsidRDefault="000061D0" w:rsidP="000061D0" w:rsidR="000061D0" w:rsidRPr="000061D0">
      <w:pPr>
        <w:spacing w:after="0"/>
        <w:rPr>
          <w:rFonts w:cs="Times New Roman" w:eastAsia="Times New Roman"/>
          <w:lang w:eastAsia="hr-HR"/>
        </w:rPr>
      </w:pPr>
    </w:p>
    <w:p w:rsidRDefault="000061D0" w:rsidP="000061D0" w:rsidR="000061D0" w:rsidRPr="000061D0">
      <w:pPr>
        <w:spacing w:after="0"/>
        <w:jc w:val="center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lang w:eastAsia="hr-HR"/>
        </w:rPr>
        <w:t>Z A K L J U Č A K</w:t>
      </w:r>
    </w:p>
    <w:p w:rsidRDefault="000061D0" w:rsidP="000061D0" w:rsidR="000061D0" w:rsidRPr="000061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061D0" w:rsidP="000061D0" w:rsidR="000061D0" w:rsidRPr="000061D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061D0" w:rsidP="000061D0" w:rsidR="000061D0" w:rsidRPr="000061D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/>
          <w:lang w:eastAsia="hr-HR"/>
        </w:rPr>
      </w:pPr>
      <w:r w:rsidRPr="000061D0">
        <w:rPr>
          <w:rFonts w:cs="Times New Roman" w:eastAsia="Times New Roman"/>
          <w:lang w:eastAsia="hr-HR"/>
        </w:rPr>
        <w:t>Utvrđuje se da je vrijednost nekretnina: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1.</w:t>
      </w:r>
      <w:r w:rsidRPr="000061D0">
        <w:rPr>
          <w:rFonts w:cs="Times New Roman" w:eastAsia="Calibri"/>
          <w:color w:val="000000"/>
          <w:lang w:eastAsia="hr-HR"/>
        </w:rPr>
        <w:tab/>
        <w:t>3342/10000 dijela k.č.br. 6509/2, stambena zgrada br. 13  u Ulici Sviba površine 120 m2 i dvorište površine 320 m2 povezano s vlasništvom trosobnog stana na 1. katu  oznake ST2 i spremište u podrumu oznake SPREM.02 i garažno-parkirno mjesto u podrumu oznake GPM2 ukupne netto korisne površine 125,88 m2, uključujući i suvlasnički dio zemljišta sve upisano u zk.ul.br. 3546,  k.o. Strmec Samoborski, u iznosu od 675.054,00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2.</w:t>
      </w:r>
      <w:r w:rsidRPr="000061D0">
        <w:rPr>
          <w:rFonts w:cs="Times New Roman" w:eastAsia="Calibri"/>
          <w:color w:val="000000"/>
          <w:lang w:eastAsia="hr-HR"/>
        </w:rPr>
        <w:tab/>
        <w:t>k.č.br. 5641, ORANICA PESKI  ukupne površine 800 m2, upisano u zk.ul.br. 3524,  k.o. Strmec Samoborski, u iznosu od 222.659,93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3.</w:t>
      </w:r>
      <w:r w:rsidRPr="000061D0">
        <w:rPr>
          <w:rFonts w:cs="Times New Roman" w:eastAsia="Calibri"/>
          <w:color w:val="000000"/>
          <w:lang w:eastAsia="hr-HR"/>
        </w:rPr>
        <w:tab/>
        <w:t>k.č.br. 6518/1, ORANICA PESKI  ukupne površine 450 m2, upisano u zk.ul.br. 3349,  k.o. Strmec Samoborski, u iznosu od 25.049,89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4.</w:t>
      </w:r>
      <w:r w:rsidRPr="000061D0">
        <w:rPr>
          <w:rFonts w:cs="Times New Roman" w:eastAsia="Calibri"/>
          <w:color w:val="000000"/>
          <w:lang w:eastAsia="hr-HR"/>
        </w:rPr>
        <w:tab/>
        <w:t>k.č.br. 6519/1, ORANICA PESKI  ukupne površine 510 m2, upisano u zk.ul.br. 3354,  k.o. Strmec Samoborski, u iznosu od 28.389,89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5.</w:t>
      </w:r>
      <w:r w:rsidRPr="000061D0">
        <w:rPr>
          <w:rFonts w:cs="Times New Roman" w:eastAsia="Calibri"/>
          <w:color w:val="000000"/>
          <w:lang w:eastAsia="hr-HR"/>
        </w:rPr>
        <w:tab/>
        <w:t>k.č.br. 5628, ORANICA GOSPINA JAMA U GRAHORIŠTU  ukupne površine 939 m2, upisano u zk.ul.br. 2497,  k.o. Strmec Samoborski, u iznosu od 156.805,51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6.</w:t>
      </w:r>
      <w:r w:rsidRPr="000061D0">
        <w:rPr>
          <w:rFonts w:cs="Times New Roman" w:eastAsia="Calibri"/>
          <w:color w:val="000000"/>
          <w:lang w:eastAsia="hr-HR"/>
        </w:rPr>
        <w:tab/>
        <w:t>k.č.br. 5632, ORANICA   ukupne površine 1030 m2, upisano u zk.ul.br. 1819,  k.o. Strmec Samoborski, u iznosu od 286.674,65 kn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7.</w:t>
      </w:r>
      <w:r w:rsidRPr="000061D0">
        <w:rPr>
          <w:rFonts w:cs="Times New Roman" w:eastAsia="Calibri"/>
          <w:color w:val="000000"/>
          <w:lang w:eastAsia="hr-HR"/>
        </w:rPr>
        <w:tab/>
        <w:t>k.č.br. 5633/1, ORANICA PESKI  ukupne površine 1517 m2, upisano u zk.ul.br. 1598,  k.o. Strmec Samoborski, u iznosu od 422.218,88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8.</w:t>
      </w:r>
      <w:r w:rsidRPr="000061D0">
        <w:rPr>
          <w:rFonts w:cs="Times New Roman" w:eastAsia="Calibri"/>
          <w:color w:val="000000"/>
          <w:lang w:eastAsia="hr-HR"/>
        </w:rPr>
        <w:tab/>
        <w:t>k.č.br. 5640, ORANICA PESKI  ukupne površine 806 m2, upisano u zk.ul.br. 3535,  k.o. Strmec Samoborski, u iznosu od 224.329,88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9.</w:t>
      </w:r>
      <w:r w:rsidRPr="000061D0">
        <w:rPr>
          <w:rFonts w:cs="Times New Roman" w:eastAsia="Calibri"/>
          <w:color w:val="000000"/>
          <w:lang w:eastAsia="hr-HR"/>
        </w:rPr>
        <w:tab/>
        <w:t>1.Suvlasnički dio: 235/1286 k.č.br. 6520/1, ORANICA PESKI  ukupne površine 1286 m2, upisano u zk.ul.br. 3496,  k.o. Strmec Samoborski, u iznosu od 26.162,38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10.</w:t>
      </w:r>
      <w:r w:rsidRPr="000061D0">
        <w:rPr>
          <w:rFonts w:cs="Times New Roman" w:eastAsia="Calibri"/>
          <w:color w:val="000000"/>
          <w:lang w:eastAsia="hr-HR"/>
        </w:rPr>
        <w:tab/>
        <w:t>k.č.br. 5642, ORANICA PESKI  ukupne površine 1252 m2, upisano u zk.ul.br. 1964,  k.o. Strmec Samoborski, u iznosu od 293.076,13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11.</w:t>
      </w:r>
      <w:r w:rsidRPr="000061D0">
        <w:rPr>
          <w:rFonts w:cs="Times New Roman" w:eastAsia="Calibri"/>
          <w:color w:val="000000"/>
          <w:lang w:eastAsia="hr-HR"/>
        </w:rPr>
        <w:tab/>
        <w:t>k.č.br. 6514/1, ORANICA  ukupne površine 455 m2 upisano u zk.ul.br. 3331, k.o. Strmec Samoborski, u iznosu od 25.328,23 kn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lastRenderedPageBreak/>
        <w:t>12.</w:t>
      </w:r>
      <w:r w:rsidRPr="000061D0">
        <w:rPr>
          <w:rFonts w:cs="Times New Roman" w:eastAsia="Calibri"/>
          <w:color w:val="000000"/>
          <w:lang w:eastAsia="hr-HR"/>
        </w:rPr>
        <w:tab/>
        <w:t>k.č.br. 6514/3 ORANICA ukupne površine 638 m2, upisano u zk.ul.br. 3331, k.o. Strmec Samoborski, u iznosu od 106.540,91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13.</w:t>
      </w:r>
      <w:r w:rsidRPr="000061D0">
        <w:rPr>
          <w:rFonts w:cs="Times New Roman" w:eastAsia="Calibri"/>
          <w:color w:val="000000"/>
          <w:lang w:eastAsia="hr-HR"/>
        </w:rPr>
        <w:tab/>
        <w:t>k.č.br. 6506/3, ORANICA  ukupne površine 41 m2, upisano u zk.ul.br. 3330,  k.o. Strmec Samoborski, u iznosu od 6.846,67 kn.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14.</w:t>
      </w:r>
      <w:r w:rsidRPr="000061D0">
        <w:rPr>
          <w:rFonts w:cs="Times New Roman" w:eastAsia="Calibri"/>
          <w:color w:val="000000"/>
          <w:lang w:eastAsia="hr-HR"/>
        </w:rPr>
        <w:tab/>
        <w:t>k.č.br. 6508/4, ORANICA  ukupne površine 878 m2, upisano u zk.ul.br. 3330,  k.o. Strmec Samoborski, u iznosu od 146.618,99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15.</w:t>
      </w:r>
      <w:r w:rsidRPr="000061D0">
        <w:rPr>
          <w:rFonts w:cs="Times New Roman" w:eastAsia="Calibri"/>
          <w:color w:val="000000"/>
          <w:lang w:eastAsia="hr-HR"/>
        </w:rPr>
        <w:tab/>
        <w:t>k.č.br. 6509/3, ORANICA  ukupne površine 1515 m2, upisano u zk.ul.br. 3330,  k.o. Strmec Samoborski, u iznosu od 252.992,92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16.</w:t>
      </w:r>
      <w:r w:rsidRPr="000061D0">
        <w:rPr>
          <w:rFonts w:cs="Times New Roman" w:eastAsia="Calibri"/>
          <w:color w:val="000000"/>
          <w:lang w:eastAsia="hr-HR"/>
        </w:rPr>
        <w:tab/>
        <w:t>k.č.br. 6510/3, ORANICA  ukupne površine 801 m2, upisano u zk.ul.br. 3330,  k.o. Strmec Samoborski, u iznosu od 133.760,61 kn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17.</w:t>
      </w:r>
      <w:r w:rsidRPr="000061D0">
        <w:rPr>
          <w:rFonts w:cs="Times New Roman" w:eastAsia="Calibri"/>
          <w:color w:val="000000"/>
          <w:lang w:eastAsia="hr-HR"/>
        </w:rPr>
        <w:tab/>
        <w:t>k.č.br. 6510/5, ORANICA  ukupne površine 4 m2, upisano u zk.ul.br. 3330,  k.o. Strmec Samoborski, u iznosu od 667,96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18.</w:t>
      </w:r>
      <w:r w:rsidRPr="000061D0">
        <w:rPr>
          <w:rFonts w:cs="Times New Roman" w:eastAsia="Calibri"/>
          <w:color w:val="000000"/>
          <w:lang w:eastAsia="hr-HR"/>
        </w:rPr>
        <w:tab/>
        <w:t>k.č.br. 6511/3, ORANICA  ukupne površine 286 m2, upisano u zk.ul.br. 3330,  k.o. Strmec Samoborski, u iznosu od 47.759,72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19.</w:t>
      </w:r>
      <w:r w:rsidRPr="000061D0">
        <w:rPr>
          <w:rFonts w:cs="Times New Roman" w:eastAsia="Calibri"/>
          <w:color w:val="000000"/>
          <w:lang w:eastAsia="hr-HR"/>
        </w:rPr>
        <w:tab/>
        <w:t>k.č.br. 6512/3, ORANICA  ukupne površine 1025 m2, upisano u zk.ul.br. 3330,  k.o. Strmec Samoborski, u iznosu od 171.166,82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20.</w:t>
      </w:r>
      <w:r w:rsidRPr="000061D0">
        <w:rPr>
          <w:rFonts w:cs="Times New Roman" w:eastAsia="Calibri"/>
          <w:color w:val="000000"/>
          <w:lang w:eastAsia="hr-HR"/>
        </w:rPr>
        <w:tab/>
        <w:t xml:space="preserve">k.č.br. 6513/1, ORANICA  ukupne površine 90 m2, upisano u zk.ul.br. 3330,  k.o. Strmec Samoborski, u iznosu od 5.009,98 kn, 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21.</w:t>
      </w:r>
      <w:r w:rsidRPr="000061D0">
        <w:rPr>
          <w:rFonts w:cs="Times New Roman" w:eastAsia="Calibri"/>
          <w:color w:val="000000"/>
          <w:lang w:eastAsia="hr-HR"/>
        </w:rPr>
        <w:tab/>
        <w:t>k.č.br. 6513/3, ORANICA  ukupne površine 518 m2, upisano u zk.ul.br. 3330,  k.o. Strmec Samoborski, u iznosu od 86.501,87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22.</w:t>
      </w:r>
      <w:r w:rsidRPr="000061D0">
        <w:rPr>
          <w:rFonts w:cs="Times New Roman" w:eastAsia="Calibri"/>
          <w:color w:val="000000"/>
          <w:lang w:eastAsia="hr-HR"/>
        </w:rPr>
        <w:tab/>
        <w:t>k.č.br. 6513/5, ORANICA  ukupne površine 75 m2, upisano u zk.ul.br. 3330,  k.o. Strmec Samoborski, u iznosu od 12.524,39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23.</w:t>
      </w:r>
      <w:r w:rsidRPr="000061D0">
        <w:rPr>
          <w:rFonts w:cs="Times New Roman" w:eastAsia="Calibri"/>
          <w:color w:val="000000"/>
          <w:lang w:eastAsia="hr-HR"/>
        </w:rPr>
        <w:tab/>
        <w:t>k.č.br. 6568/3, ORANICA  ukupne površine 208 m2, upisano u zk.ul.br. 3330,  k.o. Strmec Samoborski, u iznosu od 34.734,16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24.</w:t>
      </w:r>
      <w:r w:rsidRPr="000061D0">
        <w:rPr>
          <w:rFonts w:cs="Times New Roman" w:eastAsia="Calibri"/>
          <w:color w:val="000000"/>
          <w:lang w:eastAsia="hr-HR"/>
        </w:rPr>
        <w:tab/>
        <w:t>k.č.br. 6569/1, ORANICA  ukupne površine 109 m2, upisano u zk.ul.br. 3330,  k.o. Strmec Samoborski, u iznosu od 18.202,13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25.</w:t>
      </w:r>
      <w:r w:rsidRPr="000061D0">
        <w:rPr>
          <w:rFonts w:cs="Times New Roman" w:eastAsia="Calibri"/>
          <w:color w:val="000000"/>
          <w:lang w:eastAsia="hr-HR"/>
        </w:rPr>
        <w:tab/>
        <w:t>k.č.br. 6569/2, ORANICA  ukupne površine 4 m2, upisano u zk.ul.br. 3330,  k.o. Strmec Samoborski, u iznosu od 651,76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26.</w:t>
      </w:r>
      <w:r w:rsidRPr="000061D0">
        <w:rPr>
          <w:rFonts w:cs="Times New Roman" w:eastAsia="Calibri"/>
          <w:color w:val="000000"/>
          <w:lang w:eastAsia="hr-HR"/>
        </w:rPr>
        <w:tab/>
        <w:t>k.č.br. 6570/1, ORANICA  ukupne površine 18 m2, upisano u zk.ul.br. 3330,  k.o. Strmec Samoborski, u iznosu od 3.005,86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27.</w:t>
      </w:r>
      <w:r w:rsidRPr="000061D0">
        <w:rPr>
          <w:rFonts w:cs="Times New Roman" w:eastAsia="Calibri"/>
          <w:color w:val="000000"/>
          <w:lang w:eastAsia="hr-HR"/>
        </w:rPr>
        <w:tab/>
        <w:t>k.č.br. 6582/1, ORANICA  ukupne površine 1460 m2, upisano u zk.ul.br. 3330,  k.o. Strmec Samoborski, u iznosu od 243.808,36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28.</w:t>
      </w:r>
      <w:r w:rsidRPr="000061D0">
        <w:rPr>
          <w:rFonts w:cs="Times New Roman" w:eastAsia="Calibri"/>
          <w:color w:val="000000"/>
          <w:lang w:eastAsia="hr-HR"/>
        </w:rPr>
        <w:tab/>
        <w:t>k.č.br. 6587/1, ORANICA  ukupne površine 2376 m2, upisano u zk.ul.br. 3330,  k.o. Strmec Samoborski, u iznosu od 396.773,06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29.</w:t>
      </w:r>
      <w:r w:rsidRPr="000061D0">
        <w:rPr>
          <w:rFonts w:cs="Times New Roman" w:eastAsia="Calibri"/>
          <w:color w:val="000000"/>
          <w:lang w:eastAsia="hr-HR"/>
        </w:rPr>
        <w:tab/>
        <w:t>k.č.br. 6588/1, ORANICA GRAHORIŠTE ukupne površine 780 m2, upisano u zk.ul.br. 3330,  k.o. Strmec Samoborski, u iznosu od 130.253,79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30.</w:t>
      </w:r>
      <w:r w:rsidRPr="000061D0">
        <w:rPr>
          <w:rFonts w:cs="Times New Roman" w:eastAsia="Calibri"/>
          <w:color w:val="000000"/>
          <w:lang w:eastAsia="hr-HR"/>
        </w:rPr>
        <w:tab/>
        <w:t>k.č.br. 6590/4, ORANICA PESCI ukupne površine 2 m2, upisano u zk.ul.br. 3330,  k.o. Strmec Samoborski, u iznosu od 333,98 kn.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31.</w:t>
      </w:r>
      <w:r w:rsidRPr="000061D0">
        <w:rPr>
          <w:rFonts w:cs="Times New Roman" w:eastAsia="Calibri"/>
          <w:color w:val="000000"/>
          <w:lang w:eastAsia="hr-HR"/>
        </w:rPr>
        <w:tab/>
        <w:t>k.č.br. 6591/3, ORANICA GRAHORIŠTE  ukupne površine 2 m2, upisano u zk.ul.br. 3330,  k.o. Strmec Samoborski, u iznosu od 333,98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32.</w:t>
      </w:r>
      <w:r w:rsidRPr="000061D0">
        <w:rPr>
          <w:rFonts w:cs="Times New Roman" w:eastAsia="Calibri"/>
          <w:color w:val="000000"/>
          <w:lang w:eastAsia="hr-HR"/>
        </w:rPr>
        <w:tab/>
        <w:t>k.č.br. 6591/4, ORANICA  ukupne površine 73 m2, upisano u zk.ul.br. 3330,  k.o. Strmec Samoborski, u iznosu od 12.190,41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33.</w:t>
      </w:r>
      <w:r w:rsidRPr="000061D0">
        <w:rPr>
          <w:rFonts w:cs="Times New Roman" w:eastAsia="Calibri"/>
          <w:color w:val="000000"/>
          <w:lang w:eastAsia="hr-HR"/>
        </w:rPr>
        <w:tab/>
        <w:t xml:space="preserve">k.č.br. 6592/2, ORANICA  ukupne površine 104 m2, upisano u zk.ul.br. 3330,  k.o. Strmec Samoborski, u iznosu od 17.367,16 kn, 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34.</w:t>
      </w:r>
      <w:r w:rsidRPr="000061D0">
        <w:rPr>
          <w:rFonts w:cs="Times New Roman" w:eastAsia="Calibri"/>
          <w:color w:val="000000"/>
          <w:lang w:eastAsia="hr-HR"/>
        </w:rPr>
        <w:tab/>
        <w:t>k.č.br. 6593/8, ORANICA  ukupne površine 66 m2, upisano u zk.ul.br. 3330,  k.o. Strmec Samoborski, u iznosu od 11.021,47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lastRenderedPageBreak/>
        <w:t>35.</w:t>
      </w:r>
      <w:r w:rsidRPr="000061D0">
        <w:rPr>
          <w:rFonts w:cs="Times New Roman" w:eastAsia="Calibri"/>
          <w:color w:val="000000"/>
          <w:lang w:eastAsia="hr-HR"/>
        </w:rPr>
        <w:tab/>
        <w:t>k.č.br. 6600/3, ORANICA  ukupne površine 85 m2, upisano u zk.ul.br. 3330,  k.o. Strmec Samoborski, u iznosu od 14.194,32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36.</w:t>
      </w:r>
      <w:r w:rsidRPr="000061D0">
        <w:rPr>
          <w:rFonts w:cs="Times New Roman" w:eastAsia="Calibri"/>
          <w:color w:val="000000"/>
          <w:lang w:eastAsia="hr-HR"/>
        </w:rPr>
        <w:tab/>
        <w:t>k.č.br. 6601/11, ORANICA  ukupne površine 66 m2, upisano u zk.ul.br. 3330,  k.o. Strmec Samoborski, u iznosu od 11.021,47 kn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37.</w:t>
      </w:r>
      <w:r w:rsidRPr="000061D0">
        <w:rPr>
          <w:rFonts w:cs="Times New Roman" w:eastAsia="Calibri"/>
          <w:color w:val="000000"/>
          <w:lang w:eastAsia="hr-HR"/>
        </w:rPr>
        <w:tab/>
        <w:t>k.č.br. 6603/3, ORANICA  ukupne površine 108 m2, upisano u zk.ul.br. 3330,  k.o. Strmec Samoborski, u iznosu od 18.035,14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38.</w:t>
      </w:r>
      <w:r w:rsidRPr="000061D0">
        <w:rPr>
          <w:rFonts w:cs="Times New Roman" w:eastAsia="Calibri"/>
          <w:color w:val="000000"/>
          <w:lang w:eastAsia="hr-HR"/>
        </w:rPr>
        <w:tab/>
        <w:t>k.č.br. 6517/1, ORANICA  ukupne površine 1410 m2 upisano u zk.ul.br. 2006,  k.o. Strmec Samoborski, u iznosu od 141.277,31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39.</w:t>
      </w:r>
      <w:r w:rsidRPr="000061D0">
        <w:rPr>
          <w:rFonts w:cs="Times New Roman" w:eastAsia="Calibri"/>
          <w:color w:val="000000"/>
          <w:lang w:eastAsia="hr-HR"/>
        </w:rPr>
        <w:tab/>
        <w:t>k.č.br. 6515/1, ORANICA ukupne površine 765 m2,  upisano u zk.ul.br. 859,  k.o. Strmec Samoborski, u iznosu od 42.584,53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40.</w:t>
      </w:r>
      <w:r w:rsidRPr="000061D0">
        <w:rPr>
          <w:rFonts w:cs="Times New Roman" w:eastAsia="Calibri"/>
          <w:color w:val="000000"/>
          <w:lang w:eastAsia="hr-HR"/>
        </w:rPr>
        <w:tab/>
        <w:t>k.č.br. 6515/3, ORANICA  ukupne površine 234 m2,  upisano u zk.ul.br. 859,  k.o. Strmec Samoborski, u iznosu od 39.076,14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41.</w:t>
      </w:r>
      <w:r w:rsidRPr="000061D0">
        <w:rPr>
          <w:rFonts w:cs="Times New Roman" w:eastAsia="Calibri"/>
          <w:color w:val="000000"/>
          <w:lang w:eastAsia="hr-HR"/>
        </w:rPr>
        <w:tab/>
        <w:t>k.č.br. 6516/1, ORANICA  ukupne površine 2211 m2  upisano u zk.ul.br. 859,  k.o. Strmec Samoborski, u iznosu od 196.920,77kn.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Times New Roman"/>
          <w:lang w:eastAsia="hr-HR"/>
        </w:rPr>
      </w:pPr>
    </w:p>
    <w:p w:rsidRDefault="000061D0" w:rsidP="000061D0" w:rsidR="000061D0" w:rsidRPr="000061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b/>
          <w:lang w:eastAsia="hr-HR"/>
        </w:rPr>
        <w:t xml:space="preserve">II. </w:t>
      </w:r>
      <w:r w:rsidRPr="000061D0">
        <w:rPr>
          <w:rFonts w:cs="Times New Roman" w:eastAsia="Times New Roman"/>
          <w:lang w:eastAsia="hr-HR"/>
        </w:rPr>
        <w:t>Nekretnine iz točke I. ovog zaključka bit će prodavane na petoj usmenoj javnoj dražbi (čl. 97. Ovršnog zakona – NN br. 112/12, 25/13, 93/14, dalje:OZ).</w:t>
      </w:r>
    </w:p>
    <w:p w:rsidRDefault="000061D0" w:rsidP="000061D0" w:rsidR="000061D0" w:rsidRPr="000061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1D0" w:rsidP="000061D0" w:rsidR="000061D0" w:rsidRPr="000061D0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0061D0">
        <w:rPr>
          <w:rFonts w:cs="Times New Roman" w:eastAsia="Times New Roman"/>
          <w:lang w:eastAsia="hr-HR"/>
        </w:rPr>
        <w:t xml:space="preserve">Ročište za prodaju održat će se u zgradi suda u Karlovcu, Ljudevita Šestića 4, soba broj 5, </w:t>
      </w:r>
      <w:r w:rsidRPr="000061D0">
        <w:rPr>
          <w:rFonts w:cs="Times New Roman" w:eastAsia="Times New Roman"/>
          <w:b/>
          <w:lang w:eastAsia="hr-HR"/>
        </w:rPr>
        <w:t>16. rujna</w:t>
      </w:r>
      <w:r w:rsidRPr="000061D0">
        <w:rPr>
          <w:rFonts w:cs="Times New Roman" w:eastAsia="Times New Roman"/>
          <w:lang w:eastAsia="hr-HR"/>
        </w:rPr>
        <w:t xml:space="preserve"> </w:t>
      </w:r>
      <w:r w:rsidRPr="000061D0">
        <w:rPr>
          <w:rFonts w:cs="Times New Roman" w:eastAsia="Times New Roman"/>
          <w:b/>
          <w:lang w:eastAsia="hr-HR"/>
        </w:rPr>
        <w:t xml:space="preserve"> 2016. godine u 13,00 sati. </w:t>
      </w:r>
    </w:p>
    <w:p w:rsidRDefault="000061D0" w:rsidP="000061D0" w:rsidR="000061D0" w:rsidRPr="000061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1D0" w:rsidP="000061D0" w:rsidR="000061D0" w:rsidRPr="000061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b/>
          <w:lang w:eastAsia="hr-HR"/>
        </w:rPr>
        <w:t>III.</w:t>
      </w:r>
      <w:r w:rsidRPr="000061D0">
        <w:rPr>
          <w:rFonts w:cs="Times New Roman" w:eastAsia="Times New Roman"/>
          <w:lang w:eastAsia="hr-HR"/>
        </w:rPr>
        <w:t xml:space="preserve"> Ovaj zaključak bit će objavljen na e-oglasnoj ploči ovog suda, na web stranici Hrvatske gospodarske komore i Visokog trgovačkog suda Republike Hrvatske.</w:t>
      </w:r>
    </w:p>
    <w:p w:rsidRDefault="000061D0" w:rsidP="000061D0" w:rsidR="000061D0" w:rsidRPr="000061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1D0" w:rsidP="000061D0" w:rsidR="000061D0" w:rsidRPr="000061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b/>
          <w:lang w:eastAsia="hr-HR"/>
        </w:rPr>
        <w:t>IV.</w:t>
      </w:r>
      <w:r w:rsidRPr="000061D0">
        <w:rPr>
          <w:rFonts w:cs="Times New Roman" w:eastAsia="Times New Roman"/>
          <w:lang w:eastAsia="hr-HR"/>
        </w:rPr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0061D0" w:rsidP="000061D0" w:rsidR="000061D0" w:rsidRPr="000061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1D0" w:rsidP="000061D0" w:rsidR="000061D0" w:rsidRPr="000061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b/>
          <w:lang w:eastAsia="hr-HR"/>
        </w:rPr>
        <w:t>V</w:t>
      </w:r>
      <w:r w:rsidRPr="000061D0">
        <w:rPr>
          <w:rFonts w:cs="Times New Roman" w:eastAsia="Times New Roman"/>
          <w:lang w:eastAsia="hr-HR"/>
        </w:rPr>
        <w:t>. Uvjeti prodaje (čl. 98. OZ-a):</w:t>
      </w:r>
    </w:p>
    <w:p w:rsidRDefault="000061D0" w:rsidP="000061D0" w:rsidR="000061D0" w:rsidRPr="000061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1D0" w:rsidP="000061D0" w:rsidR="000061D0" w:rsidRPr="000061D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lang w:eastAsia="hr-HR"/>
        </w:rPr>
        <w:t>Prodaju se nekretnine stečajnog dužnika po cijeni kako slijedi:</w:t>
      </w:r>
    </w:p>
    <w:p w:rsidRDefault="000061D0" w:rsidP="000061D0" w:rsidR="000061D0" w:rsidRPr="000061D0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1. 3342/10000 dijela k.č.br. 6509/2, stambena zgrada br. 13  u Ulici Sviba površine 120 m2 i dvorište površine 320 m2 povezano s vlasništvom trosobnog stana na 1. katu  oznake ST2 i spremište u podrumu oznake SPREM.02 i garažno-parkirno mjesto u podrumu oznake GPM2 ukupne netto korisne površine 125,88 m2, uključujući i suvlasnički dio zemljišta sve upisano u zk.ul.br. 3546,  k.o. Strmec Samoborski, u iznosu od 675.054,00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2.</w:t>
      </w:r>
      <w:r w:rsidRPr="000061D0">
        <w:rPr>
          <w:rFonts w:cs="Times New Roman" w:eastAsia="Calibri"/>
          <w:color w:val="000000"/>
          <w:lang w:eastAsia="hr-HR"/>
        </w:rPr>
        <w:tab/>
        <w:t>k.č.br. 5641, ORANICA PESKI  ukupne površine 800 m2, upisano u zk.ul.br. 3524,  k.o. Strmec Samoborski, u iznosu od 222.659,93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3.</w:t>
      </w:r>
      <w:r w:rsidRPr="000061D0">
        <w:rPr>
          <w:rFonts w:cs="Times New Roman" w:eastAsia="Calibri"/>
          <w:color w:val="000000"/>
          <w:lang w:eastAsia="hr-HR"/>
        </w:rPr>
        <w:tab/>
        <w:t>k.č.br. 6518/1, ORANICA PESKI  ukupne površine 450 m2, upisano u zk.ul.br. 3349,  k.o. Strmec Samoborski, u iznosu od 25.049,89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4.</w:t>
      </w:r>
      <w:r w:rsidRPr="000061D0">
        <w:rPr>
          <w:rFonts w:cs="Times New Roman" w:eastAsia="Calibri"/>
          <w:color w:val="000000"/>
          <w:lang w:eastAsia="hr-HR"/>
        </w:rPr>
        <w:tab/>
        <w:t>k.č.br. 6519/1, ORANICA PESKI  ukupne površine 510 m2, upisano u zk.ul.br. 3354,  k.o. Strmec Samoborski, u iznosu od 28.389,89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lastRenderedPageBreak/>
        <w:t>5.</w:t>
      </w:r>
      <w:r w:rsidRPr="000061D0">
        <w:rPr>
          <w:rFonts w:cs="Times New Roman" w:eastAsia="Calibri"/>
          <w:color w:val="000000"/>
          <w:lang w:eastAsia="hr-HR"/>
        </w:rPr>
        <w:tab/>
        <w:t>k.č.br. 5628, ORANICA GOSPINA JAMA U GRAHORIŠTU  ukupne površine 939 m2, upisano u zk.ul.br. 2497,  k.o. Strmec Samoborski, u iznosu od 156.805,51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6.</w:t>
      </w:r>
      <w:r w:rsidRPr="000061D0">
        <w:rPr>
          <w:rFonts w:cs="Times New Roman" w:eastAsia="Calibri"/>
          <w:color w:val="000000"/>
          <w:lang w:eastAsia="hr-HR"/>
        </w:rPr>
        <w:tab/>
        <w:t>k.č.br. 5632, ORANICA   ukupne površine 1030 m2, upisano u zk.ul.br. 1819,  k.o. Strmec Samoborski, u iznosu od 286.674,65 kn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7.</w:t>
      </w:r>
      <w:r w:rsidRPr="000061D0">
        <w:rPr>
          <w:rFonts w:cs="Times New Roman" w:eastAsia="Calibri"/>
          <w:color w:val="000000"/>
          <w:lang w:eastAsia="hr-HR"/>
        </w:rPr>
        <w:tab/>
        <w:t>k.č.br. 5633/1, ORANICA PESKI  ukupne površine 1517 m2, upisano u zk.ul.br. 1598,  k.o. Strmec Samoborski, u iznosu od 422.218,88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8.</w:t>
      </w:r>
      <w:r w:rsidRPr="000061D0">
        <w:rPr>
          <w:rFonts w:cs="Times New Roman" w:eastAsia="Calibri"/>
          <w:color w:val="000000"/>
          <w:lang w:eastAsia="hr-HR"/>
        </w:rPr>
        <w:tab/>
        <w:t>k.č.br. 5640, ORANICA PESKI  ukupne površine 806 m2, upisano u zk.ul.br. 3535,  k.o. Strmec Samoborski, u iznosu od 224.329,88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9.</w:t>
      </w:r>
      <w:r w:rsidRPr="000061D0">
        <w:rPr>
          <w:rFonts w:cs="Times New Roman" w:eastAsia="Calibri"/>
          <w:color w:val="000000"/>
          <w:lang w:eastAsia="hr-HR"/>
        </w:rPr>
        <w:tab/>
        <w:t>1.Suvlasnički dio: 235/1286 k.č.br. 6520/1, ORANICA PESKI  ukupne površine 1286 m2, upisano u zk.ul.br. 3496,  k.o. Strmec Samoborski, u iznosu od 26.162,38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10.</w:t>
      </w:r>
      <w:r w:rsidRPr="000061D0">
        <w:rPr>
          <w:rFonts w:cs="Times New Roman" w:eastAsia="Calibri"/>
          <w:color w:val="000000"/>
          <w:lang w:eastAsia="hr-HR"/>
        </w:rPr>
        <w:tab/>
        <w:t>k.č.br. 5642, ORANICA PESKI  ukupne površine 1252 m2, upisano u zk.ul.br. 1964,  k.o. Strmec Samoborski, u iznosu od 293.076,13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11.</w:t>
      </w:r>
      <w:r w:rsidRPr="000061D0">
        <w:rPr>
          <w:rFonts w:cs="Times New Roman" w:eastAsia="Calibri"/>
          <w:color w:val="000000"/>
          <w:lang w:eastAsia="hr-HR"/>
        </w:rPr>
        <w:tab/>
        <w:t>k.č.br. 6514/1, ORANICA  ukupne površine 455 m2 upisano u zk.ul.br. 3331, k.o. Strmec Samoborski, u iznosu od 25.328,23 kn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12.</w:t>
      </w:r>
      <w:r w:rsidRPr="000061D0">
        <w:rPr>
          <w:rFonts w:cs="Times New Roman" w:eastAsia="Calibri"/>
          <w:color w:val="000000"/>
          <w:lang w:eastAsia="hr-HR"/>
        </w:rPr>
        <w:tab/>
        <w:t>k.č.br. 6514/3 ORANICA ukupne površine 638 m2, upisano u zk.ul.br. 3331, k.o. Strmec Samoborski, u iznosu od 106.540,91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13.</w:t>
      </w:r>
      <w:r w:rsidRPr="000061D0">
        <w:rPr>
          <w:rFonts w:cs="Times New Roman" w:eastAsia="Calibri"/>
          <w:color w:val="000000"/>
          <w:lang w:eastAsia="hr-HR"/>
        </w:rPr>
        <w:tab/>
        <w:t>k.č.br. 6506/3, ORANICA  ukupne površine 41 m2, upisano u zk.ul.br. 3330,  k.o. Strmec Samoborski, u iznosu od 6.846,67 kn.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14.</w:t>
      </w:r>
      <w:r w:rsidRPr="000061D0">
        <w:rPr>
          <w:rFonts w:cs="Times New Roman" w:eastAsia="Calibri"/>
          <w:color w:val="000000"/>
          <w:lang w:eastAsia="hr-HR"/>
        </w:rPr>
        <w:tab/>
        <w:t>k.č.br. 6508/4, ORANICA  ukupne površine 878 m2, upisano u zk.ul.br. 3330,  k.o. Strmec Samoborski, u iznosu od 146.618,99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15.</w:t>
      </w:r>
      <w:r w:rsidRPr="000061D0">
        <w:rPr>
          <w:rFonts w:cs="Times New Roman" w:eastAsia="Calibri"/>
          <w:color w:val="000000"/>
          <w:lang w:eastAsia="hr-HR"/>
        </w:rPr>
        <w:tab/>
        <w:t>k.č.br. 6509/3, ORANICA  ukupne površine 1515 m2, upisano u zk.ul.br. 3330,  k.o. Strmec Samoborski, u iznosu od 252.992,92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16.</w:t>
      </w:r>
      <w:r w:rsidRPr="000061D0">
        <w:rPr>
          <w:rFonts w:cs="Times New Roman" w:eastAsia="Calibri"/>
          <w:color w:val="000000"/>
          <w:lang w:eastAsia="hr-HR"/>
        </w:rPr>
        <w:tab/>
        <w:t>k.č.br. 6510/3, ORANICA  ukupne površine 801 m2, upisano u zk.ul.br. 3330,  k.o. Strmec Samoborski, u iznosu od 133.760,61 kn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17.</w:t>
      </w:r>
      <w:r w:rsidRPr="000061D0">
        <w:rPr>
          <w:rFonts w:cs="Times New Roman" w:eastAsia="Calibri"/>
          <w:color w:val="000000"/>
          <w:lang w:eastAsia="hr-HR"/>
        </w:rPr>
        <w:tab/>
        <w:t>k.č.br. 6510/5, ORANICA  ukupne površine 4 m2, upisano u zk.ul.br. 3330,  k.o. Strmec Samoborski, u iznosu od 667,96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18.</w:t>
      </w:r>
      <w:r w:rsidRPr="000061D0">
        <w:rPr>
          <w:rFonts w:cs="Times New Roman" w:eastAsia="Calibri"/>
          <w:color w:val="000000"/>
          <w:lang w:eastAsia="hr-HR"/>
        </w:rPr>
        <w:tab/>
        <w:t>k.č.br. 6511/3, ORANICA  ukupne površine 286 m2, upisano u zk.ul.br. 3330,  k.o. Strmec Samoborski, u iznosu od 47.759,72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19.</w:t>
      </w:r>
      <w:r w:rsidRPr="000061D0">
        <w:rPr>
          <w:rFonts w:cs="Times New Roman" w:eastAsia="Calibri"/>
          <w:color w:val="000000"/>
          <w:lang w:eastAsia="hr-HR"/>
        </w:rPr>
        <w:tab/>
        <w:t>k.č.br. 6512/3, ORANICA  ukupne površine 1025 m2, upisano u zk.ul.br. 3330,  k.o. Strmec Samoborski, u iznosu od 171.166,82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20.</w:t>
      </w:r>
      <w:r w:rsidRPr="000061D0">
        <w:rPr>
          <w:rFonts w:cs="Times New Roman" w:eastAsia="Calibri"/>
          <w:color w:val="000000"/>
          <w:lang w:eastAsia="hr-HR"/>
        </w:rPr>
        <w:tab/>
        <w:t xml:space="preserve">k.č.br. 6513/1, ORANICA  ukupne površine 90 m2, upisano u zk.ul.br. 3330,  k.o. Strmec Samoborski, u iznosu od 5.009,98 kn, 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21.</w:t>
      </w:r>
      <w:r w:rsidRPr="000061D0">
        <w:rPr>
          <w:rFonts w:cs="Times New Roman" w:eastAsia="Calibri"/>
          <w:color w:val="000000"/>
          <w:lang w:eastAsia="hr-HR"/>
        </w:rPr>
        <w:tab/>
        <w:t>k.č.br. 6513/3, ORANICA  ukupne površine 518 m2, upisano u zk.ul.br. 3330,  k.o. Strmec Samoborski, u iznosu od 86.501,87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22.</w:t>
      </w:r>
      <w:r w:rsidRPr="000061D0">
        <w:rPr>
          <w:rFonts w:cs="Times New Roman" w:eastAsia="Calibri"/>
          <w:color w:val="000000"/>
          <w:lang w:eastAsia="hr-HR"/>
        </w:rPr>
        <w:tab/>
        <w:t>k.č.br. 6513/5, ORANICA  ukupne površine 75 m2, upisano u zk.ul.br. 3330,  k.o. Strmec Samoborski, u iznosu od 12.524,39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23.</w:t>
      </w:r>
      <w:r w:rsidRPr="000061D0">
        <w:rPr>
          <w:rFonts w:cs="Times New Roman" w:eastAsia="Calibri"/>
          <w:color w:val="000000"/>
          <w:lang w:eastAsia="hr-HR"/>
        </w:rPr>
        <w:tab/>
        <w:t>k.č.br. 6568/3, ORANICA  ukupne površine 208 m2, upisano u zk.ul.br. 3330,  k.o. Strmec Samoborski, u iznosu od 34.734,16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24.</w:t>
      </w:r>
      <w:r w:rsidRPr="000061D0">
        <w:rPr>
          <w:rFonts w:cs="Times New Roman" w:eastAsia="Calibri"/>
          <w:color w:val="000000"/>
          <w:lang w:eastAsia="hr-HR"/>
        </w:rPr>
        <w:tab/>
        <w:t>k.č.br. 6569/1, ORANICA  ukupne površine 109 m2, upisano u zk.ul.br. 3330,  k.o. Strmec Samoborski, u iznosu od 18.202,13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25.</w:t>
      </w:r>
      <w:r w:rsidRPr="000061D0">
        <w:rPr>
          <w:rFonts w:cs="Times New Roman" w:eastAsia="Calibri"/>
          <w:color w:val="000000"/>
          <w:lang w:eastAsia="hr-HR"/>
        </w:rPr>
        <w:tab/>
        <w:t>k.č.br. 6569/2, ORANICA  ukupne površine 4 m2, upisano u zk.ul.br. 3330,  k.o. Strmec Samoborski, u iznosu od 651,76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26.</w:t>
      </w:r>
      <w:r w:rsidRPr="000061D0">
        <w:rPr>
          <w:rFonts w:cs="Times New Roman" w:eastAsia="Calibri"/>
          <w:color w:val="000000"/>
          <w:lang w:eastAsia="hr-HR"/>
        </w:rPr>
        <w:tab/>
        <w:t>k.č.br. 6570/1, ORANICA  ukupne površine 18 m2, upisano u zk.ul.br. 3330,  k.o. Strmec Samoborski, u iznosu od 3.005,86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lastRenderedPageBreak/>
        <w:t>27.</w:t>
      </w:r>
      <w:r w:rsidRPr="000061D0">
        <w:rPr>
          <w:rFonts w:cs="Times New Roman" w:eastAsia="Calibri"/>
          <w:color w:val="000000"/>
          <w:lang w:eastAsia="hr-HR"/>
        </w:rPr>
        <w:tab/>
        <w:t>k.č.br. 6582/1, ORANICA  ukupne površine 1460 m2, upisano u zk.ul.br. 3330,  k.o. Strmec Samoborski, u iznosu od 243.808,36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28.</w:t>
      </w:r>
      <w:r w:rsidRPr="000061D0">
        <w:rPr>
          <w:rFonts w:cs="Times New Roman" w:eastAsia="Calibri"/>
          <w:color w:val="000000"/>
          <w:lang w:eastAsia="hr-HR"/>
        </w:rPr>
        <w:tab/>
        <w:t>k.č.br. 6587/1, ORANICA  ukupne površine 2376 m2, upisano u zk.ul.br. 3330,  k.o. Strmec Samoborski, u iznosu od 396.773,06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29.</w:t>
      </w:r>
      <w:r w:rsidRPr="000061D0">
        <w:rPr>
          <w:rFonts w:cs="Times New Roman" w:eastAsia="Calibri"/>
          <w:color w:val="000000"/>
          <w:lang w:eastAsia="hr-HR"/>
        </w:rPr>
        <w:tab/>
        <w:t>k.č.br. 6588/1, ORANICA GRAHORIŠTE ukupne površine 780 m2, upisano u zk.ul.br. 3330,  k.o. Strmec Samoborski, u iznosu od 130.253,79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30.</w:t>
      </w:r>
      <w:r w:rsidRPr="000061D0">
        <w:rPr>
          <w:rFonts w:cs="Times New Roman" w:eastAsia="Calibri"/>
          <w:color w:val="000000"/>
          <w:lang w:eastAsia="hr-HR"/>
        </w:rPr>
        <w:tab/>
        <w:t>k.č.br. 6590/4, ORANICA PESCI ukupne površine 2 m2, upisano u zk.ul.br. 3330,  k.o. Strmec Samoborski, u iznosu od 333,98 kn.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31.</w:t>
      </w:r>
      <w:r w:rsidRPr="000061D0">
        <w:rPr>
          <w:rFonts w:cs="Times New Roman" w:eastAsia="Calibri"/>
          <w:color w:val="000000"/>
          <w:lang w:eastAsia="hr-HR"/>
        </w:rPr>
        <w:tab/>
        <w:t>k.č.br. 6591/3, ORANICA GRAHORIŠTE  ukupne površine 2 m2, upisano u zk.ul.br. 3330,  k.o. Strmec Samoborski, u iznosu od 333,98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32.</w:t>
      </w:r>
      <w:r w:rsidRPr="000061D0">
        <w:rPr>
          <w:rFonts w:cs="Times New Roman" w:eastAsia="Calibri"/>
          <w:color w:val="000000"/>
          <w:lang w:eastAsia="hr-HR"/>
        </w:rPr>
        <w:tab/>
        <w:t>k.č.br. 6591/4, ORANICA  ukupne površine 73 m2, upisano u zk.ul.br. 3330,  k.o. Strmec Samoborski, u iznosu od 12.190,41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33.</w:t>
      </w:r>
      <w:r w:rsidRPr="000061D0">
        <w:rPr>
          <w:rFonts w:cs="Times New Roman" w:eastAsia="Calibri"/>
          <w:color w:val="000000"/>
          <w:lang w:eastAsia="hr-HR"/>
        </w:rPr>
        <w:tab/>
        <w:t xml:space="preserve">k.č.br. 6592/2, ORANICA  ukupne površine 104 m2, upisano u zk.ul.br. 3330,  k.o. Strmec Samoborski, u iznosu od 17.367,16 kn, 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34.</w:t>
      </w:r>
      <w:r w:rsidRPr="000061D0">
        <w:rPr>
          <w:rFonts w:cs="Times New Roman" w:eastAsia="Calibri"/>
          <w:color w:val="000000"/>
          <w:lang w:eastAsia="hr-HR"/>
        </w:rPr>
        <w:tab/>
        <w:t>k.č.br. 6593/8, ORANICA  ukupne površine 66 m2, upisano u zk.ul.br. 3330,  k.o. Strmec Samoborski, u iznosu od 11.021,47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35.</w:t>
      </w:r>
      <w:r w:rsidRPr="000061D0">
        <w:rPr>
          <w:rFonts w:cs="Times New Roman" w:eastAsia="Calibri"/>
          <w:color w:val="000000"/>
          <w:lang w:eastAsia="hr-HR"/>
        </w:rPr>
        <w:tab/>
        <w:t>k.č.br. 6600/3, ORANICA  ukupne površine 85 m2, upisano u zk.ul.br. 3330,  k.o. Strmec Samoborski, u iznosu od 14.194,32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36.</w:t>
      </w:r>
      <w:r w:rsidRPr="000061D0">
        <w:rPr>
          <w:rFonts w:cs="Times New Roman" w:eastAsia="Calibri"/>
          <w:color w:val="000000"/>
          <w:lang w:eastAsia="hr-HR"/>
        </w:rPr>
        <w:tab/>
        <w:t>k.č.br. 6601/11, ORANICA  ukupne površine 66 m2, upisano u zk.ul.br. 3330,  k.o. Strmec Samoborski, u iznosu od 11.021,47 kn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37.</w:t>
      </w:r>
      <w:r w:rsidRPr="000061D0">
        <w:rPr>
          <w:rFonts w:cs="Times New Roman" w:eastAsia="Calibri"/>
          <w:color w:val="000000"/>
          <w:lang w:eastAsia="hr-HR"/>
        </w:rPr>
        <w:tab/>
        <w:t>k.č.br. 6603/3, ORANICA  ukupne površine 108 m2, upisano u zk.ul.br. 3330,  k.o. Strmec Samoborski, u iznosu od 18.035,14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38.</w:t>
      </w:r>
      <w:r w:rsidRPr="000061D0">
        <w:rPr>
          <w:rFonts w:cs="Times New Roman" w:eastAsia="Calibri"/>
          <w:color w:val="000000"/>
          <w:lang w:eastAsia="hr-HR"/>
        </w:rPr>
        <w:tab/>
        <w:t>k.č.br. 6517/1, ORANICA  ukupne površine 1410 m2 upisano u zk.ul.br. 2006,  k.o. Strmec Samoborski, u iznosu od 141.277,31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39.</w:t>
      </w:r>
      <w:r w:rsidRPr="000061D0">
        <w:rPr>
          <w:rFonts w:cs="Times New Roman" w:eastAsia="Calibri"/>
          <w:color w:val="000000"/>
          <w:lang w:eastAsia="hr-HR"/>
        </w:rPr>
        <w:tab/>
        <w:t>k.č.br. 6515/1, ORANICA ukupne površine 765 m2,  upisano u zk.ul.br. 859,  k.o. Strmec Samoborski, u iznosu od 42.584,53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40.</w:t>
      </w:r>
      <w:r w:rsidRPr="000061D0">
        <w:rPr>
          <w:rFonts w:cs="Times New Roman" w:eastAsia="Calibri"/>
          <w:color w:val="000000"/>
          <w:lang w:eastAsia="hr-HR"/>
        </w:rPr>
        <w:tab/>
        <w:t>k.č.br. 6515/3, ORANICA  ukupne površine 234 m2,  upisano u zk.ul.br. 859,  k.o. Strmec Samoborski, u iznosu od 39.076,14 kn,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Calibri"/>
          <w:color w:val="000000"/>
          <w:lang w:eastAsia="hr-HR"/>
        </w:rPr>
      </w:pPr>
      <w:r w:rsidRPr="000061D0">
        <w:rPr>
          <w:rFonts w:cs="Times New Roman" w:eastAsia="Calibri"/>
          <w:color w:val="000000"/>
          <w:lang w:eastAsia="hr-HR"/>
        </w:rPr>
        <w:t>41.</w:t>
      </w:r>
      <w:r w:rsidRPr="000061D0">
        <w:rPr>
          <w:rFonts w:cs="Times New Roman" w:eastAsia="Calibri"/>
          <w:color w:val="000000"/>
          <w:lang w:eastAsia="hr-HR"/>
        </w:rPr>
        <w:tab/>
        <w:t>k.č.br. 6516/1, ORANICA  ukupne površine 2211 m2  upisano u zk.ul.br. 859,  k.o. Strmec Samoborski, u iznosu od 196.920,77 kn.</w:t>
      </w:r>
    </w:p>
    <w:p w:rsidRDefault="000061D0" w:rsidP="000061D0" w:rsidR="000061D0" w:rsidRPr="000061D0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Times New Roman"/>
          <w:lang w:eastAsia="hr-HR"/>
        </w:rPr>
      </w:pPr>
    </w:p>
    <w:p w:rsidRDefault="000061D0" w:rsidP="000061D0" w:rsidR="000061D0" w:rsidRPr="000061D0">
      <w:pPr>
        <w:numPr>
          <w:ilvl w:val="0"/>
          <w:numId w:val="48"/>
        </w:numPr>
        <w:spacing w:after="0"/>
        <w:ind w:left="1134"/>
        <w:contextualSpacing/>
        <w:jc w:val="both"/>
        <w:rPr>
          <w:rFonts w:cs="Times New Roman" w:eastAsia="Times New Roman"/>
          <w:b/>
          <w:lang w:eastAsia="hr-HR"/>
        </w:rPr>
      </w:pPr>
      <w:r w:rsidRPr="000061D0">
        <w:rPr>
          <w:rFonts w:cs="Times New Roman" w:eastAsia="Times New Roman"/>
          <w:lang w:eastAsia="hr-HR"/>
        </w:rPr>
        <w:t>Utvrđena vrijednost nekretnina iz točke V. 1. je kako je navedeno u toj točki</w:t>
      </w:r>
      <w:r w:rsidRPr="000061D0">
        <w:rPr>
          <w:rFonts w:cs="Times New Roman" w:eastAsia="Times New Roman"/>
          <w:b/>
          <w:lang w:eastAsia="hr-HR"/>
        </w:rPr>
        <w:t xml:space="preserve"> </w:t>
      </w:r>
      <w:r w:rsidRPr="000061D0">
        <w:rPr>
          <w:rFonts w:cs="Times New Roman" w:eastAsia="Times New Roman"/>
          <w:lang w:eastAsia="hr-HR"/>
        </w:rPr>
        <w:t>i ispod te cijene se svaka pojedinačna nekretnina ne može prodati na petom ročištu za dražbu.</w:t>
      </w:r>
    </w:p>
    <w:p w:rsidRDefault="000061D0" w:rsidP="000061D0" w:rsidR="000061D0" w:rsidRPr="000061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1D0" w:rsidP="000061D0" w:rsidR="000061D0" w:rsidRPr="000061D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lang w:eastAsia="hr-HR"/>
        </w:rPr>
        <w:t>Svaka navedena nekretnina može se kupiti pojedinačno.</w:t>
      </w:r>
    </w:p>
    <w:p w:rsidRDefault="000061D0" w:rsidP="000061D0" w:rsidR="000061D0" w:rsidRPr="000061D0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0061D0" w:rsidP="000061D0" w:rsidR="000061D0" w:rsidRPr="000061D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lang w:eastAsia="hr-HR"/>
        </w:rPr>
        <w:t>Kupac je obavezan položiti kupovninu u roku od 90 dana nakon ročišta za dražbu. Ako kupac u tom roku ne položi kupovninu, sud će rješenjem prodaju proglasiti nevažećom i odrediti novu prodaju. Iz položene jamčevine namirit će se troškovi nove prodaje i naknaditi se razlika između kupovnine postignute na prijašnjoj i novoj prodaji (čl. 98. st. 2. OZ-a).</w:t>
      </w:r>
    </w:p>
    <w:p w:rsidRDefault="000061D0" w:rsidP="000061D0" w:rsidR="000061D0" w:rsidRPr="000061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1D0" w:rsidP="000061D0" w:rsidR="000061D0" w:rsidRPr="000061D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lang w:eastAsia="hr-HR"/>
        </w:rPr>
        <w:t xml:space="preserve"> Kao kupci mogu sudjelovati samo osobe koje su najkasnije dva dana prije dana održavanja ročišta za dražbu uplatile osiguranje u iznosu od 5 % od utvrđene </w:t>
      </w:r>
      <w:r w:rsidRPr="000061D0">
        <w:rPr>
          <w:rFonts w:cs="Times New Roman" w:eastAsia="Times New Roman"/>
          <w:lang w:eastAsia="hr-HR"/>
        </w:rPr>
        <w:lastRenderedPageBreak/>
        <w:t>vrijednosti na račun ovog suda broj IBAN: HR9223900011300000460 s pozivom na broj 176-2015 i dokaz o tome predoče stečajnom sucu prije početka dražbe.</w:t>
      </w:r>
    </w:p>
    <w:p w:rsidRDefault="000061D0" w:rsidP="000061D0" w:rsidR="000061D0" w:rsidRPr="000061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1D0" w:rsidP="000061D0" w:rsidR="000061D0" w:rsidRPr="000061D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lang w:eastAsia="hr-HR"/>
        </w:rPr>
        <w:t>Punomoćnici ponuditelja mogu sudjelovati na dražbi samo uz ovjerenu specijalnu punomoć.</w:t>
      </w:r>
    </w:p>
    <w:p w:rsidRDefault="000061D0" w:rsidP="000061D0" w:rsidR="000061D0" w:rsidRPr="000061D0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0061D0" w:rsidP="000061D0" w:rsidR="000061D0" w:rsidRPr="000061D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lang w:eastAsia="hr-HR"/>
        </w:rPr>
        <w:t xml:space="preserve">Nekretnine će se dosuditi i kupcima koji će ponuditi nižu cijenu prema veličini ponuđene cijene ako kupci koji su ponudili veću cijenu ne polože kupovninu u roku koji im je za to određen. </w:t>
      </w:r>
    </w:p>
    <w:p w:rsidRDefault="000061D0" w:rsidP="000061D0" w:rsidR="000061D0" w:rsidRPr="000061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1D0" w:rsidP="000061D0" w:rsidR="000061D0" w:rsidRPr="000061D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lang w:eastAsia="hr-HR"/>
        </w:rPr>
        <w:t xml:space="preserve"> Imovina koja je predmetom prodaje može se razgledati uz prethodni dogovor sa stečajnim upraviteljem na broj telefona 091/4222 547.</w:t>
      </w:r>
    </w:p>
    <w:p w:rsidRDefault="000061D0" w:rsidP="000061D0" w:rsidR="000061D0" w:rsidRPr="000061D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061D0" w:rsidP="000061D0" w:rsidR="000061D0" w:rsidRPr="000061D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lang w:eastAsia="hr-HR"/>
        </w:rPr>
        <w:t xml:space="preserve"> Sve poreze i pristojbe u svezi s prodajom snosi kupac.</w:t>
      </w:r>
    </w:p>
    <w:p w:rsidRDefault="000061D0" w:rsidP="000061D0" w:rsidR="000061D0" w:rsidRPr="000061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1D0" w:rsidP="000061D0" w:rsidR="000061D0" w:rsidRPr="000061D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lang w:eastAsia="hr-HR"/>
        </w:rPr>
        <w:t xml:space="preserve"> Prodaja se obavlja po načelu „viđeno-kupljeno“ što isključuje sve naknade prigovore   kupca.</w:t>
      </w:r>
    </w:p>
    <w:p w:rsidRDefault="000061D0" w:rsidP="000061D0" w:rsidR="000061D0" w:rsidRPr="000061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1D0" w:rsidP="000061D0" w:rsidR="000061D0" w:rsidRPr="000061D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lang w:eastAsia="hr-HR"/>
        </w:rPr>
        <w:t xml:space="preserve"> Ponuditeljima čija ponuda nije prihvaćena vratit će se osiguranje odmah nakon zaključenja javne dražbe (čl. 99. st. 4. OZ-a).</w:t>
      </w:r>
    </w:p>
    <w:p w:rsidRDefault="000061D0" w:rsidP="000061D0" w:rsidR="000061D0" w:rsidRPr="000061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1D0" w:rsidP="000061D0" w:rsidR="000061D0" w:rsidRPr="000061D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061D0" w:rsidP="000061D0" w:rsidR="000061D0" w:rsidRPr="000061D0">
      <w:pPr>
        <w:spacing w:after="0"/>
        <w:jc w:val="center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lang w:eastAsia="hr-HR"/>
        </w:rPr>
        <w:t xml:space="preserve">U Karlovcu 8. srpnja 2016. </w:t>
      </w:r>
    </w:p>
    <w:p w:rsidRDefault="000061D0" w:rsidP="000061D0" w:rsidR="000061D0" w:rsidRPr="000061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61D0" w:rsidP="000061D0" w:rsidR="000061D0" w:rsidRPr="000061D0">
      <w:pPr>
        <w:spacing w:after="0"/>
        <w:ind w:left="5664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lang w:eastAsia="hr-HR"/>
        </w:rPr>
        <w:t xml:space="preserve">                            Sudac:                                                                                                                                     </w:t>
      </w:r>
    </w:p>
    <w:p w:rsidRDefault="000061D0" w:rsidP="000061D0" w:rsidR="000061D0">
      <w:pPr>
        <w:spacing w:after="0"/>
        <w:ind w:left="5664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lang w:eastAsia="hr-HR"/>
        </w:rPr>
        <w:t xml:space="preserve">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0061D0" w:rsidP="000061D0" w:rsidR="000061D0">
      <w:pPr>
        <w:spacing w:after="0"/>
        <w:ind w:left="5664"/>
        <w:rPr>
          <w:rFonts w:cs="Times New Roman" w:eastAsia="Times New Roman"/>
          <w:lang w:eastAsia="hr-HR"/>
        </w:rPr>
      </w:pPr>
    </w:p>
    <w:p w:rsidRDefault="000061D0" w:rsidP="000061D0" w:rsidR="000061D0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Za točnost otpravka-</w:t>
      </w:r>
    </w:p>
    <w:p w:rsidRDefault="000061D0" w:rsidP="000061D0" w:rsidR="000061D0" w:rsidRPr="000061D0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ovlašteni službenik:</w:t>
      </w:r>
      <w:r>
        <w:rPr>
          <w:rFonts w:cs="Times New Roman" w:eastAsia="Times New Roman"/>
          <w:lang w:eastAsia="hr-HR"/>
        </w:rPr>
        <w:br/>
        <w:t xml:space="preserve">                         Draženka Prpić</w:t>
      </w:r>
      <w:r w:rsidRPr="000061D0">
        <w:rPr>
          <w:rFonts w:cs="Times New Roman" w:eastAsia="Times New Roman"/>
          <w:lang w:eastAsia="hr-HR"/>
        </w:rPr>
        <w:t xml:space="preserve"> </w:t>
      </w:r>
    </w:p>
    <w:p w:rsidRDefault="000061D0" w:rsidP="000061D0" w:rsidR="000061D0" w:rsidRPr="000061D0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lang w:eastAsia="hr-HR"/>
        </w:rPr>
        <w:t xml:space="preserve">PRAVNA POUKA:                                              </w:t>
      </w:r>
    </w:p>
    <w:p w:rsidRDefault="000061D0" w:rsidP="000061D0" w:rsidR="000061D0" w:rsidRPr="000061D0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lang w:eastAsia="hr-HR"/>
        </w:rPr>
        <w:t xml:space="preserve">Protiv ovog zaključka žalba nije dopuštena.     </w:t>
      </w:r>
    </w:p>
    <w:p w:rsidRDefault="000061D0" w:rsidP="000061D0" w:rsidR="000061D0" w:rsidRPr="000061D0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0061D0">
        <w:rPr>
          <w:rFonts w:cs="Times New Roman" w:eastAsia="Times New Roman"/>
          <w:lang w:eastAsia="hr-HR"/>
        </w:rPr>
        <w:t xml:space="preserve">                                                                 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6305146"/>
      <w:docPartObj>
        <w:docPartGallery w:val="Page Numbers (Top of Page)"/>
        <w:docPartUnique/>
      </w:docPartObj>
    </w:sdtPr>
    <w:sdtContent>
      <w:p w:rsidRDefault="000061D0" w:rsidR="000061D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0061D0" w:rsidR="008333A9">
    <w:pPr>
      <w:pStyle w:val="Zaglavlje"/>
    </w:pPr>
    <w:r>
      <w:t xml:space="preserve"> 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1D0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19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St-176/2015-60</izvorni_sadrzaj>
    <derivirana_varijabla naziv="DomainObject.Oznaka_1">St-176/2015-60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 SVESKA</izvorni_sadrzaj>
    <derivirana_varijabla naziv="DomainObject.Predmet.PrimjedbaSuca_1">II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</izvorni_sadrzaj>
    <derivirana_varijabla naziv="DomainObject.Predmet.StrankaFormated_1">  DORF d.o.o.</derivirana_varijabla>
  </DomainObject.Predmet.StrankaFormated>
  <DomainObject.Predmet.StrankaFormatedOIB>
    <izvorni_sadrzaj>  DORF d.o.o., OIB 29078381011</izvorni_sadrzaj>
    <derivirana_varijabla naziv="DomainObject.Predmet.StrankaFormatedOIB_1">  DORF d.o.o., OIB 29078381011</derivirana_varijabla>
  </DomainObject.Predmet.StrankaFormatedOIB>
  <DomainObject.Predmet.StrankaFormatedWithAdress>
    <izvorni_sadrzaj> DORF d.o.o., Ulica dr. Franje Tuđmana 4, 10020 Strmec</izvorni_sadrzaj>
    <derivirana_varijabla naziv="DomainObject.Predmet.StrankaFormatedWithAdress_1"> DORF d.o.o., Ulica dr. Franje Tuđmana 4, 10020 Strmec</derivirana_varijabla>
  </DomainObject.Predmet.StrankaFormatedWithAdress>
  <DomainObject.Predmet.StrankaFormatedWithAdressOIB>
    <izvorni_sadrzaj> DORF d.o.o., OIB 29078381011, Ulica dr. Franje Tuđmana 4, 10020 Strmec</izvorni_sadrzaj>
    <derivirana_varijabla naziv="DomainObject.Predmet.StrankaFormatedWithAdressOIB_1"> DORF d.o.o., OIB 29078381011, Ulica dr. Franje Tuđmana 4, 10020 Strmec</derivirana_varijabla>
  </DomainObject.Predmet.StrankaFormatedWithAdressOIB>
  <DomainObject.Predmet.StrankaWithAdress>
    <izvorni_sadrzaj>DORF d.o.o. Ulica dr. Franje Tuđmana 4,10020 Strmec</izvorni_sadrzaj>
    <derivirana_varijabla naziv="DomainObject.Predmet.StrankaWithAdress_1">DORF d.o.o. Ulica dr. Franje Tuđmana 4,10020 Strmec</derivirana_varijabla>
  </DomainObject.Predmet.StrankaWithAdress>
  <DomainObject.Predmet.StrankaWithAdressOIB>
    <izvorni_sadrzaj>DORF d.o.o., OIB 29078381011, Ulica dr. Franje Tuđmana 4,10020 Strmec</izvorni_sadrzaj>
    <derivirana_varijabla naziv="DomainObject.Predmet.StrankaWithAdressOIB_1">DORF d.o.o., OIB 29078381011, Ulica dr. Franje Tuđmana 4,10020 Strmec</derivirana_varijabla>
  </DomainObject.Predmet.StrankaWithAdressOIB>
  <DomainObject.Predmet.StrankaNazivFormated>
    <izvorni_sadrzaj>DORF d.o.o.</izvorni_sadrzaj>
    <derivirana_varijabla naziv="DomainObject.Predmet.StrankaNazivFormated_1">DORF d.o.o.</derivirana_varijabla>
  </DomainObject.Predmet.StrankaNazivFormated>
  <DomainObject.Predmet.StrankaNazivFormatedOIB>
    <izvorni_sadrzaj>DORF d.o.o., OIB 29078381011</izvorni_sadrzaj>
    <derivirana_varijabla naziv="DomainObject.Predmet.StrankaNazivFormatedOIB_1">DORF d.o.o., OIB 29078381011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</izvorni_sadrzaj>
    <derivirana_varijabla naziv="DomainObject.Predmet.StrankaListFormated_1">
      <item>DORF d.o.o.</item>
    </derivirana_varijabla>
  </DomainObject.Predmet.StrankaListFormated>
  <DomainObject.Predmet.StrankaListFormatedOIB>
    <izvorni_sadrzaj>
      <item>DORF d.o.o., OIB 29078381011</item>
    </izvorni_sadrzaj>
    <derivirana_varijabla naziv="DomainObject.Predmet.StrankaListFormatedOIB_1">
      <item>DORF d.o.o., OIB 29078381011</item>
    </derivirana_varijabla>
  </DomainObject.Predmet.StrankaListFormatedOIB>
  <DomainObject.Predmet.StrankaListFormatedWithAdress>
    <izvorni_sadrzaj>
      <item>DORF d.o.o., Ulica dr. Franje Tuđmana 4, 10020 Strmec</item>
    </izvorni_sadrzaj>
    <derivirana_varijabla naziv="DomainObject.Predmet.StrankaListFormatedWithAdress_1">
      <item>DORF d.o.o., Ulica dr. Franje Tuđmana 4, 10020 Strmec</item>
    </derivirana_varijabla>
  </DomainObject.Predmet.StrankaListFormatedWithAdress>
  <DomainObject.Predmet.StrankaListFormatedWithAdressOIB>
    <izvorni_sadrzaj>
      <item>DORF d.o.o., OIB 29078381011, Ulica dr. Franje Tuđmana 4, 10020 Strmec</item>
    </izvorni_sadrzaj>
    <derivirana_varijabla naziv="DomainObject.Predmet.StrankaListFormatedWithAdressOIB_1">
      <item>DORF d.o.o., OIB 29078381011, Ulica dr. Franje Tuđmana 4, 10020 Strmec</item>
    </derivirana_varijabla>
  </DomainObject.Predmet.StrankaListFormatedWithAdressOIB>
  <DomainObject.Predmet.StrankaListNazivFormated>
    <izvorni_sadrzaj>
      <item>DORF d.o.o.</item>
    </izvorni_sadrzaj>
    <derivirana_varijabla naziv="DomainObject.Predmet.StrankaListNazivFormated_1">
      <item>DORF d.o.o.</item>
    </derivirana_varijabla>
  </DomainObject.Predmet.StrankaListNazivFormated>
  <DomainObject.Predmet.StrankaListNazivFormatedOIB>
    <izvorni_sadrzaj>
      <item>DORF d.o.o., OIB 29078381011</item>
    </izvorni_sadrzaj>
    <derivirana_varijabla naziv="DomainObject.Predmet.StrankaListNazivFormatedOIB_1">
      <item>DORF d.o.o., OIB 29078381011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St-176/2015-60</izvorni_sadrzaj>
    <derivirana_varijabla naziv="DomainObject.PoslovniBrojDokumenta_1">St-176/2015-60</derivirana_varijabla>
  </DomainObject.PoslovniBrojDokumenta>
  <DomainObject.Predmet.StrankaIDrugi>
    <izvorni_sadrzaj>DORF d.o.o.</izvorni_sadrzaj>
    <derivirana_varijabla naziv="DomainObject.Predmet.StrankaIDrugi_1">DORF d.o.o.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10020 Strmec</izvorni_sadrzaj>
    <derivirana_varijabla naziv="DomainObject.Predmet.StrankaIDrugiAdressOIB_1">DORF d.o.o., OIB 29078381011, Ulica dr. Franje Tuđmana 4, 10020 Strmec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SudioniciListNaziv>
  <DomainObject.Predmet.SudioniciListAdressOIB>
    <izvorni_sadrzaj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</izvorni_sadrzaj>
    <derivirana_varijabla naziv="DomainObject.Predmet.SudioniciListAdressOIB_1"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19D90E-23A3-42CA-BCA7-AC43022F21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2225</properties:Words>
  <properties:Characters>11921</properties:Characters>
  <properties:Lines>262</properties:Lines>
  <properties:Paragraphs>112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2016-07-08T07:44:00Z</cp:lastPrinted>
  <dcterms:modified xmlns:xsi="http://www.w3.org/2001/XMLSchema-instance" xsi:type="dcterms:W3CDTF">2016-07-08T07:44:00Z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St-176/2015-60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