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d388" w14:paraId="4ded388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EF43DF">
        <w:t>1075</w:t>
      </w:r>
      <w:r w:rsidR="00BC610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EF43DF">
        <w:t>TAHIA DIGITAL d.o.o. za izdavaštvo i pružanje internet usluga, Zagreb, Slavonska avenija 11/B, MBS: 080378881, OIB: 31841760502</w:t>
      </w:r>
      <w:r w:rsidR="00DD2524">
        <w:t>,</w:t>
      </w:r>
      <w:r>
        <w:t xml:space="preserve"> dana </w:t>
      </w:r>
      <w:r w:rsidR="00902821">
        <w:t>2</w:t>
      </w:r>
      <w:r w:rsidR="00DD2524">
        <w:t>9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F43DF">
        <w:t xml:space="preserve">TAHIA DIGITAL d.o.o. za izdavaštvo i pružanje internet usluga, Zagreb, Slavonska avenija 11/B, MBS: 080378881, OIB: 31841760502.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EF43DF" w:rsidR="00EF43DF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EF43DF">
        <w:t>Mirjana Viduka Varenina, Osijek, Dubrovačka 107, OIB: 98866841784</w:t>
      </w:r>
    </w:p>
    <w:p w:rsidRDefault="001416CB" w:rsidP="00EF43DF" w:rsidR="001416CB" w:rsidRPr="00EF43DF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F43DF">
        <w:t xml:space="preserve">TAHIA DIGITAL d.o.o. za izdavaštvo i pružanje Internet usluga, Zagreb, Slavonska avenija 11/B, MBS: 080378881, OIB: 98866841784.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C6103">
        <w:rPr>
          <w:bCs/>
        </w:rPr>
        <w:t>20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F43DF">
        <w:rPr>
          <w:bCs/>
        </w:rPr>
        <w:t>2216</w:t>
      </w:r>
      <w:r w:rsidRPr="00F877AB">
        <w:rPr>
          <w:bCs/>
        </w:rPr>
        <w:t xml:space="preserve"> od </w:t>
      </w:r>
      <w:r w:rsidR="00DD2524">
        <w:rPr>
          <w:bCs/>
        </w:rPr>
        <w:t>1</w:t>
      </w:r>
      <w:r w:rsidR="00EF43DF">
        <w:rPr>
          <w:bCs/>
        </w:rPr>
        <w:t>9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EF43DF">
        <w:t>TAHIA DIGITAL d.o.o. za izdavaštvo i pružanje Internet usluga, Zagreb, Slavonska avenija 11/B, MBS: 080378881, OIB: 31841760502</w:t>
      </w:r>
      <w:r w:rsidR="00BC6103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EF43DF">
        <w:rPr>
          <w:bCs/>
        </w:rPr>
        <w:t>1075</w:t>
      </w:r>
      <w:r w:rsidR="00BC610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F43DF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F43DF">
        <w:t>107</w:t>
      </w:r>
      <w:r w:rsidR="00BC6103">
        <w:t>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D2524">
        <w:t>9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BF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4BFD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C6103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F43DF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St-1075/2017</izvorni_sadrzaj>
    <derivirana_varijabla naziv="DomainObject.Predmet.OznakaBroj_1">St-1075/2017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TAHIA DIGITAL d.o.o.</izvorni_sadrzaj>
    <derivirana_varijabla naziv="DomainObject.Predmet.ProtustrankaFormated_1">  TAHIA DIGITAL d.o.o.</derivirana_varijabla>
  </DomainObject.Predmet.ProtustrankaFormated>
  <DomainObject.Predmet.ProtustrankaFormatedOIB>
    <izvorni_sadrzaj>  TAHIA DIGITAL d.o.o., OIB 31841760502</izvorni_sadrzaj>
    <derivirana_varijabla naziv="DomainObject.Predmet.ProtustrankaFormatedOIB_1">  TAHIA DIGITAL d.o.o., OIB 31841760502</derivirana_varijabla>
  </DomainObject.Predmet.ProtustrankaFormatedOIB>
  <DomainObject.Predmet.ProtustrankaFormatedWithAdress>
    <izvorni_sadrzaj> TAHIA DIGITAL d.o.o., Slavonska avenija 11B, 10000 Zagreb</izvorni_sadrzaj>
    <derivirana_varijabla naziv="DomainObject.Predmet.ProtustrankaFormatedWithAdress_1"> TAHIA DIGITAL d.o.o., Slavonska avenija 11B, 10000 Zagreb</derivirana_varijabla>
  </DomainObject.Predmet.ProtustrankaFormatedWithAdress>
  <DomainObject.Predmet.ProtustrankaFormatedWithAdressOIB>
    <izvorni_sadrzaj> TAHIA DIGITAL d.o.o., OIB 31841760502, Slavonska avenija 11B, 10000 Zagreb</izvorni_sadrzaj>
    <derivirana_varijabla naziv="DomainObject.Predmet.ProtustrankaFormatedWithAdressOIB_1"> TAHIA DIGITAL d.o.o., OIB 31841760502, Slavonska avenija 11B, 10000 Zagreb</derivirana_varijabla>
  </DomainObject.Predmet.ProtustrankaFormatedWithAdressOIB>
  <DomainObject.Predmet.ProtustrankaWithAdress>
    <izvorni_sadrzaj>TAHIA DIGITAL d.o.o. Slavonska avenija 11B, 10000 Zagreb</izvorni_sadrzaj>
    <derivirana_varijabla naziv="DomainObject.Predmet.ProtustrankaWithAdress_1">TAHIA DIGITAL d.o.o. Slavonska avenija 11B, 10000 Zagreb</derivirana_varijabla>
  </DomainObject.Predmet.ProtustrankaWithAdress>
  <DomainObject.Predmet.ProtustrankaWithAdressOIB>
    <izvorni_sadrzaj>TAHIA DIGITAL d.o.o., OIB 31841760502, Slavonska avenija 11B, 10000 Zagreb</izvorni_sadrzaj>
    <derivirana_varijabla naziv="DomainObject.Predmet.ProtustrankaWithAdressOIB_1">TAHIA DIGITAL d.o.o., OIB 31841760502, Slavonska avenija 11B, 10000 Zagreb</derivirana_varijabla>
  </DomainObject.Predmet.ProtustrankaWithAdressOIB>
  <DomainObject.Predmet.ProtustrankaNazivFormated>
    <izvorni_sadrzaj>TAHIA DIGITAL d.o.o.</izvorni_sadrzaj>
    <derivirana_varijabla naziv="DomainObject.Predmet.ProtustrankaNazivFormated_1">TAHIA DIGITAL d.o.o.</derivirana_varijabla>
  </DomainObject.Predmet.ProtustrankaNazivFormated>
  <DomainObject.Predmet.ProtustrankaNazivFormatedOIB>
    <izvorni_sadrzaj>TAHIA DIGITAL d.o.o., OIB 31841760502</izvorni_sadrzaj>
    <derivirana_varijabla naziv="DomainObject.Predmet.ProtustrankaNazivFormatedOIB_1">TAHIA DIGITAL d.o.o., OIB 31841760502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TAHIA DIGITAL d.o.o.</item>
    </izvorni_sadrzaj>
    <derivirana_varijabla naziv="DomainObject.Predmet.ProtuStrankaListFormated_1">
      <item>TAHIA DIGITAL d.o.o.</item>
    </derivirana_varijabla>
  </DomainObject.Predmet.ProtuStrankaListFormated>
  <DomainObject.Predmet.ProtuStrankaListFormatedOIB>
    <izvorni_sadrzaj>
      <item>TAHIA DIGITAL d.o.o., OIB 31841760502</item>
    </izvorni_sadrzaj>
    <derivirana_varijabla naziv="DomainObject.Predmet.ProtuStrankaListFormatedOIB_1">
      <item>TAHIA DIGITAL d.o.o., OIB 31841760502</item>
    </derivirana_varijabla>
  </DomainObject.Predmet.ProtuStrankaListFormatedOIB>
  <DomainObject.Predmet.ProtuStrankaListFormatedWithAdress>
    <izvorni_sadrzaj>
      <item>TAHIA DIGITAL d.o.o., Slavonska avenija 11B, 10000 Zagreb</item>
    </izvorni_sadrzaj>
    <derivirana_varijabla naziv="DomainObject.Predmet.ProtuStrankaListFormatedWithAdress_1">
      <item>TAHIA DIGITAL d.o.o., Slavonska avenija 11B, 10000 Zagreb</item>
    </derivirana_varijabla>
  </DomainObject.Predmet.ProtuStrankaListFormatedWithAdress>
  <DomainObject.Predmet.ProtuStrankaListFormatedWithAdressOIB>
    <izvorni_sadrzaj>
      <item>TAHIA DIGITAL d.o.o., OIB 31841760502, Slavonska avenija 11B, 10000 Zagreb</item>
    </izvorni_sadrzaj>
    <derivirana_varijabla naziv="DomainObject.Predmet.ProtuStrankaListFormatedWithAdressOIB_1">
      <item>TAHIA DIGITAL d.o.o., OIB 31841760502, Slavonska avenija 11B, 10000 Zagreb</item>
    </derivirana_varijabla>
  </DomainObject.Predmet.ProtuStrankaListFormatedWithAdressOIB>
  <DomainObject.Predmet.ProtuStrankaListNazivFormated>
    <izvorni_sadrzaj>
      <item>TAHIA DIGITAL d.o.o.</item>
    </izvorni_sadrzaj>
    <derivirana_varijabla naziv="DomainObject.Predmet.ProtuStrankaListNazivFormated_1">
      <item>TAHIA DIGITAL d.o.o.</item>
    </derivirana_varijabla>
  </DomainObject.Predmet.ProtuStrankaListNazivFormated>
  <DomainObject.Predmet.ProtuStrankaListNazivFormatedOIB>
    <izvorni_sadrzaj>
      <item>TAHIA DIGITAL d.o.o., OIB 31841760502</item>
    </izvorni_sadrzaj>
    <derivirana_varijabla naziv="DomainObject.Predmet.ProtuStrankaListNazivFormatedOIB_1">
      <item>TAHIA DIGITAL d.o.o., OIB 31841760502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TAHIA DIGITAL d.o.o.</izvorni_sadrzaj>
    <derivirana_varijabla naziv="DomainObject.Predmet.ProtustrankaIDrugi_1">TAHIA DIGITAL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TAHIA DIGITAL d.o.o., OIB 31841760502, Slavonska avenija 11B, 10000 Zagreb</izvorni_sadrzaj>
    <derivirana_varijabla naziv="DomainObject.Predmet.ProtustrankaIDrugiAdressOIB_1">TAHIA DIGITAL d.o.o., OIB 31841760502, Slavonska avenija 11B,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TAHIA DIGITAL d.o.o.</item>
      <item>FINA Regionalni centar Zagreb</item>
    </izvorni_sadrzaj>
    <derivirana_varijabla naziv="DomainObject.Predmet.SudioniciListNaziv_1">
      <item>TAHIA DIGITAL d.o.o.</item>
      <item>FINA Regionalni centar Zagreb</item>
    </derivirana_varijabla>
  </DomainObject.Predmet.SudioniciListNaziv>
  <DomainObject.Predmet.SudioniciListAdressOIB>
    <izvorni_sadrzaj>
      <item>TAHIA DIGITAL d.o.o., OIB 31841760502, Slavonska avenija 11B,10000 Zagreb</item>
      <item>FINA Regionalni centar Zagreb, OIB 85821130368, Trg svibanjskih žrtava 1995. br. 1,10000 Zagreb</item>
    </izvorni_sadrzaj>
    <derivirana_varijabla naziv="DomainObject.Predmet.SudioniciListAdressOIB_1">
      <item>TAHIA DIGITAL d.o.o., OIB 31841760502, Slavonska avenija 11B,10000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31841760502</item>
      <item>, OIB 85821130368</item>
    </izvorni_sadrzaj>
    <derivirana_varijabla naziv="DomainObject.Predmet.SudioniciListNazivOIB_1">
      <item>, OIB 31841760502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4AAFA-222F-49A3-B672-D20F6DA6B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3241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2017-11-29T12:26:00Z</dcterms:created>
  <dc:creator>Korisnik</dc:creator>
  <cp:lastModifiedBy>Gordana Harc</cp:lastModifiedBy>
  <cp:lastPrinted>2017-11-29T12:26:00Z</cp:lastPrinted>
  <dcterms:modified xmlns:xsi="http://www.w3.org/2001/XMLSchema-instance" xsi:type="dcterms:W3CDTF">2017-11-29T12:29:00Z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