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11b6" w14:paraId="d7e11b6" w:rsidRDefault="00AE649C" w:rsidP="00FA5B5E" w:rsidR="00AE649C" w:rsidRPr="00B76F3C">
      <w:pPr>
        <w:pStyle w:val="Naslov3"/>
        <w15:collapsed w:val="false"/>
      </w:pPr>
    </w:p>
    <w:p w:rsidRDefault="003A64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A64E0" w:rsidP="003A64E0" w:rsidR="003A64E0" w:rsidRPr="003A64E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ind w:firstLine="708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>REPUBLIKA HRVATSKA</w:t>
      </w:r>
      <w:r w:rsidRPr="003A64E0">
        <w:rPr>
          <w:rFonts w:cs="Times New Roman" w:eastAsia="Times New Roman"/>
          <w:lang w:eastAsia="hr-HR"/>
        </w:rPr>
        <w:tab/>
        <w:t xml:space="preserve">                                      Poslovni broj: 3. St-950/2016-3</w:t>
      </w:r>
    </w:p>
    <w:p w:rsidRDefault="003A64E0" w:rsidP="003A64E0" w:rsidR="003A64E0" w:rsidRPr="003A64E0">
      <w:pPr>
        <w:spacing w:after="0"/>
        <w:ind w:firstLine="708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>TRGOVAČKI SUD U ZADRU</w:t>
      </w:r>
    </w:p>
    <w:p w:rsidRDefault="003A64E0" w:rsidP="003A64E0" w:rsidR="003A64E0" w:rsidRPr="003A64E0">
      <w:pPr>
        <w:spacing w:after="0"/>
        <w:ind w:firstLine="708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>Zadar, Dr. Franje Tuđmana 35</w:t>
      </w:r>
      <w:r w:rsidRPr="003A64E0">
        <w:rPr>
          <w:rFonts w:cs="Times New Roman" w:eastAsia="Times New Roman"/>
          <w:lang w:eastAsia="hr-HR"/>
        </w:rPr>
        <w:tab/>
      </w:r>
      <w:r w:rsidRPr="003A64E0">
        <w:rPr>
          <w:rFonts w:cs="Times New Roman" w:eastAsia="Times New Roman"/>
          <w:lang w:eastAsia="hr-HR"/>
        </w:rPr>
        <w:tab/>
      </w:r>
      <w:r w:rsidRPr="003A64E0">
        <w:rPr>
          <w:rFonts w:cs="Times New Roman" w:eastAsia="Times New Roman"/>
          <w:lang w:eastAsia="hr-HR"/>
        </w:rPr>
        <w:tab/>
      </w:r>
      <w:r w:rsidRPr="003A64E0">
        <w:rPr>
          <w:rFonts w:cs="Times New Roman" w:eastAsia="Times New Roman"/>
          <w:lang w:eastAsia="hr-HR"/>
        </w:rPr>
        <w:tab/>
      </w:r>
      <w:r w:rsidRPr="003A64E0">
        <w:rPr>
          <w:rFonts w:cs="Times New Roman" w:eastAsia="Times New Roman"/>
          <w:lang w:eastAsia="hr-HR"/>
        </w:rPr>
        <w:tab/>
      </w:r>
      <w:r w:rsidRPr="003A64E0">
        <w:rPr>
          <w:rFonts w:cs="Times New Roman" w:eastAsia="Times New Roman"/>
          <w:lang w:eastAsia="hr-HR"/>
        </w:rPr>
        <w:tab/>
        <w:t xml:space="preserve">        </w:t>
      </w:r>
    </w:p>
    <w:p w:rsidRDefault="003A64E0" w:rsidP="003A64E0" w:rsidR="003A64E0" w:rsidRPr="003A64E0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3A64E0" w:rsidP="003A64E0" w:rsidR="003A64E0" w:rsidRPr="003A64E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3A64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3A64E0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3A64E0">
        <w:rPr>
          <w:rFonts w:cs="Times New Roman" w:eastAsia="Times New Roman"/>
          <w:lang w:eastAsia="hr-HR"/>
        </w:rPr>
        <w:t>Regionalni centar Split, Podružnica Zadar</w:t>
      </w:r>
    </w:p>
    <w:p w:rsidRDefault="003A64E0" w:rsidP="003A64E0" w:rsidR="003A64E0" w:rsidRPr="003A6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64E0" w:rsidP="003A64E0" w:rsidR="003A64E0" w:rsidRPr="003A6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64E0" w:rsidP="003A64E0" w:rsidR="003A64E0" w:rsidRPr="003A64E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3A64E0">
        <w:rPr>
          <w:rFonts w:cs="Times New Roman" w:eastAsia="Times New Roman"/>
          <w:lang w:eastAsia="hr-HR"/>
        </w:rPr>
        <w:t>posl</w:t>
      </w:r>
      <w:proofErr w:type="spellEnd"/>
      <w:r w:rsidRPr="003A64E0">
        <w:rPr>
          <w:rFonts w:cs="Times New Roman" w:eastAsia="Times New Roman"/>
          <w:lang w:eastAsia="hr-HR"/>
        </w:rPr>
        <w:t>. broj gornji od 14. srpnja 2016., pozvani ste na ročišta od  21. rujna 2016. radi očitovanja o prijedlogu i utvrđivanja pretpostavki za otvaranje stečajnog postupka nad pravnom osobom - dužnikom OZIRIS-ZADAR d.o.o. sa sjedištem u Zadru (Grad Zadar), Put Petrića 34/C, OIB: 40120676990.</w:t>
      </w:r>
    </w:p>
    <w:p w:rsidRDefault="003A64E0" w:rsidP="003A64E0" w:rsidR="003A64E0" w:rsidRPr="003A64E0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3A64E0" w:rsidP="003A64E0" w:rsidR="003A64E0" w:rsidRPr="003A64E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20.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3A64E0" w:rsidP="003A64E0" w:rsidR="003A64E0" w:rsidRPr="003A64E0">
      <w:pPr>
        <w:spacing w:after="0"/>
        <w:jc w:val="both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 xml:space="preserve"> </w:t>
      </w:r>
    </w:p>
    <w:p w:rsidRDefault="003A64E0" w:rsidP="003A64E0" w:rsidR="003A64E0" w:rsidRPr="003A64E0">
      <w:pPr>
        <w:spacing w:after="0"/>
        <w:jc w:val="both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3A64E0">
        <w:rPr>
          <w:rFonts w:cs="Times New Roman" w:eastAsia="Times New Roman"/>
          <w:lang w:eastAsia="hr-HR"/>
        </w:rPr>
        <w:t>faxa</w:t>
      </w:r>
      <w:proofErr w:type="spellEnd"/>
      <w:r w:rsidRPr="003A64E0">
        <w:rPr>
          <w:rFonts w:cs="Times New Roman" w:eastAsia="Times New Roman"/>
          <w:lang w:eastAsia="hr-HR"/>
        </w:rPr>
        <w:t xml:space="preserve"> ovog suda broj 023/292-055.</w:t>
      </w:r>
    </w:p>
    <w:p w:rsidRDefault="003A64E0" w:rsidP="003A64E0" w:rsidR="003A64E0" w:rsidRPr="003A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ab/>
      </w:r>
      <w:r w:rsidRPr="003A64E0">
        <w:rPr>
          <w:rFonts w:cs="Times New Roman" w:eastAsia="Times New Roman"/>
          <w:lang w:eastAsia="hr-HR"/>
        </w:rPr>
        <w:tab/>
      </w:r>
    </w:p>
    <w:p w:rsidRDefault="003A64E0" w:rsidP="003A64E0" w:rsidR="003A64E0" w:rsidRPr="003A64E0">
      <w:pPr>
        <w:spacing w:after="0"/>
        <w:jc w:val="center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 xml:space="preserve">U Zadru 14. srpnja 2016. </w:t>
      </w:r>
    </w:p>
    <w:p w:rsidRDefault="003A64E0" w:rsidP="003A64E0" w:rsidR="003A64E0" w:rsidRPr="003A6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jc w:val="right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3A64E0" w:rsidP="003A64E0" w:rsidR="003A64E0" w:rsidRPr="003A64E0">
      <w:pPr>
        <w:spacing w:after="0"/>
        <w:jc w:val="right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3A64E0" w:rsidP="003A64E0" w:rsidR="003A64E0" w:rsidRPr="003A64E0">
      <w:pPr>
        <w:spacing w:after="0"/>
        <w:jc w:val="right"/>
        <w:rPr>
          <w:rFonts w:cs="Times New Roman" w:eastAsia="Times New Roman"/>
          <w:lang w:eastAsia="hr-HR"/>
        </w:rPr>
      </w:pPr>
      <w:r w:rsidRPr="003A64E0">
        <w:rPr>
          <w:rFonts w:cs="Times New Roman" w:eastAsia="Times New Roman"/>
          <w:lang w:eastAsia="hr-HR"/>
        </w:rPr>
        <w:t>Tina Grgas</w:t>
      </w:r>
    </w:p>
    <w:p w:rsidRDefault="003A64E0" w:rsidP="003A64E0" w:rsidR="003A64E0" w:rsidRPr="003A6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A64E0" w:rsidP="003A64E0" w:rsidR="003A64E0" w:rsidRPr="003A64E0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3A64E0">
        <w:rPr>
          <w:rFonts w:cs="Times New Roman" w:eastAsia="Times New Roman"/>
          <w:b/>
          <w:lang w:eastAsia="hr-HR"/>
        </w:rPr>
        <w:t xml:space="preserve">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4E0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05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St-950/2016-4</izvorni_sadrzaj>
    <derivirana_varijabla naziv="DomainObject.Oznaka_1">St-950/2016-4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St-950/2016-4</izvorni_sadrzaj>
    <derivirana_varijabla naziv="DomainObject.PoslovniBrojDokumenta_1">St-950/2016-4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F1228-1F5A-44A7-A524-CDC9297C4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774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