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c25b" w14:paraId="feec25b"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</w:t>
      </w:r>
      <w:r w:rsidRPr="002601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 HRVATSKA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>Dršćevka 1, 52000 Pazin</w:t>
      </w:r>
    </w:p>
    <w:p w:rsidRDefault="002C642A" w:rsidP="009D0DC2" w:rsidR="002C642A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6E34CB" w:rsidR="002C642A" w:rsidRPr="002601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</w:t>
      </w:r>
      <w:r w:rsidR="003242DF" w:rsidRPr="0026017D">
        <w:rPr>
          <w:rFonts w:cs="Times New Roman" w:eastAsia="Times New Roman" w:hAnsi="Times New Roman" w:ascii="Times New Roman"/>
          <w:sz w:val="24"/>
          <w:szCs w:val="24"/>
        </w:rPr>
        <w:t>dužnikom SHIFT d.o.o. u stečaju Rovinjsko selo, Rovinjska ulica 36, raniji OIB: 73054730253</w:t>
      </w:r>
      <w:r w:rsidR="0044379E" w:rsidRPr="0026017D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3242DF" w:rsidRPr="0026017D">
        <w:rPr>
          <w:rFonts w:cs="Times New Roman" w:eastAsia="Times New Roman" w:hAnsi="Times New Roman" w:ascii="Times New Roman"/>
          <w:sz w:val="24"/>
          <w:szCs w:val="24"/>
        </w:rPr>
        <w:t>27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B83AA5" w:rsidRPr="0026017D">
        <w:rPr>
          <w:rFonts w:cs="Times New Roman" w:eastAsia="Times New Roman" w:hAnsi="Times New Roman" w:ascii="Times New Roman"/>
          <w:sz w:val="24"/>
          <w:szCs w:val="24"/>
        </w:rPr>
        <w:t>veljače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2C642A" w:rsidP="009D0DC2" w:rsidR="002C642A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473C45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I. </w:t>
      </w:r>
      <w:r w:rsidR="00C842C9" w:rsidRPr="0026017D">
        <w:rPr>
          <w:rFonts w:cs="Times New Roman" w:hAnsi="Times New Roman" w:ascii="Times New Roman"/>
          <w:sz w:val="24"/>
          <w:szCs w:val="24"/>
        </w:rPr>
        <w:tab/>
      </w:r>
      <w:r w:rsidR="00200E38" w:rsidRPr="0026017D">
        <w:rPr>
          <w:rFonts w:cs="Times New Roman" w:hAnsi="Times New Roman" w:ascii="Times New Roman"/>
          <w:sz w:val="24"/>
          <w:szCs w:val="24"/>
        </w:rPr>
        <w:t xml:space="preserve">Nalaže se sudskom registru ovog suda da izvrši upis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iza SHIFT d.o.o. u stečaju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u sudski registar, sa sjedištem prema adresi stečajnog upravitelja </w:t>
      </w:r>
      <w:r w:rsidR="003242DF" w:rsidRPr="0026017D">
        <w:rPr>
          <w:rFonts w:cs="Times New Roman" w:hAnsi="Times New Roman" w:ascii="Times New Roman"/>
          <w:sz w:val="24"/>
          <w:szCs w:val="24"/>
        </w:rPr>
        <w:t>Ivan</w:t>
      </w:r>
      <w:r w:rsidR="00847450" w:rsidRPr="0026017D">
        <w:rPr>
          <w:rFonts w:cs="Times New Roman" w:hAnsi="Times New Roman" w:ascii="Times New Roman"/>
          <w:sz w:val="24"/>
          <w:szCs w:val="24"/>
        </w:rPr>
        <w:t>a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Gjurašić</w:t>
      </w:r>
      <w:r w:rsidR="00847450" w:rsidRPr="0026017D">
        <w:rPr>
          <w:rFonts w:cs="Times New Roman" w:hAnsi="Times New Roman" w:ascii="Times New Roman"/>
          <w:sz w:val="24"/>
          <w:szCs w:val="24"/>
        </w:rPr>
        <w:t>a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 iz Zagreba, Petrinjska 28</w:t>
      </w:r>
      <w:r w:rsidR="00B83AA5" w:rsidRPr="0026017D">
        <w:rPr>
          <w:rFonts w:cs="Times New Roman" w:hAnsi="Times New Roman" w:ascii="Times New Roman"/>
          <w:sz w:val="24"/>
          <w:szCs w:val="24"/>
        </w:rPr>
        <w:t>.</w:t>
      </w:r>
    </w:p>
    <w:p w:rsidRDefault="00200E38" w:rsidP="009D0DC2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73C45" w:rsidP="003242DF" w:rsidR="009D0DC2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II. </w:t>
      </w:r>
      <w:r w:rsidR="00C842C9" w:rsidRPr="0026017D">
        <w:rPr>
          <w:rFonts w:cs="Times New Roman" w:hAnsi="Times New Roman" w:ascii="Times New Roman"/>
          <w:sz w:val="24"/>
          <w:szCs w:val="24"/>
        </w:rPr>
        <w:tab/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Dopušta se stečajnom upravitelju Ivanu Gjurašiću iz Zagreba, Petrinjska 28, da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po upisu stečajne mase u sudski registar </w:t>
      </w:r>
      <w:r w:rsidR="003242DF" w:rsidRPr="0026017D">
        <w:rPr>
          <w:rFonts w:cs="Times New Roman" w:hAnsi="Times New Roman" w:ascii="Times New Roman"/>
          <w:sz w:val="24"/>
          <w:szCs w:val="24"/>
        </w:rPr>
        <w:t>otvori bankovni račun stečajne mase iza SHIFT d.o.o. u stečaju</w:t>
      </w:r>
      <w:r w:rsidR="009D0DC2" w:rsidRPr="0026017D">
        <w:rPr>
          <w:rFonts w:cs="Times New Roman" w:hAnsi="Times New Roman" w:ascii="Times New Roman"/>
          <w:sz w:val="24"/>
          <w:szCs w:val="24"/>
        </w:rPr>
        <w:t>.</w:t>
      </w:r>
    </w:p>
    <w:p w:rsidRDefault="00434AF3" w:rsidP="00DC0494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 w:rsidRPr="0026017D">
        <w:rPr>
          <w:rFonts w:cs="Times New Roman" w:hAnsi="Times New Roman" w:ascii="Times New Roman"/>
          <w:sz w:val="24"/>
          <w:szCs w:val="24"/>
        </w:rPr>
        <w:t>.</w:t>
      </w:r>
      <w:r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St-644/16-9 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od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06. listopada 2016. </w:t>
      </w:r>
      <w:r w:rsidRPr="0026017D">
        <w:rPr>
          <w:rFonts w:cs="Times New Roman" w:hAnsi="Times New Roman" w:ascii="Times New Roman"/>
          <w:sz w:val="24"/>
          <w:szCs w:val="24"/>
        </w:rPr>
        <w:t>otvoren je i zaključen</w:t>
      </w:r>
      <w:r w:rsidR="003C39AE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Pr="0026017D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1D63B5" w:rsidRPr="0026017D">
        <w:rPr>
          <w:rFonts w:cs="Times New Roman" w:hAnsi="Times New Roman" w:ascii="Times New Roman"/>
          <w:sz w:val="24"/>
          <w:szCs w:val="24"/>
        </w:rPr>
        <w:t>, temeljem čl. 132.</w:t>
      </w:r>
      <w:r w:rsidR="003C39AE"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1D63B5" w:rsidRPr="0026017D">
        <w:rPr>
          <w:rFonts w:cs="Times New Roman" w:hAnsi="Times New Roman" w:ascii="Times New Roman"/>
          <w:sz w:val="24"/>
          <w:szCs w:val="24"/>
        </w:rPr>
        <w:t>Stečajnog zakona (Narodne novine broj 71/15, dalje: SZ)</w:t>
      </w:r>
      <w:r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3242DF" w:rsidRPr="0026017D">
        <w:rPr>
          <w:rFonts w:cs="Times New Roman" w:hAnsi="Times New Roman" w:ascii="Times New Roman"/>
          <w:sz w:val="24"/>
          <w:szCs w:val="24"/>
        </w:rPr>
        <w:t>Za stečajnog upravitelja imenovan je Ivan Gjurašić iz Zagreba, Petrinjska 28, OIB 66025260916.</w:t>
      </w:r>
      <w:r w:rsidR="001D63B5" w:rsidRPr="0026017D">
        <w:rPr>
          <w:rFonts w:cs="Times New Roman" w:hAnsi="Times New Roman" w:ascii="Times New Roman"/>
          <w:sz w:val="24"/>
          <w:szCs w:val="24"/>
        </w:rPr>
        <w:t>T</w:t>
      </w:r>
      <w:r w:rsidRPr="0026017D">
        <w:rPr>
          <w:rFonts w:cs="Times New Roman" w:hAnsi="Times New Roman" w:ascii="Times New Roman"/>
          <w:sz w:val="24"/>
          <w:szCs w:val="24"/>
        </w:rPr>
        <w:t xml:space="preserve">o rješenje postalo je pravomoćno </w:t>
      </w:r>
      <w:r w:rsidR="003242DF" w:rsidRPr="0026017D">
        <w:rPr>
          <w:rFonts w:cs="Times New Roman" w:hAnsi="Times New Roman" w:ascii="Times New Roman"/>
          <w:sz w:val="24"/>
          <w:szCs w:val="24"/>
        </w:rPr>
        <w:t>25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3242DF" w:rsidRPr="0026017D">
        <w:rPr>
          <w:rFonts w:cs="Times New Roman" w:hAnsi="Times New Roman" w:ascii="Times New Roman"/>
          <w:sz w:val="24"/>
          <w:szCs w:val="24"/>
        </w:rPr>
        <w:t>listopada</w:t>
      </w:r>
      <w:r w:rsidRPr="0026017D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1D63B5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DC0494" w:rsidRPr="0026017D">
        <w:rPr>
          <w:rFonts w:cs="Times New Roman" w:hAnsi="Times New Roman" w:ascii="Times New Roman"/>
          <w:sz w:val="24"/>
          <w:szCs w:val="24"/>
        </w:rPr>
        <w:t>Stečajni upravitelj je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u dopisu od 2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2. veljače 2017. predložio </w:t>
      </w:r>
      <w:r w:rsidR="00847450" w:rsidRPr="0026017D">
        <w:rPr>
          <w:rFonts w:cs="Times New Roman" w:hAnsi="Times New Roman" w:ascii="Times New Roman"/>
          <w:sz w:val="24"/>
          <w:szCs w:val="24"/>
        </w:rPr>
        <w:t>da se izvrši upis stečajne mase u sudski registar te da mu se dopusti da otvori bankovni račun, sve iz razloga što iza dužnika postoji imovina koja čini stečajnu masu (u iznosu od 5.322,94 kn).</w:t>
      </w:r>
    </w:p>
    <w:p w:rsidRDefault="00847450" w:rsidP="00D67036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 xml:space="preserve">S obzirom na navedeno je, temeljem čl. 133. st. 1. i 2. te čl. 438. st. 1. t. 4. SZ-a, odlučeno kao u točki I izreke, a temeljem čl. 133. st. 4. </w:t>
      </w:r>
      <w:r w:rsidR="009D0DC2" w:rsidRPr="0026017D">
        <w:rPr>
          <w:rFonts w:cs="Times New Roman" w:hAnsi="Times New Roman" w:ascii="Times New Roman"/>
          <w:sz w:val="24"/>
          <w:szCs w:val="24"/>
        </w:rPr>
        <w:t>SZ-a</w:t>
      </w:r>
      <w:r w:rsidRPr="0026017D">
        <w:rPr>
          <w:rFonts w:cs="Times New Roman" w:hAnsi="Times New Roman" w:ascii="Times New Roman"/>
          <w:sz w:val="24"/>
          <w:szCs w:val="24"/>
        </w:rPr>
        <w:t>, kao u točki II izreke.</w:t>
      </w:r>
      <w:r w:rsidR="009D0DC2" w:rsidRPr="002601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DC2" w:rsidP="00DC0494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434AF3" w:rsidP="00847450" w:rsidR="00847450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 Pazinu, </w:t>
      </w:r>
      <w:r w:rsidR="00847450" w:rsidRPr="0026017D">
        <w:rPr>
          <w:rFonts w:cs="Times New Roman" w:hAnsi="Times New Roman" w:ascii="Times New Roman"/>
          <w:sz w:val="24"/>
          <w:szCs w:val="24"/>
        </w:rPr>
        <w:t>27. veljače 2017.</w:t>
      </w:r>
    </w:p>
    <w:p w:rsidRDefault="00926191" w:rsidP="00847450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434AF3" w:rsidRPr="0026017D">
        <w:rPr>
          <w:rFonts w:cs="Times New Roman" w:hAnsi="Times New Roman" w:ascii="Times New Roman"/>
          <w:sz w:val="24"/>
          <w:szCs w:val="24"/>
        </w:rPr>
        <w:t>Stečajn</w:t>
      </w:r>
      <w:r w:rsidRPr="0026017D">
        <w:rPr>
          <w:rFonts w:cs="Times New Roman" w:hAnsi="Times New Roman" w:ascii="Times New Roman"/>
          <w:sz w:val="24"/>
          <w:szCs w:val="24"/>
        </w:rPr>
        <w:t>i</w:t>
      </w:r>
      <w:r w:rsidR="00434AF3" w:rsidRPr="0026017D">
        <w:rPr>
          <w:rFonts w:cs="Times New Roman" w:hAnsi="Times New Roman" w:ascii="Times New Roman"/>
          <w:sz w:val="24"/>
          <w:szCs w:val="24"/>
        </w:rPr>
        <w:t xml:space="preserve"> su</w:t>
      </w:r>
      <w:r w:rsidRPr="0026017D">
        <w:rPr>
          <w:rFonts w:cs="Times New Roman" w:hAnsi="Times New Roman" w:ascii="Times New Roman"/>
          <w:sz w:val="24"/>
          <w:szCs w:val="24"/>
        </w:rPr>
        <w:t>dac</w:t>
      </w:r>
      <w:r w:rsidR="00434AF3" w:rsidRPr="0026017D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 </w:t>
      </w:r>
      <w:r w:rsidRPr="0026017D"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270593">
        <w:rPr>
          <w:rFonts w:cs="Times New Roman" w:hAnsi="Times New Roman" w:ascii="Times New Roman"/>
          <w:sz w:val="24"/>
          <w:szCs w:val="24"/>
        </w:rPr>
        <w:t>, v.r.</w:t>
      </w:r>
      <w:r w:rsidR="00434AF3"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5159D4" w:rsidP="009D0DC2" w:rsidR="005159D4" w:rsidRPr="002601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6B56" w:rsidP="00847450" w:rsidR="00646B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6B56" w:rsidP="00847450" w:rsidR="00646B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Protiv ovog rješenja  može se izjaviti žalba u roku od 8 dana od dana dostave, a dostava se smatra obavljenom istekom osmoga dana od dana objave pismena na mrežnoj stranici e-Oglasna ploča sudova (čl. 12. SZ-a). Žalba se podnosi ovome sudu u 3 primjerka, a o istoj odlučuje Visoki trgovački sud Republike Hrvatske.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847450" w:rsidR="00434AF3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- </w:t>
      </w:r>
      <w:r w:rsidRPr="0026017D">
        <w:rPr>
          <w:rFonts w:cs="Times New Roman" w:hAnsi="Times New Roman" w:ascii="Times New Roman"/>
          <w:sz w:val="24"/>
          <w:szCs w:val="24"/>
        </w:rPr>
        <w:t xml:space="preserve">8 dana </w:t>
      </w:r>
    </w:p>
    <w:p w:rsidRDefault="00434AF3" w:rsidP="00DC0494" w:rsidR="00847450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847450" w:rsidRPr="0026017D">
        <w:rPr>
          <w:rFonts w:cs="Times New Roman" w:hAnsi="Times New Roman" w:ascii="Times New Roman"/>
          <w:sz w:val="24"/>
          <w:szCs w:val="24"/>
        </w:rPr>
        <w:t>Ivanu Gjurašiću iz Zagreba, Petrinjska 28</w:t>
      </w:r>
    </w:p>
    <w:p w:rsidRDefault="0026017D" w:rsidP="00DC0494" w:rsidR="0026017D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- sudski registar ovoga suda</w:t>
      </w:r>
    </w:p>
    <w:sectPr w:rsidSect="00646B56" w:rsidR="0026017D" w:rsidRPr="0026017D">
      <w:headerReference w:type="default" r:id="rId10"/>
      <w:headerReference w:type="firs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5D0" w:rsidP="002C642A" w:rsidR="00AA05D0">
      <w:pPr>
        <w:spacing w:lineRule="auto" w:line="240" w:after="0"/>
      </w:pPr>
      <w:r>
        <w:separator/>
      </w:r>
    </w:p>
  </w:endnote>
  <w:endnote w:id="0" w:type="continuationSeparator">
    <w:p w:rsidRDefault="00AA05D0" w:rsidP="002C642A" w:rsidR="00AA05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5D0" w:rsidP="002C642A" w:rsidR="00AA05D0">
      <w:pPr>
        <w:spacing w:lineRule="auto" w:line="240" w:after="0"/>
      </w:pPr>
      <w:r>
        <w:separator/>
      </w:r>
    </w:p>
  </w:footnote>
  <w:footnote w:id="0" w:type="continuationSeparator">
    <w:p w:rsidRDefault="00AA05D0" w:rsidP="002C642A" w:rsidR="00AA05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242DF" w:rsidRPr="003242DF">
      <w:rPr>
        <w:rFonts w:cs="Times New Roman" w:hAnsi="Times New Roman" w:ascii="Times New Roman"/>
        <w:sz w:val="24"/>
        <w:szCs w:val="24"/>
      </w:rPr>
      <w:t>Poslovni broj 10 St-644/16-13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242DF">
      <w:rPr>
        <w:rFonts w:cs="Times New Roman" w:hAnsi="Times New Roman" w:ascii="Times New Roman"/>
        <w:sz w:val="24"/>
        <w:szCs w:val="24"/>
      </w:rPr>
      <w:t>Poslovni broj 10 St-644/16-13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0DB6"/>
    <w:rsid w:val="001542FF"/>
    <w:rsid w:val="00192FFB"/>
    <w:rsid w:val="001D3E1B"/>
    <w:rsid w:val="001D63B5"/>
    <w:rsid w:val="001F60C0"/>
    <w:rsid w:val="00200E38"/>
    <w:rsid w:val="002070EC"/>
    <w:rsid w:val="0026017D"/>
    <w:rsid w:val="00270593"/>
    <w:rsid w:val="0028094A"/>
    <w:rsid w:val="00287C83"/>
    <w:rsid w:val="00293334"/>
    <w:rsid w:val="002C642A"/>
    <w:rsid w:val="003242DF"/>
    <w:rsid w:val="0037402F"/>
    <w:rsid w:val="003C39AE"/>
    <w:rsid w:val="00400A88"/>
    <w:rsid w:val="00405FE5"/>
    <w:rsid w:val="00422183"/>
    <w:rsid w:val="00434AF3"/>
    <w:rsid w:val="0044379E"/>
    <w:rsid w:val="00462CB5"/>
    <w:rsid w:val="00473C45"/>
    <w:rsid w:val="00495BEB"/>
    <w:rsid w:val="004C5D1D"/>
    <w:rsid w:val="004E2538"/>
    <w:rsid w:val="005159D4"/>
    <w:rsid w:val="00585F72"/>
    <w:rsid w:val="005A58D4"/>
    <w:rsid w:val="005B0D43"/>
    <w:rsid w:val="00617C08"/>
    <w:rsid w:val="00632C53"/>
    <w:rsid w:val="00635406"/>
    <w:rsid w:val="00646B56"/>
    <w:rsid w:val="00650753"/>
    <w:rsid w:val="00693435"/>
    <w:rsid w:val="006E34CB"/>
    <w:rsid w:val="00725731"/>
    <w:rsid w:val="00773038"/>
    <w:rsid w:val="007A1E66"/>
    <w:rsid w:val="007F0B7C"/>
    <w:rsid w:val="00801D6C"/>
    <w:rsid w:val="00847450"/>
    <w:rsid w:val="00867F2D"/>
    <w:rsid w:val="00873574"/>
    <w:rsid w:val="00890600"/>
    <w:rsid w:val="00926191"/>
    <w:rsid w:val="00930E95"/>
    <w:rsid w:val="00931CC3"/>
    <w:rsid w:val="009D0DC2"/>
    <w:rsid w:val="009E2350"/>
    <w:rsid w:val="00A63A4F"/>
    <w:rsid w:val="00AA05D0"/>
    <w:rsid w:val="00AF57F8"/>
    <w:rsid w:val="00B83AA5"/>
    <w:rsid w:val="00BA0EA9"/>
    <w:rsid w:val="00BB3B72"/>
    <w:rsid w:val="00C079AB"/>
    <w:rsid w:val="00C30577"/>
    <w:rsid w:val="00C842C9"/>
    <w:rsid w:val="00C94E74"/>
    <w:rsid w:val="00C94ED3"/>
    <w:rsid w:val="00CC2285"/>
    <w:rsid w:val="00CD3BEC"/>
    <w:rsid w:val="00D06F19"/>
    <w:rsid w:val="00D41B07"/>
    <w:rsid w:val="00D67036"/>
    <w:rsid w:val="00D73F08"/>
    <w:rsid w:val="00D80872"/>
    <w:rsid w:val="00DA0493"/>
    <w:rsid w:val="00DB097B"/>
    <w:rsid w:val="00DB383B"/>
    <w:rsid w:val="00DC0494"/>
    <w:rsid w:val="00E106E9"/>
    <w:rsid w:val="00E40C36"/>
    <w:rsid w:val="00E52A6C"/>
    <w:rsid w:val="00E8472E"/>
    <w:rsid w:val="00EA0A04"/>
    <w:rsid w:val="00EC1629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270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59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593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59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593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270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59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593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59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593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veljače 2017.</izvorni_sadrzaj>
    <derivirana_varijabla naziv="DomainObject.Predmet.DatumZatvaranja_1">2.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SHIFT d.o.o. ROVINJSKO SELO</izvorni_sadrzaj>
    <derivirana_varijabla naziv="DomainObject.Predmet.ProtustrankaFormated_1">  SHIFT d.o.o. ROVINJSKO SELO</derivirana_varijabla>
  </DomainObject.Predmet.ProtustrankaFormated>
  <DomainObject.Predmet.ProtustrankaFormatedOIB>
    <izvorni_sadrzaj>  SHIFT d.o.o. ROVINJSKO SELO, OIB 73054730253</izvorni_sadrzaj>
    <derivirana_varijabla naziv="DomainObject.Predmet.ProtustrankaFormatedOIB_1">  SHIFT d.o.o. ROVINJSKO SELO, OIB 73054730253</derivirana_varijabla>
  </DomainObject.Predmet.ProtustrankaFormatedOIB>
  <DomainObject.Predmet.ProtustrankaFormatedWithAdress>
    <izvorni_sadrzaj> SHIFT d.o.o. ROVINJSKO SELO, Rovinjska ulica 36, 52210 Rovinjsko Selo</izvorni_sadrzaj>
    <derivirana_varijabla naziv="DomainObject.Predmet.ProtustrankaFormatedWithAdress_1"> SHIFT d.o.o. ROVINJSKO SELO, Rovinjska ulica 36, 52210 Rovinjsko Selo</derivirana_varijabla>
  </DomainObject.Predmet.ProtustrankaFormatedWithAdress>
  <DomainObject.Predmet.ProtustrankaFormatedWithAdressOIB>
    <izvorni_sadrzaj> SHIFT d.o.o. ROVINJSKO SELO, OIB 73054730253, Rovinjska ulica 36, 52210 Rovinjsko Selo</izvorni_sadrzaj>
    <derivirana_varijabla naziv="DomainObject.Predmet.ProtustrankaFormatedWithAdressOIB_1"> SHIFT d.o.o. ROVINJSKO SELO, OIB 73054730253, Rovinjska ulica 36, 52210 Rovinjsko Selo</derivirana_varijabla>
  </DomainObject.Predmet.ProtustrankaFormatedWithAdressOIB>
  <DomainObject.Predmet.ProtustrankaWithAdress>
    <izvorni_sadrzaj>SHIFT d.o.o. ROVINJSKO SELO Rovinjska ulica 36, 52210 Rovinjsko Selo</izvorni_sadrzaj>
    <derivirana_varijabla naziv="DomainObject.Predmet.ProtustrankaWithAdress_1">SHIFT d.o.o. ROVINJSKO SELO Rovinjska ulica 36, 52210 Rovinjsko Selo</derivirana_varijabla>
  </DomainObject.Predmet.ProtustrankaWithAdress>
  <DomainObject.Predmet.ProtustrankaWithAdressOIB>
    <izvorni_sadrzaj>SHIFT d.o.o. ROVINJSKO SELO, OIB 73054730253, Rovinjska ulica 36, 52210 Rovinjsko Selo</izvorni_sadrzaj>
    <derivirana_varijabla naziv="DomainObject.Predmet.ProtustrankaWithAdressOIB_1">SHIFT d.o.o. ROVINJSKO SELO, OIB 73054730253, Rovinjska ulica 36, 52210 Rovinjsko Selo</derivirana_varijabla>
  </DomainObject.Predmet.ProtustrankaWithAdressOIB>
  <DomainObject.Predmet.ProtustrankaNazivFormated>
    <izvorni_sadrzaj>SHIFT d.o.o. ROVINJSKO SELO</izvorni_sadrzaj>
    <derivirana_varijabla naziv="DomainObject.Predmet.ProtustrankaNazivFormated_1">SHIFT d.o.o. ROVINJSKO SELO</derivirana_varijabla>
  </DomainObject.Predmet.ProtustrankaNazivFormated>
  <DomainObject.Predmet.ProtustrankaNazivFormatedOIB>
    <izvorni_sadrzaj>SHIFT d.o.o. ROVINJSKO SELO, OIB 73054730253</izvorni_sadrzaj>
    <derivirana_varijabla naziv="DomainObject.Predmet.ProtustrankaNazivFormatedOIB_1">SHIFT d.o.o. ROVINJSKO SELO, OIB 73054730253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68139.59</izvorni_sadrzaj>
    <derivirana_varijabla naziv="DomainObject.Predmet.TrenutnaVrijednost_1">68139.59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SHIFT d.o.o. ROVINJSKO SELO</item>
    </izvorni_sadrzaj>
    <derivirana_varijabla naziv="DomainObject.Predmet.ProtuStrankaListFormated_1">
      <item>SHIFT d.o.o. ROVINJSKO SELO</item>
    </derivirana_varijabla>
  </DomainObject.Predmet.ProtuStrankaListFormated>
  <DomainObject.Predmet.ProtuStrankaListFormatedOIB>
    <izvorni_sadrzaj>
      <item>SHIFT d.o.o. ROVINJSKO SELO, OIB 73054730253</item>
    </izvorni_sadrzaj>
    <derivirana_varijabla naziv="DomainObject.Predmet.ProtuStrankaListFormatedOIB_1">
      <item>SHIFT d.o.o. ROVINJSKO SELO, OIB 73054730253</item>
    </derivirana_varijabla>
  </DomainObject.Predmet.ProtuStrankaListFormatedOIB>
  <DomainObject.Predmet.ProtuStrankaListFormatedWithAdress>
    <izvorni_sadrzaj>
      <item>SHIFT d.o.o. ROVINJSKO SELO, Rovinjska ulica 36, 52210 Rovinjsko Selo</item>
    </izvorni_sadrzaj>
    <derivirana_varijabla naziv="DomainObject.Predmet.ProtuStrankaListFormatedWithAdress_1">
      <item>SHIFT d.o.o. ROVINJSKO SELO, Rovinjska ulica 36, 52210 Rovinjsko Selo</item>
    </derivirana_varijabla>
  </DomainObject.Predmet.ProtuStrankaListFormatedWithAdress>
  <DomainObject.Predmet.ProtuStrankaListFormatedWithAdressOIB>
    <izvorni_sadrzaj>
      <item>SHIFT d.o.o. ROVINJSKO SELO, OIB 73054730253, Rovinjska ulica 36, 52210 Rovinjsko Selo</item>
    </izvorni_sadrzaj>
    <derivirana_varijabla naziv="DomainObject.Predmet.ProtuStrankaListFormatedWithAdressOIB_1">
      <item>SHIFT d.o.o. ROVINJSKO SELO, OIB 73054730253, Rovinjska ulica 36, 52210 Rovinjsko Selo</item>
    </derivirana_varijabla>
  </DomainObject.Predmet.ProtuStrankaListFormatedWithAdressOIB>
  <DomainObject.Predmet.ProtuStrankaListNazivFormated>
    <izvorni_sadrzaj>
      <item>SHIFT d.o.o. ROVINJSKO SELO</item>
    </izvorni_sadrzaj>
    <derivirana_varijabla naziv="DomainObject.Predmet.ProtuStrankaListNazivFormated_1">
      <item>SHIFT d.o.o. ROVINJSKO SELO</item>
    </derivirana_varijabla>
  </DomainObject.Predmet.ProtuStrankaListNazivFormated>
  <DomainObject.Predmet.ProtuStrankaListNazivFormatedOIB>
    <izvorni_sadrzaj>
      <item>SHIFT d.o.o. ROVINJSKO SELO, OIB 73054730253</item>
    </izvorni_sadrzaj>
    <derivirana_varijabla naziv="DomainObject.Predmet.ProtuStrankaListNazivFormatedOIB_1">
      <item>SHIFT d.o.o. ROVINJSKO SELO, OIB 73054730253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SHIFT d.o.o. ROVINJSKO SELO</izvorni_sadrzaj>
    <derivirana_varijabla naziv="DomainObject.Predmet.ProtustrankaIDrugi_1">SHIFT d.o.o. ROVINJSKO SELO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SHIFT d.o.o. ROVINJSKO SELO, OIB 73054730253, Rovinjska ulica 36, 52210 Rovinjsko Selo</izvorni_sadrzaj>
    <derivirana_varijabla naziv="DomainObject.Predmet.ProtustrankaIDrugiAdressOIB_1">SHIFT d.o.o. ROVINJSKO SELO, OIB 73054730253, Rovinjska ulica 36,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2016.</izvorni_sadrzaj>
    <derivirana_varijabla naziv="DomainObject.Predmet.OdlukaRjesenje.DatumDonosenjaOdluke_1">6. listopada 2016.</derivirana_varijabla>
  </DomainObject.Predmet.OdlukaRjesenje.DatumDonosenjaOdluke>
  <DomainObject.Predmet.OdlukaRjesenje.DatumPravomocnosti>
    <izvorni_sadrzaj>25. listopada 2016.</izvorni_sadrzaj>
    <derivirana_varijabla naziv="DomainObject.Predmet.OdlukaRjesenje.DatumPravomocnosti_1">25. listopada 2016.</derivirana_varijabla>
  </DomainObject.Predmet.OdlukaRjesenje.DatumPravomocnosti>
  <DomainObject.Predmet.OdlukaRjesenje.Oznaka>
    <izvorni_sadrzaj>St-644/2016-9</izvorni_sadrzaj>
    <derivirana_varijabla naziv="DomainObject.Predmet.OdlukaRjesenje.Oznaka_1">St-644/2016-9</derivirana_varijabla>
  </DomainObject.Predmet.OdlukaRjesenje.Oznaka>
  <DomainObject.Predmet.SudioniciListNaziv>
    <izvorni_sadrzaj>
      <item>FINANCIJSKA AGENCIJA, RC RIJEKA, PODRUŽNICA PULA, PULA</item>
      <item>SHIFT d.o.o. ROVINJSKO SELO</item>
    </izvorni_sadrzaj>
    <derivirana_varijabla naziv="DomainObject.Predmet.SudioniciListNaziv_1">
      <item>FINANCIJSKA AGENCIJA, RC RIJEKA, PODRUŽNICA PULA, PULA</item>
      <item>SHIFT d.o.o. ROVINJSKO SELO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SHIFT d.o.o. ROVINJSKO SELO, OIB 73054730253, Rovinjska ulica 36,52210 Rovinjsko Selo</item>
    </izvorni_sadrzaj>
    <derivirana_varijabla naziv="DomainObject.Predmet.SudioniciListAdressOIB_1">
      <item>FINANCIJSKA AGENCIJA, RC RIJEKA, PODRUŽNICA PULA, PULA, OIB 85821130368, Giardini 5,52100 Pula</item>
      <item>SHIFT d.o.o. ROVINJSKO SELO, OIB 73054730253, Rovinjska ulica 36,52210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73054730253</item>
    </izvorni_sadrzaj>
    <derivirana_varijabla naziv="DomainObject.Predmet.SudioniciListNazivOIB_1">
      <item>, OIB 85821130368</item>
      <item>, OIB 73054730253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1669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2017-02-28T07:00:00Z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2017-02-28T07:03:00Z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