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1ab2" w14:paraId="fb71ab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70</w:t>
      </w:r>
      <w:r w:rsidR="00586F9E">
        <w:t>2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586F9E">
        <w:t>JEL</w:t>
      </w:r>
      <w:proofErr w:type="spellEnd"/>
      <w:r w:rsidR="00586F9E">
        <w:t xml:space="preserve">-CER društvo s ograničenom odgovornošću za knjigovodstvene usluge Kutina, Kralja Petra Krešimira IV 59, </w:t>
      </w:r>
      <w:proofErr w:type="spellStart"/>
      <w:r w:rsidR="00586F9E">
        <w:t>MBS</w:t>
      </w:r>
      <w:proofErr w:type="spellEnd"/>
      <w:r w:rsidR="00586F9E">
        <w:t xml:space="preserve">: 080060148, </w:t>
      </w:r>
      <w:proofErr w:type="spellStart"/>
      <w:r w:rsidR="00586F9E">
        <w:t>OIB</w:t>
      </w:r>
      <w:proofErr w:type="spellEnd"/>
      <w:r w:rsidR="00586F9E">
        <w:t xml:space="preserve">: 06192323046, </w:t>
      </w:r>
      <w:r w:rsidR="0079713C">
        <w:t xml:space="preserve">dana </w:t>
      </w:r>
      <w:r w:rsidR="00586F9E">
        <w:t>20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586F9E">
        <w:t>JEL</w:t>
      </w:r>
      <w:proofErr w:type="spellEnd"/>
      <w:r w:rsidR="00586F9E">
        <w:t xml:space="preserve">-CER društvo s ograničenom odgovornošću za knjigovodstvene usluge Kutina, Kralja Petra Krešimira IV 59, </w:t>
      </w:r>
      <w:proofErr w:type="spellStart"/>
      <w:r w:rsidR="00586F9E">
        <w:t>MBS</w:t>
      </w:r>
      <w:proofErr w:type="spellEnd"/>
      <w:r w:rsidR="00586F9E">
        <w:t xml:space="preserve">: 080060148, </w:t>
      </w:r>
      <w:proofErr w:type="spellStart"/>
      <w:r w:rsidR="00586F9E">
        <w:t>OIB</w:t>
      </w:r>
      <w:proofErr w:type="spellEnd"/>
      <w:r w:rsidR="00586F9E">
        <w:t>: 06192323046.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 xml:space="preserve">Sabina Lalić, </w:t>
      </w:r>
      <w:proofErr w:type="spellStart"/>
      <w:r w:rsidR="00586F9E">
        <w:t>OIB</w:t>
      </w:r>
      <w:proofErr w:type="spellEnd"/>
      <w:r w:rsidR="00586F9E">
        <w:t xml:space="preserve">: 09145874795, Osijek, </w:t>
      </w:r>
      <w:proofErr w:type="spellStart"/>
      <w:r w:rsidR="00586F9E">
        <w:t>Gundulićeva</w:t>
      </w:r>
      <w:proofErr w:type="spellEnd"/>
      <w:r w:rsidR="00586F9E">
        <w:t xml:space="preserve"> 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586F9E">
        <w:t>JEL</w:t>
      </w:r>
      <w:proofErr w:type="spellEnd"/>
      <w:r w:rsidR="00586F9E">
        <w:t xml:space="preserve">-CER društvo s ograničenom odgovornošću za knjigovodstvene usluge Kutina, Kralja Petra Krešimira IV 59, </w:t>
      </w:r>
      <w:proofErr w:type="spellStart"/>
      <w:r w:rsidR="00586F9E">
        <w:t>MBS</w:t>
      </w:r>
      <w:proofErr w:type="spellEnd"/>
      <w:r w:rsidR="00586F9E">
        <w:t xml:space="preserve">: 080060148, </w:t>
      </w:r>
      <w:proofErr w:type="spellStart"/>
      <w:r w:rsidR="00586F9E">
        <w:t>OIB</w:t>
      </w:r>
      <w:proofErr w:type="spellEnd"/>
      <w:r w:rsidR="00586F9E">
        <w:t>: 06192323046.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86F9E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586F9E">
        <w:rPr>
          <w:bCs/>
        </w:rPr>
        <w:t>195</w:t>
      </w:r>
      <w:r w:rsidR="00486D78">
        <w:rPr>
          <w:bCs/>
        </w:rPr>
        <w:t xml:space="preserve"> od </w:t>
      </w:r>
      <w:r w:rsidR="00586F9E">
        <w:rPr>
          <w:bCs/>
        </w:rPr>
        <w:t>6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586F9E">
        <w:t>JEL</w:t>
      </w:r>
      <w:proofErr w:type="spellEnd"/>
      <w:r w:rsidR="00586F9E">
        <w:t xml:space="preserve">-CER društvo s ograničenom odgovornošću za knjigovodstvene usluge Kutina, Kralja Petra Krešimira IV 59, </w:t>
      </w:r>
      <w:proofErr w:type="spellStart"/>
      <w:r w:rsidR="00586F9E">
        <w:t>MBS</w:t>
      </w:r>
      <w:proofErr w:type="spellEnd"/>
      <w:r w:rsidR="00586F9E">
        <w:t xml:space="preserve">: 080060148, </w:t>
      </w:r>
      <w:proofErr w:type="spellStart"/>
      <w:r w:rsidR="00586F9E">
        <w:t>OIB</w:t>
      </w:r>
      <w:proofErr w:type="spellEnd"/>
      <w:r w:rsidR="00586F9E">
        <w:t xml:space="preserve">: 06192323046.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70</w:t>
      </w:r>
      <w:r w:rsidR="00586F9E">
        <w:t>2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586F9E">
        <w:t>8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70</w:t>
      </w:r>
      <w:r w:rsidR="00586F9E">
        <w:t>2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20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586F9E">
        <w:t>7</w:t>
      </w:r>
      <w:r w:rsidR="00AC0993">
        <w:t>/1</w:t>
      </w:r>
      <w:r w:rsidR="00147F47">
        <w:t>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BCD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E5B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5B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B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B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E5B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5B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B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B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St-702/2017</izvorni_sadrzaj>
    <derivirana_varijabla naziv="DomainObject.Predmet.OznakaBroj_1">St-702/2017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JEL-CER društvo s ograničenom odgovornošću za knjigovodstvene usluge</izvorni_sadrzaj>
    <derivirana_varijabla naziv="DomainObject.Predmet.ProtustrankaFormated_1">  JEL-CER društvo s ograničenom odgovornošću za knjigovodstvene usluge</derivirana_varijabla>
  </DomainObject.Predmet.ProtustrankaFormated>
  <DomainObject.Predmet.ProtustrankaFormatedOIB>
    <izvorni_sadrzaj>  JEL-CER društvo s ograničenom odgovornošću za knjigovodstvene usluge, OIB 06192323046</izvorni_sadrzaj>
    <derivirana_varijabla naziv="DomainObject.Predmet.ProtustrankaFormatedOIB_1">  JEL-CER društvo s ograničenom odgovornošću za knjigovodstvene usluge, OIB 06192323046</derivirana_varijabla>
  </DomainObject.Predmet.ProtustrankaFormatedOIB>
  <DomainObject.Predmet.ProtustrankaFormatedWithAdress>
    <izvorni_sadrzaj> JEL-CER društvo s ograničenom odgovornošću za knjigovodstvene usluge, Kralja Petra Krešimira IV 59, 44320 Kutina</izvorni_sadrzaj>
    <derivirana_varijabla naziv="DomainObject.Predmet.ProtustrankaFormatedWithAdress_1"> JEL-CER društvo s ograničenom odgovornošću za knjigovodstvene usluge, Kralja Petra Krešimira IV 59, 44320 Kutina</derivirana_varijabla>
  </DomainObject.Predmet.ProtustrankaFormatedWithAdress>
  <DomainObject.Predmet.ProtustrankaFormatedWithAdressOIB>
    <izvorni_sadrzaj> JEL-CER društvo s ograničenom odgovornošću za knjigovodstvene usluge, OIB 06192323046, Kralja Petra Krešimira IV 59, 44320 Kutina</izvorni_sadrzaj>
    <derivirana_varijabla naziv="DomainObject.Predmet.ProtustrankaFormatedWithAdressOIB_1"> JEL-CER društvo s ograničenom odgovornošću za knjigovodstvene usluge, OIB 06192323046, Kralja Petra Krešimira IV 59, 44320 Kutina</derivirana_varijabla>
  </DomainObject.Predmet.ProtustrankaFormatedWithAdressOIB>
  <DomainObject.Predmet.ProtustrankaWithAdress>
    <izvorni_sadrzaj>JEL-CER društvo s ograničenom odgovornošću za knjigovodstvene usluge Kralja Petra Krešimira IV 59, 44320 Kutina</izvorni_sadrzaj>
    <derivirana_varijabla naziv="DomainObject.Predmet.ProtustrankaWithAdress_1">JEL-CER društvo s ograničenom odgovornošću za knjigovodstvene usluge Kralja Petra Krešimira IV 59, 44320 Kutina</derivirana_varijabla>
  </DomainObject.Predmet.ProtustrankaWithAdress>
  <DomainObject.Predmet.ProtustrankaWithAdressOIB>
    <izvorni_sadrzaj>JEL-CER društvo s ograničenom odgovornošću za knjigovodstvene usluge, OIB 06192323046, Kralja Petra Krešimira IV 59, 44320 Kutina</izvorni_sadrzaj>
    <derivirana_varijabla naziv="DomainObject.Predmet.ProtustrankaWithAdressOIB_1">JEL-CER društvo s ograničenom odgovornošću za knjigovodstvene usluge, OIB 06192323046, Kralja Petra Krešimira IV 59, 44320 Kutina</derivirana_varijabla>
  </DomainObject.Predmet.ProtustrankaWithAdressOIB>
  <DomainObject.Predmet.ProtustrankaNazivFormated>
    <izvorni_sadrzaj>JEL-CER društvo s ograničenom odgovornošću za knjigovodstvene usluge</izvorni_sadrzaj>
    <derivirana_varijabla naziv="DomainObject.Predmet.ProtustrankaNazivFormated_1">JEL-CER društvo s ograničenom odgovornošću za knjigovodstvene usluge</derivirana_varijabla>
  </DomainObject.Predmet.ProtustrankaNazivFormated>
  <DomainObject.Predmet.ProtustrankaNazivFormatedOIB>
    <izvorni_sadrzaj>JEL-CER društvo s ograničenom odgovornošću za knjigovodstvene usluge, OIB 06192323046</izvorni_sadrzaj>
    <derivirana_varijabla naziv="DomainObject.Predmet.ProtustrankaNazivFormatedOIB_1">JEL-CER društvo s ograničenom odgovornošću za knjigovodstvene usluge, OIB 06192323046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JEL-CER društvo s ograničenom odgovornošću za knjigovodstvene usluge</item>
    </izvorni_sadrzaj>
    <derivirana_varijabla naziv="DomainObject.Predmet.ProtuStrankaListFormated_1">
      <item>JEL-CER društvo s ograničenom odgovornošću za knjigovodstvene usluge</item>
    </derivirana_varijabla>
  </DomainObject.Predmet.ProtuStrankaListFormated>
  <DomainObject.Predmet.ProtuStrankaListFormatedOIB>
    <izvorni_sadrzaj>
      <item>JEL-CER društvo s ograničenom odgovornošću za knjigovodstvene usluge, OIB 06192323046</item>
    </izvorni_sadrzaj>
    <derivirana_varijabla naziv="DomainObject.Predmet.ProtuStrankaListFormatedOIB_1">
      <item>JEL-CER društvo s ograničenom odgovornošću za knjigovodstvene usluge, OIB 06192323046</item>
    </derivirana_varijabla>
  </DomainObject.Predmet.ProtuStrankaListFormatedOIB>
  <DomainObject.Predmet.ProtuStrankaListFormatedWithAdress>
    <izvorni_sadrzaj>
      <item>JEL-CER društvo s ograničenom odgovornošću za knjigovodstvene usluge, Kralja Petra Krešimira IV 59, 44320 Kutina</item>
    </izvorni_sadrzaj>
    <derivirana_varijabla naziv="DomainObject.Predmet.ProtuStrankaListFormatedWithAdress_1">
      <item>JEL-CER društvo s ograničenom odgovornošću za knjigovodstvene usluge, Kralja Petra Krešimira IV 59, 44320 Kutina</item>
    </derivirana_varijabla>
  </DomainObject.Predmet.ProtuStrankaListFormatedWithAdress>
  <DomainObject.Predmet.ProtuStrankaListFormatedWithAdressOIB>
    <izvorni_sadrzaj>
      <item>JEL-CER društvo s ograničenom odgovornošću za knjigovodstvene usluge, OIB 06192323046, Kralja Petra Krešimira IV 59, 44320 Kutina</item>
    </izvorni_sadrzaj>
    <derivirana_varijabla naziv="DomainObject.Predmet.ProtuStrankaListFormatedWithAdressOIB_1">
      <item>JEL-CER društvo s ograničenom odgovornošću za knjigovodstvene usluge, OIB 06192323046, Kralja Petra Krešimira IV 59, 44320 Kutina</item>
    </derivirana_varijabla>
  </DomainObject.Predmet.ProtuStrankaListFormatedWithAdressOIB>
  <DomainObject.Predmet.ProtuStrankaListNazivFormated>
    <izvorni_sadrzaj>
      <item>JEL-CER društvo s ograničenom odgovornošću za knjigovodstvene usluge</item>
    </izvorni_sadrzaj>
    <derivirana_varijabla naziv="DomainObject.Predmet.ProtuStrankaListNazivFormated_1">
      <item>JEL-CER društvo s ograničenom odgovornošću za knjigovodstvene usluge</item>
    </derivirana_varijabla>
  </DomainObject.Predmet.ProtuStrankaListNazivFormated>
  <DomainObject.Predmet.ProtuStrankaListNazivFormatedOIB>
    <izvorni_sadrzaj>
      <item>JEL-CER društvo s ograničenom odgovornošću za knjigovodstvene usluge, OIB 06192323046</item>
    </izvorni_sadrzaj>
    <derivirana_varijabla naziv="DomainObject.Predmet.ProtuStrankaListNazivFormatedOIB_1">
      <item>JEL-CER društvo s ograničenom odgovornošću za knjigovodstvene usluge, OIB 06192323046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JEL-CER društvo s ograničenom odgovornošću za knjigovodstvene usluge</izvorni_sadrzaj>
    <derivirana_varijabla naziv="DomainObject.Predmet.ProtustrankaIDrugi_1">JEL-CER društvo s ograničenom odgovornošću za knjigovodstvene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JEL-CER društvo s ograničenom odgovornošću za knjigovodstvene usluge, OIB 06192323046, Kralja Petra Krešimira IV 59, 44320 Kutina</izvorni_sadrzaj>
    <derivirana_varijabla naziv="DomainObject.Predmet.ProtustrankaIDrugiAdressOIB_1">JEL-CER društvo s ograničenom odgovornošću za knjigovodstvene usluge, OIB 06192323046, Kralja Petra Krešimira IV 59,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JEL-CER društvo s ograničenom odgovornošću za knjigovodstvene usluge</item>
      <item>FINA Regionalni centar Zagreb</item>
    </izvorni_sadrzaj>
    <derivirana_varijabla naziv="DomainObject.Predmet.SudioniciListNaziv_1">
      <item>JEL-CER društvo s ograničenom odgovornošću za knjigovodstvene usluge</item>
      <item>FINA Regionalni centar Zagreb</item>
    </derivirana_varijabla>
  </DomainObject.Predmet.SudioniciListNaziv>
  <DomainObject.Predmet.SudioniciListAdressOIB>
    <izvorni_sadrzaj>
      <item>JEL-CER društvo s ograničenom odgovornošću za knjigovodstvene usluge, OIB 06192323046, Kralja Petra Krešimira IV 59,44320 Kutina</item>
      <item>FINA Regionalni centar Zagreb, OIB 85821130368, Trg svibanjskih žrtava 1995. br. 1,10000 Zagreb</item>
    </izvorni_sadrzaj>
    <derivirana_varijabla naziv="DomainObject.Predmet.SudioniciListAdressOIB_1">
      <item>JEL-CER društvo s ograničenom odgovornošću za knjigovodstvene usluge, OIB 06192323046, Kralja Petra Krešimira IV 59,44320 Kutina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06192323046</item>
      <item>, OIB 85821130368</item>
    </izvorni_sadrzaj>
    <derivirana_varijabla naziv="DomainObject.Predmet.SudioniciListNazivOIB_1">
      <item>, OIB 06192323046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4A553-0935-4FF4-B7C8-2E1D479BF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3295</properties:Characters>
  <properties:Lines>92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2017-10-20T06:49:00Z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2017-10-20T06:54:00Z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