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39e02" w14:paraId="1b39e02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B3416" w:rsidP="006B3416" w:rsidR="006B3416" w:rsidRPr="006B3416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/>
        </w:rPr>
      </w:pPr>
      <w:r w:rsidRPr="006B3416">
        <w:rPr>
          <w:rFonts w:cs="Times New Roman" w:eastAsia="Times New Roman"/>
          <w:noProof/>
          <w:szCs w:val="20"/>
          <w:lang w:eastAsia="hr-HR"/>
        </w:rPr>
        <w:t xml:space="preserve">                5. St-456/2017-2</w:t>
      </w:r>
    </w:p>
    <w:p w:rsidRDefault="006B3416" w:rsidP="006B3416" w:rsidR="006B3416" w:rsidRPr="006B34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B3416" w:rsidP="006B3416" w:rsidR="006B3416" w:rsidRPr="006B34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B3416" w:rsidP="006B3416" w:rsidR="006B3416" w:rsidRPr="006B34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B3416" w:rsidP="006B3416" w:rsidR="006B3416" w:rsidRPr="006B34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B3416" w:rsidP="006B3416" w:rsidR="006B3416" w:rsidRPr="006B34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B3416" w:rsidP="006B3416" w:rsidR="006B3416" w:rsidRPr="006B34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B3416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6B3416" w:rsidP="006B3416" w:rsidR="006B3416" w:rsidRPr="006B34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6B3416" w:rsidP="006B3416" w:rsidR="006B3416" w:rsidRPr="006B34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B3416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6B3416" w:rsidP="006B3416" w:rsidR="006B3416" w:rsidRPr="006B34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6B3416" w:rsidP="006B3416" w:rsidR="006B3416" w:rsidRPr="006B34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B3416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6B3416">
        <w:rPr>
          <w:rFonts w:cs="Times New Roman" w:eastAsia="Times New Roman"/>
          <w:szCs w:val="20"/>
          <w:lang w:eastAsia="hr-HR"/>
        </w:rPr>
        <w:t>povodom prijedloga Financijske agencije, OIB: 85821130368, RC ZAGREB, Podružnica Zagreb, Zagreb, Trg svibanjskih žrtava 1995. 1, za otvaranje stečajnog postupka nad dužnikom JUTARNJA ZVIJEZDA d.o.o. za trgovinu i usluge, Zagreb, Brezovička Cesta 21, MBS: 080323442, OIB: 78213901206, 12. listopada</w:t>
      </w:r>
      <w:r w:rsidRPr="006B3416">
        <w:rPr>
          <w:rFonts w:cs="Times New Roman" w:eastAsia="Times New Roman"/>
          <w:noProof/>
          <w:szCs w:val="20"/>
          <w:lang w:eastAsia="hr-HR"/>
        </w:rPr>
        <w:t xml:space="preserve"> 2017. </w:t>
      </w:r>
    </w:p>
    <w:p w:rsidRDefault="006B3416" w:rsidP="006B3416" w:rsidR="006B3416" w:rsidRPr="006B34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B3416" w:rsidP="006B3416" w:rsidR="006B3416" w:rsidRPr="006B34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B3416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6B3416" w:rsidP="006B3416" w:rsidR="006B3416" w:rsidRPr="006B34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6B3416" w:rsidP="006B3416" w:rsidR="006B3416" w:rsidRPr="006B34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B3416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JUTARNJA ZVIJEZDA d.o.o. za trgovinu i usluge, Zagreb, Brezovička Cesta 21, MBS: 080323442, OIB: 78213901206.</w:t>
      </w:r>
    </w:p>
    <w:p w:rsidRDefault="006B3416" w:rsidP="006B3416" w:rsidR="006B3416" w:rsidRPr="006B34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B3416" w:rsidP="006B3416" w:rsidR="006B3416" w:rsidRPr="006B34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B3416">
        <w:rPr>
          <w:rFonts w:cs="Times New Roman" w:eastAsia="Times New Roman"/>
          <w:szCs w:val="20"/>
          <w:lang w:eastAsia="hr-HR"/>
        </w:rPr>
        <w:t>II. Saziva se ročište</w:t>
      </w:r>
      <w:r w:rsidRPr="006B3416">
        <w:rPr>
          <w:rFonts w:cs="Times New Roman" w:eastAsia="Times New Roman"/>
          <w:b/>
          <w:szCs w:val="20"/>
          <w:lang w:eastAsia="hr-HR"/>
        </w:rPr>
        <w:t xml:space="preserve"> </w:t>
      </w:r>
      <w:r w:rsidRPr="006B3416">
        <w:rPr>
          <w:rFonts w:cs="Times New Roman" w:eastAsia="Times New Roman"/>
          <w:szCs w:val="20"/>
          <w:lang w:eastAsia="hr-HR"/>
        </w:rPr>
        <w:t xml:space="preserve">radi izjašnjenja o prijedlogu i rasprave o uvjetima za otvaranje stečajnog postupka za dan 3. studenog 2017. u 9,50 sati u ovome sudu u Bjelovaru, Šetalište dr. </w:t>
      </w:r>
      <w:proofErr w:type="spellStart"/>
      <w:r w:rsidRPr="006B3416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6B3416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6B3416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6B3416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6B3416" w:rsidP="006B3416" w:rsidR="006B3416" w:rsidRPr="006B34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B3416" w:rsidP="006B3416" w:rsidR="006B3416" w:rsidRPr="006B341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6B3416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6B3416" w:rsidP="006B3416" w:rsidR="006B3416" w:rsidRPr="006B341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6B3416">
        <w:rPr>
          <w:rFonts w:cs="Times New Roman" w:eastAsia="Times New Roman"/>
          <w:szCs w:val="20"/>
          <w:lang w:eastAsia="hr-HR"/>
        </w:rPr>
        <w:t xml:space="preserve">- zakonski zastupnik dužnika Tomislav </w:t>
      </w:r>
      <w:proofErr w:type="spellStart"/>
      <w:r w:rsidRPr="006B3416">
        <w:rPr>
          <w:rFonts w:cs="Times New Roman" w:eastAsia="Times New Roman"/>
          <w:szCs w:val="20"/>
          <w:lang w:eastAsia="hr-HR"/>
        </w:rPr>
        <w:t>Gorša</w:t>
      </w:r>
      <w:proofErr w:type="spellEnd"/>
      <w:r w:rsidRPr="006B3416">
        <w:rPr>
          <w:rFonts w:cs="Times New Roman" w:eastAsia="Times New Roman"/>
          <w:szCs w:val="20"/>
          <w:lang w:eastAsia="hr-HR"/>
        </w:rPr>
        <w:t xml:space="preserve">. </w:t>
      </w:r>
    </w:p>
    <w:p w:rsidRDefault="006B3416" w:rsidP="006B3416" w:rsidR="006B3416" w:rsidRPr="006B341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6B3416" w:rsidP="006B3416" w:rsidR="006B3416" w:rsidRPr="006B34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B3416">
        <w:rPr>
          <w:rFonts w:cs="Times New Roman" w:eastAsia="Times New Roman"/>
          <w:szCs w:val="20"/>
          <w:lang w:eastAsia="hr-HR"/>
        </w:rPr>
        <w:t xml:space="preserve">III. Nalaže se zakonskom zastupniku dužnika Tomislavu </w:t>
      </w:r>
      <w:proofErr w:type="spellStart"/>
      <w:r w:rsidRPr="006B3416">
        <w:rPr>
          <w:rFonts w:cs="Times New Roman" w:eastAsia="Times New Roman"/>
          <w:szCs w:val="20"/>
          <w:lang w:eastAsia="hr-HR"/>
        </w:rPr>
        <w:t>Gorši</w:t>
      </w:r>
      <w:proofErr w:type="spellEnd"/>
      <w:r w:rsidRPr="006B3416">
        <w:rPr>
          <w:rFonts w:cs="Times New Roman" w:eastAsia="Times New Roman"/>
          <w:szCs w:val="20"/>
          <w:lang w:eastAsia="hr-HR"/>
        </w:rPr>
        <w:t xml:space="preserve">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6B3416" w:rsidP="006B3416" w:rsidR="006B3416" w:rsidRPr="006B34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B3416" w:rsidP="006B3416" w:rsidR="006B3416" w:rsidRPr="006B34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B3416">
        <w:rPr>
          <w:rFonts w:cs="Times New Roman" w:eastAsia="Times New Roman"/>
          <w:szCs w:val="20"/>
          <w:lang w:eastAsia="hr-HR"/>
        </w:rPr>
        <w:t>Obrazloženje</w:t>
      </w:r>
    </w:p>
    <w:p w:rsidRDefault="006B3416" w:rsidP="006B3416" w:rsidR="006B3416" w:rsidRPr="006B34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B3416" w:rsidP="006B3416" w:rsidR="006B3416" w:rsidRPr="006B34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B3416">
        <w:rPr>
          <w:rFonts w:cs="Times New Roman" w:eastAsia="Times New Roman"/>
          <w:noProof/>
          <w:szCs w:val="20"/>
          <w:lang w:eastAsia="hr-HR"/>
        </w:rPr>
        <w:t>Financijska agencija je, na temelju čl.444. st.2. Stečajnog zakona (Narodne novine br. 71/15, dalje: SZ), 11. travnja 2016. Trgovačkom sudu u Zagrebu podnijela prijedlog za otvaranje stečajnog postupka nad dužnikom</w:t>
      </w:r>
      <w:r w:rsidRPr="006B3416">
        <w:rPr>
          <w:rFonts w:cs="Times New Roman" w:eastAsia="Times New Roman"/>
          <w:szCs w:val="20"/>
          <w:lang w:eastAsia="hr-HR"/>
        </w:rPr>
        <w:t xml:space="preserve"> JUTARNJA ZVIJEZDA d.o.o. za trgovinu i usluge, Zagreb, Brezovička Cesta 21. </w:t>
      </w:r>
    </w:p>
    <w:p w:rsidRDefault="006B3416" w:rsidP="006B3416" w:rsidR="006B3416" w:rsidRPr="006B34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B3416">
        <w:rPr>
          <w:rFonts w:cs="Times New Roman" w:eastAsia="Times New Roman"/>
          <w:szCs w:val="20"/>
          <w:lang w:eastAsia="hr-HR"/>
        </w:rPr>
        <w:t xml:space="preserve">U prijedlogu navodi da na dan 1. rujna 2015. dužnik u Očevidniku redoslijeda osnova za plaćanje ima evidentirane neizvršene osnove za plaćanje u neprekinutom razdoblju od 154 dana, u ukupnom iznosu od 116.277,85 kn, u koji iznos je uračunata kamata i naknada </w:t>
      </w:r>
      <w:r w:rsidRPr="006B3416">
        <w:rPr>
          <w:rFonts w:cs="Times New Roman" w:eastAsia="Times New Roman"/>
          <w:szCs w:val="20"/>
          <w:lang w:eastAsia="hr-HR"/>
        </w:rPr>
        <w:lastRenderedPageBreak/>
        <w:t xml:space="preserve">Financijske agencije za provedbu ovrhe na novčanim sredstvima. Prema podacima koje je FINI dostavio Hrvatski zavod za mirovinsko osiguranje </w:t>
      </w:r>
      <w:r w:rsidRPr="006B3416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6B3416" w:rsidP="006B3416" w:rsidR="006B3416" w:rsidRPr="006B34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B3416" w:rsidP="006B3416" w:rsidR="006B3416" w:rsidRPr="006B34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B3416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St-3563/2016 ustupljen je Trgovačkom sudu u Bjelovaru  na daljnji postupak. </w:t>
      </w:r>
    </w:p>
    <w:p w:rsidRDefault="006B3416" w:rsidP="006B3416" w:rsidR="006B3416" w:rsidRPr="006B34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B3416" w:rsidP="006B3416" w:rsidR="006B3416" w:rsidRPr="006B34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B3416">
        <w:rPr>
          <w:rFonts w:cs="Times New Roman" w:eastAsia="Times New Roman"/>
          <w:szCs w:val="20"/>
          <w:lang w:eastAsia="hr-HR"/>
        </w:rPr>
        <w:t xml:space="preserve">Sukladno čl.444. st.2. SZ-a Financijska agencija je bila dužna podnijeti prijedlog za otvaranje stečajnog postupka budući da je dužnik u Očevidniku neizvršenih osnova za plaćanje na dan 1. rujna 2015. imao evidentirane neizvršene osnove za plaćanje u neprekinutom razdoblju od 154 dana, u ukupnom iznosu od </w:t>
      </w:r>
      <w:bookmarkStart w:name="_GoBack" w:id="0"/>
      <w:bookmarkEnd w:id="0"/>
      <w:r w:rsidRPr="006B3416">
        <w:rPr>
          <w:rFonts w:cs="Times New Roman" w:eastAsia="Times New Roman"/>
          <w:szCs w:val="20"/>
          <w:lang w:eastAsia="hr-HR"/>
        </w:rPr>
        <w:t>116.277,85 kn i 1 zaposlenog.</w:t>
      </w:r>
    </w:p>
    <w:p w:rsidRDefault="006B3416" w:rsidP="006B3416" w:rsidR="006B3416" w:rsidRPr="006B34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B3416" w:rsidP="006B3416" w:rsidR="006B3416" w:rsidRPr="006B34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B3416">
        <w:rPr>
          <w:rFonts w:cs="Times New Roman" w:eastAsia="Times New Roman"/>
          <w:szCs w:val="20"/>
          <w:lang w:eastAsia="hr-HR"/>
        </w:rP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6B3416" w:rsidP="006B3416" w:rsidR="006B3416" w:rsidRPr="006B34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B3416" w:rsidP="006B3416" w:rsidR="006B3416" w:rsidRPr="006B34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B3416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6B3416" w:rsidP="006B3416" w:rsidR="006B3416" w:rsidRPr="006B34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6B3416" w:rsidP="006B3416" w:rsidR="006B3416" w:rsidRPr="006B341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B3416">
        <w:rPr>
          <w:rFonts w:cs="Times New Roman" w:eastAsia="Times New Roman"/>
          <w:szCs w:val="20"/>
          <w:lang w:eastAsia="hr-HR"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 </w:t>
      </w:r>
    </w:p>
    <w:p w:rsidRDefault="006B3416" w:rsidP="006B3416" w:rsidR="006B3416" w:rsidRPr="006B34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B3416" w:rsidP="006B3416" w:rsidR="006B3416" w:rsidRPr="006B341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B3416">
        <w:rPr>
          <w:rFonts w:cs="Times New Roman" w:eastAsia="Times New Roman"/>
          <w:szCs w:val="20"/>
          <w:lang w:eastAsia="hr-HR"/>
        </w:rPr>
        <w:t>U Bjelovaru, 12. listopada</w:t>
      </w:r>
      <w:r w:rsidRPr="006B3416">
        <w:rPr>
          <w:rFonts w:cs="Times New Roman" w:eastAsia="Times New Roman"/>
          <w:noProof/>
          <w:szCs w:val="20"/>
          <w:lang w:eastAsia="hr-HR"/>
        </w:rPr>
        <w:t xml:space="preserve"> 2017.</w:t>
      </w:r>
    </w:p>
    <w:p w:rsidRDefault="006B3416" w:rsidP="006B3416" w:rsidR="006B3416" w:rsidRPr="006B34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B3416" w:rsidP="006B3416" w:rsidR="006B3416" w:rsidRPr="006B3416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6B3416">
        <w:rPr>
          <w:rFonts w:cs="Times New Roman" w:eastAsia="Times New Roman"/>
          <w:szCs w:val="20"/>
          <w:lang w:eastAsia="hr-HR"/>
        </w:rPr>
        <w:t>STEČAJNI SUDAC</w:t>
      </w:r>
    </w:p>
    <w:p w:rsidRDefault="006B3416" w:rsidP="006B3416" w:rsidR="006B3416" w:rsidRPr="006B34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B341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6B3416" w:rsidP="006B3416" w:rsidR="006B3416" w:rsidRPr="006B34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B3416" w:rsidP="006B3416" w:rsidR="006B3416" w:rsidRPr="006B341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6B3416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6B3416" w:rsidP="006B3416" w:rsidR="006B3416" w:rsidRPr="006B341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6B3416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6B3416" w:rsidP="006B3416" w:rsidR="006B3416" w:rsidRPr="006B3416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6B3416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6B3416" w:rsidP="006B3416" w:rsidR="006B3416" w:rsidRPr="006B34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B3416" w:rsidP="006B3416" w:rsidR="006B3416" w:rsidRPr="006B34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B3416" w:rsidP="006B3416" w:rsidR="006B3416" w:rsidRPr="006B34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B3416" w:rsidP="006B3416" w:rsidR="006B3416" w:rsidRPr="006B341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B3416" w:rsidP="006B3416" w:rsidR="006B3416" w:rsidRPr="006B34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B3416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6B3416" w:rsidP="006B3416" w:rsidR="006B3416" w:rsidRPr="006B3416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3416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163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St-456/2017-2</izvorni_sadrzaj>
    <derivirana_varijabla naziv="DomainObject.Oznaka_1">St-456/2017-2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St-456/2017</izvorni_sadrzaj>
    <derivirana_varijabla naziv="DomainObject.Predmet.OznakaBroj_1">St-456/2017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JUTARNJA ZVIJEZDA d.o.o. zastupanog po punomoćniku Tomislav Gorša</izvorni_sadrzaj>
    <derivirana_varijabla naziv="DomainObject.Predmet.ProtustrankaFormated_1">  JUTARNJA ZVIJEZDA d.o.o. zastupanog po punomoćniku Tomislav Gorša</derivirana_varijabla>
  </DomainObject.Predmet.ProtustrankaFormated>
  <DomainObject.Predmet.ProtustrankaFormatedOIB>
    <izvorni_sadrzaj>  JUTARNJA ZVIJEZDA d.o.o., OIB 78213901206 zastupanog po punomoćniku Tomislav Gorša</izvorni_sadrzaj>
    <derivirana_varijabla naziv="DomainObject.Predmet.ProtustrankaFormatedOIB_1">  JUTARNJA ZVIJEZDA d.o.o., OIB 78213901206 zastupanog po punomoćniku Tomislav Gorša</derivirana_varijabla>
  </DomainObject.Predmet.ProtustrankaFormatedOIB>
  <DomainObject.Predmet.ProtustrankaFormatedWithAdress>
    <izvorni_sadrzaj> JUTARNJA ZVIJEZDA d.o.o., Brezovička Cesta 21, 10000 Zagreb zastupanog po punomoćniku Tomislav Gorša</izvorni_sadrzaj>
    <derivirana_varijabla naziv="DomainObject.Predmet.ProtustrankaFormatedWithAdress_1"> JUTARNJA ZVIJEZDA d.o.o., Brezovička Cesta 21, 10000 Zagreb zastupanog po punomoćniku Tomislav Gorša</derivirana_varijabla>
  </DomainObject.Predmet.ProtustrankaFormatedWithAdress>
  <DomainObject.Predmet.ProtustrankaFormatedWithAdressOIB>
    <izvorni_sadrzaj> JUTARNJA ZVIJEZDA d.o.o., OIB 78213901206, Brezovička Cesta 21, 10000 Zagreb zastupanog po punomoćniku Tomislav Gorša</izvorni_sadrzaj>
    <derivirana_varijabla naziv="DomainObject.Predmet.ProtustrankaFormatedWithAdressOIB_1"> JUTARNJA ZVIJEZDA d.o.o., OIB 78213901206, Brezovička Cesta 21, 10000 Zagreb zastupanog po punomoćniku Tomislav Gorša</derivirana_varijabla>
  </DomainObject.Predmet.ProtustrankaFormatedWithAdressOIB>
  <DomainObject.Predmet.ProtustrankaWithAdress>
    <izvorni_sadrzaj>JUTARNJA ZVIJEZDA d.o.o. Brezovička Cesta 21, 10000 Zagreb</izvorni_sadrzaj>
    <derivirana_varijabla naziv="DomainObject.Predmet.ProtustrankaWithAdress_1">JUTARNJA ZVIJEZDA d.o.o. Brezovička Cesta 21, 10000 Zagreb</derivirana_varijabla>
  </DomainObject.Predmet.ProtustrankaWithAdress>
  <DomainObject.Predmet.ProtustrankaWithAdressOIB>
    <izvorni_sadrzaj>JUTARNJA ZVIJEZDA d.o.o., OIB 78213901206, Brezovička Cesta 21, 10000 Zagreb</izvorni_sadrzaj>
    <derivirana_varijabla naziv="DomainObject.Predmet.ProtustrankaWithAdressOIB_1">JUTARNJA ZVIJEZDA d.o.o., OIB 78213901206, Brezovička Cesta 21, 10000 Zagreb</derivirana_varijabla>
  </DomainObject.Predmet.ProtustrankaWithAdressOIB>
  <DomainObject.Predmet.ProtustrankaNazivFormated>
    <izvorni_sadrzaj>JUTARNJA ZVIJEZDA d.o.o.</izvorni_sadrzaj>
    <derivirana_varijabla naziv="DomainObject.Predmet.ProtustrankaNazivFormated_1">JUTARNJA ZVIJEZDA d.o.o.</derivirana_varijabla>
  </DomainObject.Predmet.ProtustrankaNazivFormated>
  <DomainObject.Predmet.ProtustrankaNazivFormatedOIB>
    <izvorni_sadrzaj>JUTARNJA ZVIJEZDA d.o.o., OIB 78213901206</izvorni_sadrzaj>
    <derivirana_varijabla naziv="DomainObject.Predmet.ProtustrankaNazivFormatedOIB_1">JUTARNJA ZVIJEZDA d.o.o., OIB 78213901206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JUTARNJA ZVIJEZDA d.o.o. zastupanog po punomoćniku Tomislav Gorša</item>
    </izvorni_sadrzaj>
    <derivirana_varijabla naziv="DomainObject.Predmet.ProtuStrankaListFormated_1">
      <item>JUTARNJA ZVIJEZDA d.o.o. zastupanog po punomoćniku Tomislav Gorša</item>
    </derivirana_varijabla>
  </DomainObject.Predmet.ProtuStrankaListFormated>
  <DomainObject.Predmet.ProtuStrankaListFormatedOIB>
    <izvorni_sadrzaj>
      <item>JUTARNJA ZVIJEZDA d.o.o., OIB 78213901206 zastupanog po punomoćniku Tomislav Gorša</item>
    </izvorni_sadrzaj>
    <derivirana_varijabla naziv="DomainObject.Predmet.ProtuStrankaListFormatedOIB_1">
      <item>JUTARNJA ZVIJEZDA d.o.o., OIB 78213901206 zastupanog po punomoćniku Tomislav Gorša</item>
    </derivirana_varijabla>
  </DomainObject.Predmet.ProtuStrankaListFormatedOIB>
  <DomainObject.Predmet.ProtuStrankaListFormatedWithAdress>
    <izvorni_sadrzaj>
      <item>JUTARNJA ZVIJEZDA d.o.o., Brezovička Cesta 21, 10000 Zagreb zastupanog po punomoćniku Tomislav Gorša</item>
    </izvorni_sadrzaj>
    <derivirana_varijabla naziv="DomainObject.Predmet.ProtuStrankaListFormatedWithAdress_1">
      <item>JUTARNJA ZVIJEZDA d.o.o., Brezovička Cesta 21, 10000 Zagreb zastupanog po punomoćniku Tomislav Gorša</item>
    </derivirana_varijabla>
  </DomainObject.Predmet.ProtuStrankaListFormatedWithAdress>
  <DomainObject.Predmet.ProtuStrankaListFormatedWithAdressOIB>
    <izvorni_sadrzaj>
      <item>JUTARNJA ZVIJEZDA d.o.o., OIB 78213901206, Brezovička Cesta 21, 10000 Zagreb zastupanog po punomoćniku Tomislav Gorša</item>
    </izvorni_sadrzaj>
    <derivirana_varijabla naziv="DomainObject.Predmet.ProtuStrankaListFormatedWithAdressOIB_1">
      <item>JUTARNJA ZVIJEZDA d.o.o., OIB 78213901206, Brezovička Cesta 21, 10000 Zagreb zastupanog po punomoćniku Tomislav Gorša</item>
    </derivirana_varijabla>
  </DomainObject.Predmet.ProtuStrankaListFormatedWithAdressOIB>
  <DomainObject.Predmet.ProtuStrankaListNazivFormated>
    <izvorni_sadrzaj>
      <item>JUTARNJA ZVIJEZDA d.o.o.</item>
    </izvorni_sadrzaj>
    <derivirana_varijabla naziv="DomainObject.Predmet.ProtuStrankaListNazivFormated_1">
      <item>JUTARNJA ZVIJEZDA d.o.o.</item>
    </derivirana_varijabla>
  </DomainObject.Predmet.ProtuStrankaListNazivFormated>
  <DomainObject.Predmet.ProtuStrankaListNazivFormatedOIB>
    <izvorni_sadrzaj>
      <item>JUTARNJA ZVIJEZDA d.o.o., OIB 78213901206</item>
    </izvorni_sadrzaj>
    <derivirana_varijabla naziv="DomainObject.Predmet.ProtuStrankaListNazivFormatedOIB_1">
      <item>JUTARNJA ZVIJEZDA d.o.o., OIB 78213901206</item>
    </derivirana_varijabla>
  </DomainObject.Predmet.ProtuStrankaListNazivFormatedOIB>
  <DomainObject.Predmet.OstaliListFormated>
    <izvorni_sadrzaj>
      <item>Tomislav Gorša punomoćnik sudionika u postupku JUTARNJA ZVIJEZDA d.o.o.</item>
    </izvorni_sadrzaj>
    <derivirana_varijabla naziv="DomainObject.Predmet.OstaliListFormated_1">
      <item>Tomislav Gorša punomoćnik sudionika u postupku JUTARNJA ZVIJEZDA d.o.o.</item>
    </derivirana_varijabla>
  </DomainObject.Predmet.OstaliListFormated>
  <DomainObject.Predmet.OstaliListFormatedOIB>
    <izvorni_sadrzaj>
      <item>Tomislav Gorša, OIB 12241735152 punomoćnik sudionika u postupku JUTARNJA ZVIJEZDA d.o.o.</item>
    </izvorni_sadrzaj>
    <derivirana_varijabla naziv="DomainObject.Predmet.OstaliListFormatedOIB_1">
      <item>Tomislav Gorša, OIB 12241735152 punomoćnik sudionika u postupku JUTARNJA ZVIJEZDA d.o.o.</item>
    </derivirana_varijabla>
  </DomainObject.Predmet.OstaliListFormatedOIB>
  <DomainObject.Predmet.OstaliListFormatedWithAdress>
    <izvorni_sadrzaj>
      <item>Tomislav Gorša, Brezovička cesta 26, 10000 Zagreb punomoćnik sudionika u postupku JUTARNJA ZVIJEZDA d.o.o.</item>
    </izvorni_sadrzaj>
    <derivirana_varijabla naziv="DomainObject.Predmet.OstaliListFormatedWithAdress_1">
      <item>Tomislav Gorša, Brezovička cesta 26, 10000 Zagreb punomoćnik sudionika u postupku JUTARNJA ZVIJEZDA d.o.o.</item>
    </derivirana_varijabla>
  </DomainObject.Predmet.OstaliListFormatedWithAdress>
  <DomainObject.Predmet.OstaliListFormatedWithAdressOIB>
    <izvorni_sadrzaj>
      <item>Tomislav Gorša, OIB 12241735152, Brezovička cesta 26, 10000 Zagreb punomoćnik sudionika u postupku JUTARNJA ZVIJEZDA d.o.o.</item>
    </izvorni_sadrzaj>
    <derivirana_varijabla naziv="DomainObject.Predmet.OstaliListFormatedWithAdressOIB_1">
      <item>Tomislav Gorša, OIB 12241735152, Brezovička cesta 26, 10000 Zagreb punomoćnik sudionika u postupku JUTARNJA ZVIJEZDA d.o.o.</item>
    </derivirana_varijabla>
  </DomainObject.Predmet.OstaliListFormatedWithAdressOIB>
  <DomainObject.Predmet.OstaliListNazivFormated>
    <izvorni_sadrzaj>
      <item>Tomislav Gorša</item>
    </izvorni_sadrzaj>
    <derivirana_varijabla naziv="DomainObject.Predmet.OstaliListNazivFormated_1">
      <item>Tomislav Gorša</item>
    </derivirana_varijabla>
  </DomainObject.Predmet.OstaliListNazivFormated>
  <DomainObject.Predmet.OstaliListNazivFormatedOIB>
    <izvorni_sadrzaj>
      <item>Tomislav Gorša, OIB 12241735152</item>
    </izvorni_sadrzaj>
    <derivirana_varijabla naziv="DomainObject.Predmet.OstaliListNazivFormatedOIB_1">
      <item>Tomislav Gorša, OIB 12241735152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>St-456/2017-2</izvorni_sadrzaj>
    <derivirana_varijabla naziv="DomainObject.PoslovniBrojDokumenta_1">St-456/2017-2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JUTARNJA ZVIJEZDA d.o.o.</izvorni_sadrzaj>
    <derivirana_varijabla naziv="DomainObject.Predmet.ProtustrankaIDrugi_1">JUTARNJA ZVIJEZDA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JUTARNJA ZVIJEZDA d.o.o., OIB 78213901206, Brezovička Cesta 21, 10000 Zagreb</izvorni_sadrzaj>
    <derivirana_varijabla naziv="DomainObject.Predmet.ProtustrankaIDrugiAdressOIB_1">JUTARNJA ZVIJEZDA d.o.o., OIB 78213901206, Brezovička Cesta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JUTARNJA ZVIJEZDA d.o.o.</item>
      <item>FINA Regionalni centar Zagreb</item>
      <item>Tomislav Gorša</item>
    </izvorni_sadrzaj>
    <derivirana_varijabla naziv="DomainObject.Predmet.SudioniciListNaziv_1">
      <item>JUTARNJA ZVIJEZDA d.o.o.</item>
      <item>FINA Regionalni centar Zagreb</item>
      <item>Tomislav Gorša</item>
    </derivirana_varijabla>
  </DomainObject.Predmet.SudioniciListNaziv>
  <DomainObject.Predmet.SudioniciListAdressOIB>
    <izvorni_sadrzaj>
      <item>JUTARNJA ZVIJEZDA d.o.o., OIB 78213901206, Brezovička Cesta 21,10000 Zagreb</item>
      <item>FINA Regionalni centar Zagreb, OIB 85821130368, Trg svibanjskih žrtava 1995. br. 1,10000 Zagreb</item>
      <item>Tomislav Gorša, OIB 12241735152, Brezovička cesta 26,10000 Zagreb</item>
    </izvorni_sadrzaj>
    <derivirana_varijabla naziv="DomainObject.Predmet.SudioniciListAdressOIB_1">
      <item>JUTARNJA ZVIJEZDA d.o.o., OIB 78213901206, Brezovička Cesta 21,10000 Zagreb</item>
      <item>FINA Regionalni centar Zagreb, OIB 85821130368, Trg svibanjskih žrtava 1995. br. 1,10000 Zagreb</item>
      <item>Tomislav Gorša, OIB 12241735152, Brezovička cesta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2AC541-50C9-42F6-9A1B-2A7571C7B6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579</properties:Words>
  <properties:Characters>3234</properties:Characters>
  <properties:Lines>88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2017-10-12T12:52:00Z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St-456/2017-2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