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e03a" w14:paraId="d5ce03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8851B2">
        <w:t>1943</w:t>
      </w:r>
      <w:r w:rsidR="001101D0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1D0">
        <w:t>02</w:t>
      </w:r>
      <w:r w:rsidR="00AC4528">
        <w:t>.</w:t>
      </w:r>
      <w:r w:rsidR="001101D0">
        <w:t>listopad</w:t>
      </w:r>
      <w:r w:rsidR="00AC4528">
        <w:t>a</w:t>
      </w:r>
      <w:r w:rsidR="001101D0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8851B2">
        <w:t xml:space="preserve">TANJA TRAVEL d.o.o., Ilica 174, Zagreb </w:t>
      </w:r>
      <w:r w:rsidR="008C3477">
        <w:t>(</w:t>
      </w:r>
      <w:r w:rsidR="008851B2">
        <w:t>OIB:48959113188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8851B2">
        <w:t>264.868,86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101D0">
        <w:t>02.listopad</w:t>
      </w:r>
      <w:r w:rsidR="008155EE">
        <w:t>a</w:t>
      </w:r>
      <w:r w:rsidR="001101D0">
        <w:t xml:space="preserve"> 2017</w:t>
      </w:r>
      <w:r w:rsidR="00590AEF">
        <w:t>.</w:t>
      </w:r>
    </w:p>
    <w:p w:rsidRDefault="00325398" w:rsidP="008E0F14" w:rsidR="008E0F14">
      <w:pPr>
        <w:pStyle w:val="Bezproreda"/>
        <w:jc w:val="right"/>
      </w:pPr>
      <w:r>
        <w:t xml:space="preserve">        </w:t>
      </w:r>
      <w:r w:rsidR="008E0F14">
        <w:t xml:space="preserve">  Sudac:</w:t>
      </w:r>
    </w:p>
    <w:p w:rsidRDefault="008E0F14" w:rsidP="008E0F14" w:rsidR="008E0F14">
      <w:pPr>
        <w:pStyle w:val="Bezproreda"/>
        <w:jc w:val="right"/>
      </w:pPr>
      <w:r>
        <w:t>Romina Markovinović,v.r.</w:t>
      </w:r>
    </w:p>
    <w:p w:rsidRDefault="008E0F14" w:rsidP="008E0F14" w:rsidR="008E0F14">
      <w:pPr>
        <w:pStyle w:val="Bezproreda"/>
      </w:pPr>
    </w:p>
    <w:p w:rsidRDefault="008E0F14" w:rsidP="008E0F14" w:rsidR="008E0F14">
      <w:pPr>
        <w:pStyle w:val="Bezproreda"/>
        <w:tabs>
          <w:tab w:pos="6900" w:val="left"/>
        </w:tabs>
      </w:pPr>
      <w:r>
        <w:tab/>
        <w:t>Za točnost opravka:</w:t>
      </w:r>
      <w:r>
        <w:tab/>
        <w:t xml:space="preserve">Marina </w:t>
      </w:r>
      <w:proofErr w:type="spellStart"/>
      <w:r>
        <w:t>Ulamec</w:t>
      </w:r>
      <w:proofErr w:type="spellEnd"/>
    </w:p>
    <w:p w:rsidRDefault="00E46BE6" w:rsidP="008E0F14" w:rsidR="00E46BE6" w:rsidRPr="00E46BE6">
      <w:pPr>
        <w:jc w:val="right"/>
      </w:pP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823" w:rsidR="00790823">
      <w:r>
        <w:separator/>
      </w:r>
    </w:p>
  </w:endnote>
  <w:endnote w:id="0" w:type="continuationSeparator">
    <w:p w:rsidRDefault="00790823" w:rsidR="00790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823" w:rsidR="00790823">
      <w:r>
        <w:separator/>
      </w:r>
    </w:p>
  </w:footnote>
  <w:footnote w:id="0" w:type="continuationSeparator">
    <w:p w:rsidRDefault="00790823" w:rsidR="007908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1042"/>
    <w:rsid w:val="000F2630"/>
    <w:rsid w:val="001101D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0067B"/>
    <w:rsid w:val="00315F86"/>
    <w:rsid w:val="00320149"/>
    <w:rsid w:val="00325398"/>
    <w:rsid w:val="0038246E"/>
    <w:rsid w:val="003D35F9"/>
    <w:rsid w:val="003E3A15"/>
    <w:rsid w:val="00413F4C"/>
    <w:rsid w:val="00450EA9"/>
    <w:rsid w:val="0046155D"/>
    <w:rsid w:val="00464EA3"/>
    <w:rsid w:val="00465979"/>
    <w:rsid w:val="00497098"/>
    <w:rsid w:val="004B337A"/>
    <w:rsid w:val="004F31BE"/>
    <w:rsid w:val="004F3962"/>
    <w:rsid w:val="005255E4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6C2F7B"/>
    <w:rsid w:val="00745DB1"/>
    <w:rsid w:val="00790823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851B2"/>
    <w:rsid w:val="008A67D0"/>
    <w:rsid w:val="008C0E32"/>
    <w:rsid w:val="008C3477"/>
    <w:rsid w:val="008D21E6"/>
    <w:rsid w:val="008E0F14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06CC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0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F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F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F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F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E0F14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0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F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F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F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F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E0F14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50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1943</izvorni_sadrzaj>
    <derivirana_varijabla naziv="DomainObject.Predmet.Broj_1">1943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St-1943/2017</izvorni_sadrzaj>
    <derivirana_varijabla naziv="DomainObject.Predmet.OznakaBroj_1">St-1943/2017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TANJA TRAVEL d.o.o. zastupanog po punomoćniku Tanja Hajdinović Krejačić</izvorni_sadrzaj>
    <derivirana_varijabla naziv="DomainObject.Predmet.ProtustrankaFormated_1">  TANJA TRAVEL d.o.o. zastupanog po punomoćniku Tanja Hajdinović Krejačić</derivirana_varijabla>
  </DomainObject.Predmet.ProtustrankaFormated>
  <DomainObject.Predmet.ProtustrankaFormatedOIB>
    <izvorni_sadrzaj>  TANJA TRAVEL d.o.o., OIB 48959113188 zastupanog po punomoćniku Tanja Hajdinović Krejačić</izvorni_sadrzaj>
    <derivirana_varijabla naziv="DomainObject.Predmet.ProtustrankaFormatedOIB_1">  TANJA TRAVEL d.o.o., OIB 48959113188 zastupanog po punomoćniku Tanja Hajdinović Krejačić</derivirana_varijabla>
  </DomainObject.Predmet.ProtustrankaFormatedOIB>
  <DomainObject.Predmet.ProtustrankaFormatedWithAdress>
    <izvorni_sadrzaj> TANJA TRAVEL d.o.o., Ilica 174, 10000 Zagreb zastupanog po punomoćniku Tanja Hajdinović Krejačić</izvorni_sadrzaj>
    <derivirana_varijabla naziv="DomainObject.Predmet.ProtustrankaFormatedWithAdress_1"> TANJA TRAVEL d.o.o., Ilica 174, 10000 Zagreb zastupanog po punomoćniku Tanja Hajdinović Krejačić</derivirana_varijabla>
  </DomainObject.Predmet.ProtustrankaFormatedWithAdress>
  <DomainObject.Predmet.ProtustrankaFormatedWithAdressOIB>
    <izvorni_sadrzaj> TANJA TRAVEL d.o.o., OIB 48959113188, Ilica 174, 10000 Zagreb zastupanog po punomoćniku Tanja Hajdinović Krejačić</izvorni_sadrzaj>
    <derivirana_varijabla naziv="DomainObject.Predmet.ProtustrankaFormatedWithAdressOIB_1"> TANJA TRAVEL d.o.o., OIB 48959113188, Ilica 174, 10000 Zagreb zastupanog po punomoćniku Tanja Hajdinović Krejačić</derivirana_varijabla>
  </DomainObject.Predmet.ProtustrankaFormatedWithAdressOIB>
  <DomainObject.Predmet.ProtustrankaWithAdress>
    <izvorni_sadrzaj>TANJA TRAVEL d.o.o. Ilica 174, 10000 Zagreb</izvorni_sadrzaj>
    <derivirana_varijabla naziv="DomainObject.Predmet.ProtustrankaWithAdress_1">TANJA TRAVEL d.o.o. Ilica 174, 10000 Zagreb</derivirana_varijabla>
  </DomainObject.Predmet.ProtustrankaWithAdress>
  <DomainObject.Predmet.ProtustrankaWithAdressOIB>
    <izvorni_sadrzaj>TANJA TRAVEL d.o.o., OIB 48959113188, Ilica 174, 10000 Zagreb</izvorni_sadrzaj>
    <derivirana_varijabla naziv="DomainObject.Predmet.ProtustrankaWithAdressOIB_1">TANJA TRAVEL d.o.o., OIB 48959113188, Ilica 174, 10000 Zagreb</derivirana_varijabla>
  </DomainObject.Predmet.ProtustrankaWithAdressOIB>
  <DomainObject.Predmet.ProtustrankaNazivFormated>
    <izvorni_sadrzaj>TANJA TRAVEL d.o.o.</izvorni_sadrzaj>
    <derivirana_varijabla naziv="DomainObject.Predmet.ProtustrankaNazivFormated_1">TANJA TRAVEL d.o.o.</derivirana_varijabla>
  </DomainObject.Predmet.ProtustrankaNazivFormated>
  <DomainObject.Predmet.ProtustrankaNazivFormatedOIB>
    <izvorni_sadrzaj>TANJA TRAVEL d.o.o., OIB 48959113188</izvorni_sadrzaj>
    <derivirana_varijabla naziv="DomainObject.Predmet.ProtustrankaNazivFormatedOIB_1">TANJA TRAVEL d.o.o., OIB 48959113188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TANJA TRAVEL d.o.o. zastupanog po punomoćniku Tanja Hajdinović Krejačić</item>
    </izvorni_sadrzaj>
    <derivirana_varijabla naziv="DomainObject.Predmet.ProtuStrankaListFormated_1">
      <item>TANJA TRAVEL d.o.o. zastupanog po punomoćniku Tanja Hajdinović Krejačić</item>
    </derivirana_varijabla>
  </DomainObject.Predmet.ProtuStrankaListFormated>
  <DomainObject.Predmet.ProtuStrankaListFormatedOIB>
    <izvorni_sadrzaj>
      <item>TANJA TRAVEL d.o.o., OIB 48959113188 zastupanog po punomoćniku Tanja Hajdinović Krejačić</item>
    </izvorni_sadrzaj>
    <derivirana_varijabla naziv="DomainObject.Predmet.ProtuStrankaListFormatedOIB_1">
      <item>TANJA TRAVEL d.o.o., OIB 48959113188 zastupanog po punomoćniku Tanja Hajdinović Krejačić</item>
    </derivirana_varijabla>
  </DomainObject.Predmet.ProtuStrankaListFormatedOIB>
  <DomainObject.Predmet.ProtuStrankaListFormatedWithAdress>
    <izvorni_sadrzaj>
      <item>TANJA TRAVEL d.o.o., Ilica 174, 10000 Zagreb zastupanog po punomoćniku Tanja Hajdinović Krejačić</item>
    </izvorni_sadrzaj>
    <derivirana_varijabla naziv="DomainObject.Predmet.ProtuStrankaListFormatedWithAdress_1">
      <item>TANJA TRAVEL d.o.o., Ilica 174, 10000 Zagreb zastupanog po punomoćniku Tanja Hajdinović Krejačić</item>
    </derivirana_varijabla>
  </DomainObject.Predmet.ProtuStrankaListFormatedWithAdress>
  <DomainObject.Predmet.ProtuStrankaListFormatedWithAdressOIB>
    <izvorni_sadrzaj>
      <item>TANJA TRAVEL d.o.o., OIB 48959113188, Ilica 174, 10000 Zagreb zastupanog po punomoćniku Tanja Hajdinović Krejačić</item>
    </izvorni_sadrzaj>
    <derivirana_varijabla naziv="DomainObject.Predmet.ProtuStrankaListFormatedWithAdressOIB_1">
      <item>TANJA TRAVEL d.o.o., OIB 48959113188, Ilica 174, 10000 Zagreb zastupanog po punomoćniku Tanja Hajdinović Krejačić</item>
    </derivirana_varijabla>
  </DomainObject.Predmet.ProtuStrankaListFormatedWithAdressOIB>
  <DomainObject.Predmet.ProtuStrankaListNazivFormated>
    <izvorni_sadrzaj>
      <item>TANJA TRAVEL d.o.o.</item>
    </izvorni_sadrzaj>
    <derivirana_varijabla naziv="DomainObject.Predmet.ProtuStrankaListNazivFormated_1">
      <item>TANJA TRAVEL d.o.o.</item>
    </derivirana_varijabla>
  </DomainObject.Predmet.ProtuStrankaListNazivFormated>
  <DomainObject.Predmet.ProtuStrankaListNazivFormatedOIB>
    <izvorni_sadrzaj>
      <item>TANJA TRAVEL d.o.o., OIB 48959113188</item>
    </izvorni_sadrzaj>
    <derivirana_varijabla naziv="DomainObject.Predmet.ProtuStrankaListNazivFormatedOIB_1">
      <item>TANJA TRAVEL d.o.o., OIB 48959113188</item>
    </derivirana_varijabla>
  </DomainObject.Predmet.ProtuStrankaListNazivFormatedOIB>
  <DomainObject.Predmet.OstaliListFormated>
    <izvorni_sadrzaj>
      <item>Tanja Hajdinović Krejačić punomoćnik sudionika u postupku TANJA TRAVEL d.o.o.</item>
    </izvorni_sadrzaj>
    <derivirana_varijabla naziv="DomainObject.Predmet.OstaliListFormated_1">
      <item>Tanja Hajdinović Krejačić punomoćnik sudionika u postupku TANJA TRAVEL d.o.o.</item>
    </derivirana_varijabla>
  </DomainObject.Predmet.OstaliListFormated>
  <DomainObject.Predmet.OstaliListFormatedOIB>
    <izvorni_sadrzaj>
      <item>Tanja Hajdinović Krejačić, OIB 83685902060 punomoćnik sudionika u postupku TANJA TRAVEL d.o.o.</item>
    </izvorni_sadrzaj>
    <derivirana_varijabla naziv="DomainObject.Predmet.OstaliListFormatedOIB_1">
      <item>Tanja Hajdinović Krejačić, OIB 83685902060 punomoćnik sudionika u postupku TANJA TRAVEL d.o.o.</item>
    </derivirana_varijabla>
  </DomainObject.Predmet.OstaliListFormatedOIB>
  <DomainObject.Predmet.OstaliListFormatedWithAdress>
    <izvorni_sadrzaj>
      <item>Tanja Hajdinović Krejačić, Tratinska 36, 10000 Zagreb punomoćnik sudionika u postupku TANJA TRAVEL d.o.o.</item>
    </izvorni_sadrzaj>
    <derivirana_varijabla naziv="DomainObject.Predmet.OstaliListFormatedWithAdress_1">
      <item>Tanja Hajdinović Krejačić, Tratinska 36, 10000 Zagreb punomoćnik sudionika u postupku TANJA TRAVEL d.o.o.</item>
    </derivirana_varijabla>
  </DomainObject.Predmet.OstaliListFormatedWithAdress>
  <DomainObject.Predmet.OstaliListFormatedWithAdressOIB>
    <izvorni_sadrzaj>
      <item>Tanja Hajdinović Krejačić, OIB 83685902060, Tratinska 36, 10000 Zagreb punomoćnik sudionika u postupku TANJA TRAVEL d.o.o.</item>
    </izvorni_sadrzaj>
    <derivirana_varijabla naziv="DomainObject.Predmet.OstaliListFormatedWithAdressOIB_1">
      <item>Tanja Hajdinović Krejačić, OIB 83685902060, Tratinska 36, 10000 Zagreb punomoćnik sudionika u postupku TANJA TRAVEL d.o.o.</item>
    </derivirana_varijabla>
  </DomainObject.Predmet.OstaliListFormatedWithAdressOIB>
  <DomainObject.Predmet.OstaliListNazivFormated>
    <izvorni_sadrzaj>
      <item>Tanja Hajdinović Krejačić</item>
    </izvorni_sadrzaj>
    <derivirana_varijabla naziv="DomainObject.Predmet.OstaliListNazivFormated_1">
      <item>Tanja Hajdinović Krejačić</item>
    </derivirana_varijabla>
  </DomainObject.Predmet.OstaliListNazivFormated>
  <DomainObject.Predmet.OstaliListNazivFormatedOIB>
    <izvorni_sadrzaj>
      <item>Tanja Hajdinović Krejačić, OIB 83685902060</item>
    </izvorni_sadrzaj>
    <derivirana_varijabla naziv="DomainObject.Predmet.OstaliListNazivFormatedOIB_1">
      <item>Tanja Hajdinović Krejačić, OIB 83685902060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TANJA TRAVEL d.o.o.</izvorni_sadrzaj>
    <derivirana_varijabla naziv="DomainObject.Predmet.ProtustrankaIDrugi_1">TANJA TRAVEL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TANJA TRAVEL d.o.o., OIB 48959113188, Ilica 174, 10000 Zagreb</izvorni_sadrzaj>
    <derivirana_varijabla naziv="DomainObject.Predmet.ProtustrankaIDrugiAdressOIB_1">TANJA TRAVEL d.o.o., OIB 48959113188, Ilica 174,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TANJA TRAVEL d.o.o.</item>
      <item>Tanja Hajdinović Krejačić</item>
    </izvorni_sadrzaj>
    <derivirana_varijabla naziv="DomainObject.Predmet.SudioniciListNaziv_1">
      <item>FINA Regionalni centar Zagreb</item>
      <item>TANJA TRAVEL d.o.o.</item>
      <item>Tanja Hajdinović Krejačić</item>
    </derivirana_varijabla>
  </DomainObject.Predmet.SudioniciListNaziv>
  <DomainObject.Predmet.SudioniciListAdressOIB>
    <izvorni_sadrzaj>
      <item>FINA Regionalni centar Zagreb, OIB 85821130368, Trg svibanjskih žrtava 1995.1,10000 Zagreb</item>
      <item>TANJA TRAVEL d.o.o., OIB 48959113188, Ilica 174,10000 Zagreb</item>
      <item>Tanja Hajdinović Krejačić, OIB 83685902060, Tratinska 36,10000 Zagreb</item>
    </izvorni_sadrzaj>
    <derivirana_varijabla naziv="DomainObject.Predmet.SudioniciListAdressOIB_1">
      <item>FINA Regionalni centar Zagreb, OIB 85821130368, Trg svibanjskih žrtava 1995.1,10000 Zagreb</item>
      <item>TANJA TRAVEL d.o.o., OIB 48959113188, Ilica 174,10000 Zagreb</item>
      <item>Tanja Hajdinović Krejačić, OIB 83685902060, Tratinska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48959113188</item>
      <item>, OIB 83685902060</item>
    </izvorni_sadrzaj>
    <derivirana_varijabla naziv="DomainObject.Predmet.SudioniciListNazivOIB_1">
      <item>, OIB 85821130368</item>
      <item>, OIB 48959113188</item>
      <item>, OIB 83685902060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1306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2017-10-02T07:58:00Z</dcterms:created>
  <dc:creator>ilukac</dc:creator>
  <cp:lastModifiedBy>Marina Gojić</cp:lastModifiedBy>
  <cp:lastPrinted>2017-10-03T12:10:00Z</cp:lastPrinted>
  <dcterms:modified xmlns:xsi="http://www.w3.org/2001/XMLSchema-instance" xsi:type="dcterms:W3CDTF">2017-10-03T12:10:00Z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