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9956" w14:paraId="5859956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86</w:t>
      </w:r>
      <w:r w:rsidR="00822DD3">
        <w:rPr>
          <w:sz w:val="24"/>
          <w:szCs w:val="24"/>
        </w:rPr>
        <w:t>97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822DD3" w:rsidRPr="00822DD3">
        <w:rPr>
          <w:sz w:val="24"/>
          <w:szCs w:val="24"/>
        </w:rPr>
        <w:t>LOKALNI AUTOKLUB POŠTAR ZAGREB, OIB: 80554928133, iz Zagreba, Kennedyev trg 9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822DD3" w:rsidRPr="00822DD3">
        <w:rPr>
          <w:sz w:val="24"/>
          <w:szCs w:val="24"/>
        </w:rPr>
        <w:t>LOKALNI AUTOKLUB POŠTAR ZAGREB, OIB: 80554928133, iz Zagreba, Kennedyev trg 9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822DD3" w:rsidRPr="00822DD3">
        <w:rPr>
          <w:sz w:val="24"/>
          <w:szCs w:val="24"/>
        </w:rPr>
        <w:t>DAMIR CINCAR, Osijek, Svete Ane 15b, OIB:60464850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22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F26C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3F26CE" w:rsidP="005A5521" w:rsidR="003F26CE" w:rsidRPr="003F26CE">
      <w:pPr>
        <w:ind w:firstLine="720"/>
        <w:rPr>
          <w:sz w:val="24"/>
          <w:szCs w:val="24"/>
        </w:rPr>
      </w:pPr>
    </w:p>
    <w:p w:rsidRDefault="003F26CE" w:rsidP="007A1486" w:rsidR="003F26CE" w:rsidRPr="003F26CE">
      <w:pPr>
        <w:ind w:left="720"/>
        <w:rPr>
          <w:sz w:val="24"/>
          <w:szCs w:val="24"/>
        </w:rPr>
      </w:pP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  <w:t>Za točnost otpravka - ovlašteni službenik</w:t>
      </w:r>
    </w:p>
    <w:p w:rsidRDefault="003F26CE" w:rsidP="007A1486" w:rsidR="003F26CE" w:rsidRPr="003F26CE">
      <w:pPr>
        <w:ind w:left="720"/>
        <w:rPr>
          <w:sz w:val="24"/>
          <w:szCs w:val="24"/>
        </w:rPr>
      </w:pP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</w:r>
      <w:r w:rsidRPr="003F26CE">
        <w:rPr>
          <w:sz w:val="24"/>
          <w:szCs w:val="24"/>
        </w:rPr>
        <w:tab/>
        <w:t xml:space="preserve">        Ivana Stampf</w:t>
      </w:r>
    </w:p>
    <w:p w:rsidRDefault="003F26CE" w:rsidP="007A1486" w:rsidR="003F26CE" w:rsidRPr="003F26CE">
      <w:pPr>
        <w:ind w:left="720"/>
        <w:rPr>
          <w:sz w:val="24"/>
          <w:szCs w:val="24"/>
        </w:rPr>
      </w:pPr>
    </w:p>
    <w:p w:rsidRDefault="003F26CE" w:rsidP="005A5521" w:rsidR="003F26CE" w:rsidRPr="003F26CE">
      <w:pPr>
        <w:ind w:firstLine="720"/>
        <w:rPr>
          <w:sz w:val="24"/>
          <w:szCs w:val="24"/>
        </w:rPr>
      </w:pPr>
    </w:p>
    <w:p w:rsidRDefault="003F26CE" w:rsidP="005A5521" w:rsidR="003F26CE" w:rsidRPr="003F26CE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6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86</w:t>
    </w:r>
    <w:r w:rsidR="00822DD3">
      <w:rPr>
        <w:sz w:val="24"/>
        <w:szCs w:val="24"/>
      </w:rPr>
      <w:t>97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3F26CE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2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6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6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6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6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2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6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6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6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6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8697</izvorni_sadrzaj>
    <derivirana_varijabla naziv="DomainObject.Predmet.Broj_1">8697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St-8697/2015</izvorni_sadrzaj>
    <derivirana_varijabla naziv="DomainObject.Predmet.OznakaBroj_1">St-8697/2015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LOKALNI AUTOKLUB POŠTAR ZAGREB</izvorni_sadrzaj>
    <derivirana_varijabla naziv="DomainObject.Predmet.ProtustrankaFormated_1">  LOKALNI AUTOKLUB POŠTAR ZAGREB</derivirana_varijabla>
  </DomainObject.Predmet.ProtustrankaFormated>
  <DomainObject.Predmet.ProtustrankaFormatedOIB>
    <izvorni_sadrzaj>  LOKALNI AUTOKLUB POŠTAR ZAGREB, OIB 80554928133</izvorni_sadrzaj>
    <derivirana_varijabla naziv="DomainObject.Predmet.ProtustrankaFormatedOIB_1">  LOKALNI AUTOKLUB POŠTAR ZAGREB, OIB 80554928133</derivirana_varijabla>
  </DomainObject.Predmet.ProtustrankaFormatedOIB>
  <DomainObject.Predmet.ProtustrankaFormatedWithAdress>
    <izvorni_sadrzaj> LOKALNI AUTOKLUB POŠTAR ZAGREB, Kennedyev trg 9, 10000 Zagreb</izvorni_sadrzaj>
    <derivirana_varijabla naziv="DomainObject.Predmet.ProtustrankaFormatedWithAdress_1"> LOKALNI AUTOKLUB POŠTAR ZAGREB, Kennedyev trg 9, 10000 Zagreb</derivirana_varijabla>
  </DomainObject.Predmet.ProtustrankaFormatedWithAdress>
  <DomainObject.Predmet.ProtustrankaFormatedWithAdressOIB>
    <izvorni_sadrzaj> LOKALNI AUTOKLUB POŠTAR ZAGREB, OIB 80554928133, Kennedyev trg 9, 10000 Zagreb</izvorni_sadrzaj>
    <derivirana_varijabla naziv="DomainObject.Predmet.ProtustrankaFormatedWithAdressOIB_1"> LOKALNI AUTOKLUB POŠTAR ZAGREB, OIB 80554928133, Kennedyev trg 9, 10000 Zagreb</derivirana_varijabla>
  </DomainObject.Predmet.ProtustrankaFormatedWithAdressOIB>
  <DomainObject.Predmet.ProtustrankaWithAdress>
    <izvorni_sadrzaj>LOKALNI AUTOKLUB POŠTAR ZAGREB Kennedyev trg 9, 10000 Zagreb</izvorni_sadrzaj>
    <derivirana_varijabla naziv="DomainObject.Predmet.ProtustrankaWithAdress_1">LOKALNI AUTOKLUB POŠTAR ZAGREB Kennedyev trg 9, 10000 Zagreb</derivirana_varijabla>
  </DomainObject.Predmet.ProtustrankaWithAdress>
  <DomainObject.Predmet.ProtustrankaWithAdressOIB>
    <izvorni_sadrzaj>LOKALNI AUTOKLUB POŠTAR ZAGREB, OIB 80554928133, Kennedyev trg 9, 10000 Zagreb</izvorni_sadrzaj>
    <derivirana_varijabla naziv="DomainObject.Predmet.ProtustrankaWithAdressOIB_1">LOKALNI AUTOKLUB POŠTAR ZAGREB, OIB 80554928133, Kennedyev trg 9, 10000 Zagreb</derivirana_varijabla>
  </DomainObject.Predmet.ProtustrankaWithAdressOIB>
  <DomainObject.Predmet.ProtustrankaNazivFormated>
    <izvorni_sadrzaj>LOKALNI AUTOKLUB POŠTAR ZAGREB</izvorni_sadrzaj>
    <derivirana_varijabla naziv="DomainObject.Predmet.ProtustrankaNazivFormated_1">LOKALNI AUTOKLUB POŠTAR ZAGREB</derivirana_varijabla>
  </DomainObject.Predmet.ProtustrankaNazivFormated>
  <DomainObject.Predmet.ProtustrankaNazivFormatedOIB>
    <izvorni_sadrzaj>LOKALNI AUTOKLUB POŠTAR ZAGREB, OIB 80554928133</izvorni_sadrzaj>
    <derivirana_varijabla naziv="DomainObject.Predmet.ProtustrankaNazivFormatedOIB_1">LOKALNI AUTOKLUB POŠTAR ZAGREB, OIB 80554928133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LOKALNI AUTOKLUB POŠTAR ZAGREB</item>
    </izvorni_sadrzaj>
    <derivirana_varijabla naziv="DomainObject.Predmet.ProtuStrankaListFormated_1">
      <item>LOKALNI AUTOKLUB POŠTAR ZAGREB</item>
    </derivirana_varijabla>
  </DomainObject.Predmet.ProtuStrankaListFormated>
  <DomainObject.Predmet.ProtuStrankaListFormatedOIB>
    <izvorni_sadrzaj>
      <item>LOKALNI AUTOKLUB POŠTAR ZAGREB, OIB 80554928133</item>
    </izvorni_sadrzaj>
    <derivirana_varijabla naziv="DomainObject.Predmet.ProtuStrankaListFormatedOIB_1">
      <item>LOKALNI AUTOKLUB POŠTAR ZAGREB, OIB 80554928133</item>
    </derivirana_varijabla>
  </DomainObject.Predmet.ProtuStrankaListFormatedOIB>
  <DomainObject.Predmet.ProtuStrankaListFormatedWithAdress>
    <izvorni_sadrzaj>
      <item>LOKALNI AUTOKLUB POŠTAR ZAGREB, Kennedyev trg 9, 10000 Zagreb</item>
    </izvorni_sadrzaj>
    <derivirana_varijabla naziv="DomainObject.Predmet.ProtuStrankaListFormatedWithAdress_1">
      <item>LOKALNI AUTOKLUB POŠTAR ZAGREB, Kennedyev trg 9, 10000 Zagreb</item>
    </derivirana_varijabla>
  </DomainObject.Predmet.ProtuStrankaListFormatedWithAdress>
  <DomainObject.Predmet.ProtuStrankaListFormatedWithAdressOIB>
    <izvorni_sadrzaj>
      <item>LOKALNI AUTOKLUB POŠTAR ZAGREB, OIB 80554928133, Kennedyev trg 9, 10000 Zagreb</item>
    </izvorni_sadrzaj>
    <derivirana_varijabla naziv="DomainObject.Predmet.ProtuStrankaListFormatedWithAdressOIB_1">
      <item>LOKALNI AUTOKLUB POŠTAR ZAGREB, OIB 80554928133, Kennedyev trg 9, 10000 Zagreb</item>
    </derivirana_varijabla>
  </DomainObject.Predmet.ProtuStrankaListFormatedWithAdressOIB>
  <DomainObject.Predmet.ProtuStrankaListNazivFormated>
    <izvorni_sadrzaj>
      <item>LOKALNI AUTOKLUB POŠTAR ZAGREB</item>
    </izvorni_sadrzaj>
    <derivirana_varijabla naziv="DomainObject.Predmet.ProtuStrankaListNazivFormated_1">
      <item>LOKALNI AUTOKLUB POŠTAR ZAGREB</item>
    </derivirana_varijabla>
  </DomainObject.Predmet.ProtuStrankaListNazivFormated>
  <DomainObject.Predmet.ProtuStrankaListNazivFormatedOIB>
    <izvorni_sadrzaj>
      <item>LOKALNI AUTOKLUB POŠTAR ZAGREB, OIB 80554928133</item>
    </izvorni_sadrzaj>
    <derivirana_varijabla naziv="DomainObject.Predmet.ProtuStrankaListNazivFormatedOIB_1">
      <item>LOKALNI AUTOKLUB POŠTAR ZAGREB, OIB 80554928133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LOKALNI AUTOKLUB POŠTAR ZAGREB</izvorni_sadrzaj>
    <derivirana_varijabla naziv="DomainObject.Predmet.ProtustrankaIDrugi_1">LOKALNI AUTOKLUB POŠTAR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LOKALNI AUTOKLUB POŠTAR ZAGREB, OIB 80554928133, Kennedyev trg 9, 10000 Zagreb</izvorni_sadrzaj>
    <derivirana_varijabla naziv="DomainObject.Predmet.ProtustrankaIDrugiAdressOIB_1">LOKALNI AUTOKLUB POŠTAR ZAGREB, OIB 80554928133, Kennedyev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LOKALNI AUTOKLUB POŠTAR ZAGREB</item>
    </izvorni_sadrzaj>
    <derivirana_varijabla naziv="DomainObject.Predmet.SudioniciListNaziv_1">
      <item>FINA Regionalni centar Zagreb</item>
      <item>LOKALNI AUTOKLUB POŠTAR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LOKALNI AUTOKLUB POŠTAR ZAGREB, OIB 80554928133, Kennedyev trg 9,10000 Zagreb</item>
    </izvorni_sadrzaj>
    <derivirana_varijabla naziv="DomainObject.Predmet.SudioniciListAdressOIB_1">
      <item>FINA Regionalni centar Zagreb, OIB 85821130368, Trg svibanjskih žrtava 1995. 1,10000 Zagreb</item>
      <item>LOKALNI AUTOKLUB POŠTAR ZAGREB, OIB 80554928133, Kennedyev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80554928133</item>
    </izvorni_sadrzaj>
    <derivirana_varijabla naziv="DomainObject.Predmet.SudioniciListNazivOIB_1">
      <item>, OIB 85821130368</item>
      <item>, OIB 80554928133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1988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2016-04-19T09:40:00Z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