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ff1dfb" w14:paraId="aff1dfb" w:rsidRDefault="00391DBA" w:rsidP="00A953BE" w:rsidR="00D65166">
      <w:pPr>
        <w:jc w:val="both"/>
        <w15:collapsed w:val="false"/>
      </w:pPr>
      <w:bookmarkStart w:name="_GoBack" w:id="0"/>
      <w:bookmarkEnd w:id="0"/>
      <w:r>
        <w:rPr>
          <w:noProof/>
        </w:rPr>
        <w:drawing>
          <wp:inline distR="0" distL="0" distB="0" distT="0">
            <wp:extent cy="714375" cx="542925"/>
            <wp:effectExtent b="0" r="0" t="0" l="0"/>
            <wp:docPr descr="grb rh" name="Slika 1" id="1"/>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4375" cx="542925"/>
                    </a:xfrm>
                    <a:prstGeom prst="rect">
                      <a:avLst/>
                    </a:prstGeom>
                    <a:noFill/>
                    <a:ln>
                      <a:noFill/>
                    </a:ln>
                  </pic:spPr>
                </pic:pic>
              </a:graphicData>
            </a:graphic>
          </wp:inline>
        </w:drawing>
      </w:r>
    </w:p>
    <w:p w:rsidRDefault="00A953BE" w:rsidP="00A953BE" w:rsidR="00A953BE" w:rsidRPr="00A953BE">
      <w:pPr>
        <w:jc w:val="both"/>
        <w:rPr>
          <w:b/>
        </w:rPr>
      </w:pPr>
      <w:r w:rsidRPr="00A953BE">
        <w:rPr>
          <w:b/>
        </w:rPr>
        <w:t xml:space="preserve">REPUBLIKA HRVATSKA                                                                   </w:t>
      </w:r>
    </w:p>
    <w:p w:rsidRDefault="00A953BE" w:rsidP="00A953BE" w:rsidR="00A953BE" w:rsidRPr="00A953BE">
      <w:pPr>
        <w:jc w:val="both"/>
        <w:rPr>
          <w:b/>
        </w:rPr>
      </w:pPr>
      <w:r w:rsidRPr="00A953BE">
        <w:rPr>
          <w:b/>
        </w:rPr>
        <w:t>TRGOVAČKI SUD U OSIJEKU</w:t>
      </w:r>
    </w:p>
    <w:p w:rsidRDefault="00A953BE" w:rsidP="005706DA" w:rsidR="005706DA">
      <w:pPr>
        <w:jc w:val="both"/>
        <w:rPr>
          <w:b/>
        </w:rPr>
      </w:pPr>
      <w:r w:rsidRPr="00A953BE">
        <w:rPr>
          <w:b/>
        </w:rPr>
        <w:t>STALNA SLUŽBA</w:t>
      </w:r>
      <w:r w:rsidR="009A17B1">
        <w:rPr>
          <w:b/>
        </w:rPr>
        <w:t xml:space="preserve"> </w:t>
      </w:r>
      <w:r w:rsidR="005706DA">
        <w:rPr>
          <w:b/>
        </w:rPr>
        <w:t>U SLAVONSKOM BRODU</w:t>
      </w:r>
    </w:p>
    <w:p w:rsidRDefault="00A953BE" w:rsidP="00A953BE" w:rsidR="00A953BE">
      <w:pPr>
        <w:jc w:val="both"/>
        <w:rPr>
          <w:b/>
        </w:rPr>
      </w:pPr>
      <w:r w:rsidRPr="00A953BE">
        <w:rPr>
          <w:b/>
        </w:rPr>
        <w:t>Trg pobjede 13</w:t>
      </w:r>
      <w:r w:rsidR="005706DA">
        <w:rPr>
          <w:b/>
        </w:rPr>
        <w:t xml:space="preserve">   </w:t>
      </w:r>
      <w:r w:rsidR="005706DA">
        <w:rPr>
          <w:b/>
        </w:rPr>
        <w:tab/>
      </w:r>
      <w:r w:rsidR="005706DA">
        <w:rPr>
          <w:b/>
        </w:rPr>
        <w:tab/>
      </w:r>
      <w:r w:rsidR="005706DA">
        <w:rPr>
          <w:b/>
        </w:rPr>
        <w:tab/>
      </w:r>
      <w:r w:rsidR="005706DA">
        <w:rPr>
          <w:b/>
        </w:rPr>
        <w:tab/>
      </w:r>
      <w:r w:rsidR="005706DA">
        <w:rPr>
          <w:b/>
        </w:rPr>
        <w:tab/>
      </w:r>
      <w:r w:rsidR="005706DA">
        <w:rPr>
          <w:b/>
        </w:rPr>
        <w:tab/>
      </w:r>
      <w:r w:rsidR="005706DA">
        <w:rPr>
          <w:b/>
        </w:rPr>
        <w:tab/>
      </w:r>
      <w:r w:rsidR="005706DA" w:rsidRPr="005706DA">
        <w:rPr>
          <w:b/>
        </w:rPr>
        <w:t>Broj:7/ St-352/2012-</w:t>
      </w:r>
      <w:r w:rsidR="00EB18F2">
        <w:rPr>
          <w:b/>
        </w:rPr>
        <w:t>13</w:t>
      </w:r>
      <w:r w:rsidR="00013DF7">
        <w:rPr>
          <w:b/>
        </w:rPr>
        <w:t>9</w:t>
      </w:r>
    </w:p>
    <w:p w:rsidRDefault="009A17B1" w:rsidP="00A953BE" w:rsidR="009A17B1" w:rsidRPr="00A953BE">
      <w:pPr>
        <w:jc w:val="both"/>
        <w:rPr>
          <w:b/>
        </w:rPr>
      </w:pPr>
      <w:r>
        <w:rPr>
          <w:b/>
        </w:rPr>
        <w:t>Slavonski Brod</w:t>
      </w:r>
    </w:p>
    <w:p w:rsidRDefault="00FB2BE1" w:rsidP="00A953BE" w:rsidR="00FB2BE1" w:rsidRPr="00A953BE">
      <w:pPr>
        <w:jc w:val="both"/>
        <w:rPr>
          <w:b/>
        </w:rPr>
      </w:pPr>
    </w:p>
    <w:p w:rsidRDefault="00A953BE" w:rsidP="00A953BE" w:rsidR="00A953BE" w:rsidRPr="00A953BE">
      <w:pPr>
        <w:jc w:val="center"/>
        <w:rPr>
          <w:b/>
        </w:rPr>
      </w:pPr>
      <w:r w:rsidRPr="00A953BE">
        <w:rPr>
          <w:b/>
        </w:rPr>
        <w:t>Z</w:t>
      </w:r>
      <w:r w:rsidR="005706DA">
        <w:rPr>
          <w:b/>
        </w:rPr>
        <w:t xml:space="preserve"> </w:t>
      </w:r>
      <w:r w:rsidRPr="00A953BE">
        <w:rPr>
          <w:b/>
        </w:rPr>
        <w:t>A</w:t>
      </w:r>
      <w:r w:rsidR="005706DA">
        <w:rPr>
          <w:b/>
        </w:rPr>
        <w:t xml:space="preserve"> </w:t>
      </w:r>
      <w:r w:rsidRPr="00A953BE">
        <w:rPr>
          <w:b/>
        </w:rPr>
        <w:t>K</w:t>
      </w:r>
      <w:r w:rsidR="005706DA">
        <w:rPr>
          <w:b/>
        </w:rPr>
        <w:t xml:space="preserve"> </w:t>
      </w:r>
      <w:r w:rsidRPr="00A953BE">
        <w:rPr>
          <w:b/>
        </w:rPr>
        <w:t>L</w:t>
      </w:r>
      <w:r w:rsidR="005706DA">
        <w:rPr>
          <w:b/>
        </w:rPr>
        <w:t xml:space="preserve"> </w:t>
      </w:r>
      <w:r w:rsidRPr="00A953BE">
        <w:rPr>
          <w:b/>
        </w:rPr>
        <w:t>J</w:t>
      </w:r>
      <w:r w:rsidR="005706DA">
        <w:rPr>
          <w:b/>
        </w:rPr>
        <w:t xml:space="preserve"> </w:t>
      </w:r>
      <w:r w:rsidRPr="00A953BE">
        <w:rPr>
          <w:b/>
        </w:rPr>
        <w:t>U</w:t>
      </w:r>
      <w:r w:rsidR="005706DA">
        <w:rPr>
          <w:b/>
        </w:rPr>
        <w:t xml:space="preserve"> </w:t>
      </w:r>
      <w:r w:rsidRPr="00A953BE">
        <w:rPr>
          <w:b/>
        </w:rPr>
        <w:t>Č</w:t>
      </w:r>
      <w:r w:rsidR="005706DA">
        <w:rPr>
          <w:b/>
        </w:rPr>
        <w:t xml:space="preserve"> </w:t>
      </w:r>
      <w:r w:rsidRPr="00A953BE">
        <w:rPr>
          <w:b/>
        </w:rPr>
        <w:t>A</w:t>
      </w:r>
      <w:r w:rsidR="005706DA">
        <w:rPr>
          <w:b/>
        </w:rPr>
        <w:t xml:space="preserve"> </w:t>
      </w:r>
      <w:r w:rsidRPr="00A953BE">
        <w:rPr>
          <w:b/>
        </w:rPr>
        <w:t>K</w:t>
      </w:r>
      <w:r w:rsidR="005706DA">
        <w:rPr>
          <w:b/>
        </w:rPr>
        <w:t xml:space="preserve"> </w:t>
      </w:r>
    </w:p>
    <w:p w:rsidRDefault="00A953BE" w:rsidP="00A953BE" w:rsidR="00A953BE">
      <w:pPr>
        <w:jc w:val="both"/>
      </w:pPr>
      <w:r>
        <w:tab/>
      </w:r>
    </w:p>
    <w:p w:rsidRDefault="00A953BE" w:rsidP="00A953BE" w:rsidR="00A953BE">
      <w:pPr>
        <w:ind w:firstLine="1440"/>
        <w:jc w:val="both"/>
      </w:pPr>
      <w:r>
        <w:t>TRGOVAČKI SUD U OSIJEKU, STALNA SLUŽBA</w:t>
      </w:r>
      <w:r w:rsidR="009A17B1">
        <w:t xml:space="preserve"> </w:t>
      </w:r>
      <w:r w:rsidR="005706DA">
        <w:t>U SLAVONSKOM BRODU</w:t>
      </w:r>
      <w:r>
        <w:t xml:space="preserve">, po stečajnoj sutkinji Mirni Vujčić, u stečajnom postupku </w:t>
      </w:r>
      <w:r w:rsidR="00970C1F">
        <w:t xml:space="preserve">nad stečajnim dužnikom </w:t>
      </w:r>
      <w:r w:rsidR="00347143" w:rsidRPr="004914F0">
        <w:t>FINALE 2009 društvo s ograničenom odgovornošću za trgovinu, ugostiteljstvo i usluge " u stečaju ", skraćena tvrtka: FINALE 2009 d.o.o. „u stečaju“, Nova Gradiška, Reljkovićeva 30A, OIB: 99138697543</w:t>
      </w:r>
      <w:r w:rsidR="00F42E43">
        <w:t xml:space="preserve">, dana </w:t>
      </w:r>
      <w:r w:rsidR="00013DF7">
        <w:t>09. studenog</w:t>
      </w:r>
      <w:r w:rsidR="00970C1F">
        <w:t xml:space="preserve"> 2016</w:t>
      </w:r>
      <w:r>
        <w:t>. godine</w:t>
      </w:r>
    </w:p>
    <w:p w:rsidRDefault="00A953BE" w:rsidP="00A953BE" w:rsidR="00A953BE">
      <w:pPr>
        <w:jc w:val="both"/>
      </w:pPr>
    </w:p>
    <w:p w:rsidRDefault="00A953BE" w:rsidP="00A953BE" w:rsidR="00A953BE">
      <w:pPr>
        <w:jc w:val="center"/>
      </w:pPr>
      <w:r>
        <w:t>z a k l j u č i o    j e</w:t>
      </w:r>
    </w:p>
    <w:p w:rsidRDefault="00A953BE" w:rsidP="00A953BE" w:rsidR="00A953BE">
      <w:pPr>
        <w:jc w:val="both"/>
      </w:pPr>
    </w:p>
    <w:p w:rsidRDefault="00A953BE" w:rsidP="004914F0" w:rsidR="00A953BE">
      <w:pPr>
        <w:ind w:firstLine="1440"/>
        <w:jc w:val="both"/>
      </w:pPr>
      <w:r>
        <w:t>I</w:t>
      </w:r>
      <w:r w:rsidR="005706DA">
        <w:t>.</w:t>
      </w:r>
      <w:r>
        <w:t xml:space="preserve"> Temeljem pravomoćnog rješenja o prodaji  ovoga suda poslovni broj St-352/2012-32 od 2. travnj</w:t>
      </w:r>
      <w:r w:rsidR="006C312C">
        <w:t>a</w:t>
      </w:r>
      <w:r w:rsidR="0019629B">
        <w:t xml:space="preserve"> 2013. godine određuje se </w:t>
      </w:r>
      <w:r w:rsidR="00013DF7">
        <w:rPr>
          <w:b/>
        </w:rPr>
        <w:t>osamnaesto</w:t>
      </w:r>
      <w:r w:rsidRPr="00890154">
        <w:rPr>
          <w:b/>
        </w:rPr>
        <w:t xml:space="preserve"> ročište</w:t>
      </w:r>
      <w:r>
        <w:t xml:space="preserve"> za prodaju u stečajnom postupku predmeta stečajne mase i to nekretnina: </w:t>
      </w:r>
    </w:p>
    <w:p w:rsidRDefault="00A953BE" w:rsidP="00A953BE" w:rsidR="00A953BE">
      <w:pPr>
        <w:jc w:val="both"/>
      </w:pPr>
    </w:p>
    <w:p w:rsidRDefault="00A953BE" w:rsidP="00BC2877" w:rsidR="00FB2BE1">
      <w:pPr>
        <w:ind w:firstLine="1440"/>
        <w:jc w:val="both"/>
      </w:pPr>
      <w:r>
        <w:t>-1/3 suvlasničkog dijela nekretnina upisanih u zk.ul. 1315 k.o. Nova Gradiška i to:</w:t>
      </w:r>
    </w:p>
    <w:p w:rsidRDefault="00A953BE" w:rsidP="00A953BE" w:rsidR="00A953BE">
      <w:pPr>
        <w:jc w:val="both"/>
      </w:pPr>
      <w:r>
        <w:t xml:space="preserve"> </w:t>
      </w:r>
      <w:r w:rsidR="008556B7">
        <w:tab/>
      </w:r>
      <w:r w:rsidR="008556B7">
        <w:tab/>
        <w:t>-</w:t>
      </w:r>
      <w:r>
        <w:t xml:space="preserve">   kč.br.2921/2 - zgrada - lokal u Reljkovićevoj ulici broj 30 sa </w:t>
      </w:r>
      <w:smartTag w:element="metricconverter" w:uri="urn:schemas-microsoft-com:office:smarttags">
        <w:smartTagPr>
          <w:attr w:val="68 m2" w:name="ProductID"/>
        </w:smartTagPr>
        <w:r>
          <w:t>68 m2</w:t>
        </w:r>
      </w:smartTag>
      <w:r>
        <w:t xml:space="preserve"> </w:t>
      </w:r>
    </w:p>
    <w:p w:rsidRDefault="00A953BE" w:rsidP="00A953BE" w:rsidR="00A953BE">
      <w:pPr>
        <w:jc w:val="both"/>
      </w:pPr>
    </w:p>
    <w:p w:rsidRDefault="00A953BE" w:rsidP="008556B7" w:rsidR="00A953BE">
      <w:pPr>
        <w:ind w:firstLine="1440"/>
        <w:jc w:val="both"/>
      </w:pPr>
      <w:r>
        <w:t>koje su opterećene razlučnim pravom u korist Hypo Alpe-Adria-Bank d.d. Zagreb i Republike Hrvatske Ministarstva financija Porezne uprave Područnog ureda Slavonski Brod</w:t>
      </w:r>
      <w:r w:rsidR="00475218">
        <w:t>, koje će se održati dana</w:t>
      </w:r>
    </w:p>
    <w:p w:rsidRDefault="00475218" w:rsidP="00475218" w:rsidR="00475218">
      <w:pPr>
        <w:jc w:val="center"/>
      </w:pPr>
    </w:p>
    <w:p w:rsidRDefault="00013DF7" w:rsidP="00F97839" w:rsidR="00A953BE" w:rsidRPr="008556B7">
      <w:pPr>
        <w:jc w:val="center"/>
        <w:rPr>
          <w:b/>
        </w:rPr>
      </w:pPr>
      <w:r>
        <w:rPr>
          <w:b/>
        </w:rPr>
        <w:t>19. prosinca</w:t>
      </w:r>
      <w:r w:rsidR="00F67532">
        <w:rPr>
          <w:b/>
        </w:rPr>
        <w:t xml:space="preserve"> </w:t>
      </w:r>
      <w:r w:rsidR="00987B72">
        <w:rPr>
          <w:b/>
        </w:rPr>
        <w:t>201</w:t>
      </w:r>
      <w:r w:rsidR="00970C1F">
        <w:rPr>
          <w:b/>
        </w:rPr>
        <w:t>6</w:t>
      </w:r>
      <w:r w:rsidR="0023688A">
        <w:rPr>
          <w:b/>
        </w:rPr>
        <w:t xml:space="preserve">. godine u </w:t>
      </w:r>
      <w:r w:rsidR="00A953BE" w:rsidRPr="008556B7">
        <w:rPr>
          <w:b/>
        </w:rPr>
        <w:t xml:space="preserve"> </w:t>
      </w:r>
      <w:r>
        <w:rPr>
          <w:b/>
        </w:rPr>
        <w:t>09</w:t>
      </w:r>
      <w:r w:rsidR="00570FD0">
        <w:rPr>
          <w:b/>
        </w:rPr>
        <w:t>,</w:t>
      </w:r>
      <w:r w:rsidR="00EB18F2">
        <w:rPr>
          <w:b/>
        </w:rPr>
        <w:t>3</w:t>
      </w:r>
      <w:r w:rsidR="00570FD0">
        <w:rPr>
          <w:b/>
        </w:rPr>
        <w:t xml:space="preserve">0 </w:t>
      </w:r>
      <w:r w:rsidR="00A953BE" w:rsidRPr="008556B7">
        <w:rPr>
          <w:b/>
        </w:rPr>
        <w:t>sati</w:t>
      </w:r>
    </w:p>
    <w:p w:rsidRDefault="00A953BE" w:rsidP="008556B7" w:rsidR="00A953BE" w:rsidRPr="008556B7">
      <w:pPr>
        <w:jc w:val="center"/>
        <w:rPr>
          <w:b/>
        </w:rPr>
      </w:pPr>
    </w:p>
    <w:p w:rsidRDefault="00A953BE" w:rsidP="00A953BE" w:rsidR="00A953BE">
      <w:pPr>
        <w:jc w:val="both"/>
      </w:pPr>
      <w:r>
        <w:t xml:space="preserve"> u prostorijama Trgovačkog suda u Osijeku, Stalne službe u Slav</w:t>
      </w:r>
      <w:r w:rsidR="00F65828">
        <w:t>onskom Brodu, Trg pobjede 13</w:t>
      </w:r>
      <w:r>
        <w:t>, sudnica br. 78/III.</w:t>
      </w:r>
    </w:p>
    <w:p w:rsidRDefault="00A953BE" w:rsidP="00A953BE" w:rsidR="00A953BE">
      <w:pPr>
        <w:jc w:val="both"/>
      </w:pPr>
    </w:p>
    <w:p w:rsidRDefault="00A953BE" w:rsidP="008556B7" w:rsidR="0077493D">
      <w:pPr>
        <w:ind w:firstLine="1440"/>
        <w:jc w:val="both"/>
      </w:pPr>
      <w:r>
        <w:t>II</w:t>
      </w:r>
      <w:r w:rsidR="005706DA">
        <w:t>.</w:t>
      </w:r>
      <w:r>
        <w:t xml:space="preserve">  Nekretnine iz točke I  ovog zaključka prodaju se po ut</w:t>
      </w:r>
      <w:r w:rsidR="00544CBF">
        <w:t>v</w:t>
      </w:r>
      <w:r w:rsidR="00FC172A">
        <w:t xml:space="preserve">rđenoj vrijednosti od </w:t>
      </w:r>
      <w:r w:rsidR="00013DF7">
        <w:t>29.138,50</w:t>
      </w:r>
      <w:r w:rsidR="00F743B7">
        <w:t xml:space="preserve"> </w:t>
      </w:r>
      <w:r w:rsidR="00970C1F">
        <w:t>Kn.</w:t>
      </w:r>
    </w:p>
    <w:p w:rsidRDefault="00A953BE" w:rsidP="00A953BE" w:rsidR="00A953BE">
      <w:pPr>
        <w:jc w:val="both"/>
      </w:pPr>
    </w:p>
    <w:p w:rsidRDefault="00A953BE" w:rsidP="008556B7" w:rsidR="00A953BE">
      <w:pPr>
        <w:ind w:firstLine="1440"/>
        <w:jc w:val="both"/>
      </w:pPr>
      <w:r>
        <w:t xml:space="preserve"> Na navedenom ročištu nekretnine se ne mogu prodati ispod navedene utvrđene vrijednosti.</w:t>
      </w:r>
    </w:p>
    <w:p w:rsidRDefault="00A953BE" w:rsidP="00A953BE" w:rsidR="00A953BE">
      <w:pPr>
        <w:jc w:val="both"/>
      </w:pPr>
    </w:p>
    <w:p w:rsidRDefault="00A953BE" w:rsidP="008556B7" w:rsidR="00A953BE">
      <w:pPr>
        <w:ind w:firstLine="708" w:left="708"/>
        <w:jc w:val="both"/>
      </w:pPr>
      <w:r>
        <w:t>III</w:t>
      </w:r>
      <w:r w:rsidR="005706DA">
        <w:t>.</w:t>
      </w:r>
      <w:r>
        <w:t xml:space="preserve">  Prodaja će se obaviti usmenom javnom dražbom.</w:t>
      </w:r>
    </w:p>
    <w:p w:rsidRDefault="00A953BE" w:rsidP="00A953BE" w:rsidR="00A953BE">
      <w:pPr>
        <w:jc w:val="both"/>
      </w:pPr>
      <w:r>
        <w:t xml:space="preserve">    </w:t>
      </w:r>
    </w:p>
    <w:p w:rsidRDefault="00A953BE" w:rsidP="00BC2877" w:rsidR="00D65166">
      <w:pPr>
        <w:ind w:firstLine="708" w:left="708"/>
        <w:jc w:val="both"/>
      </w:pPr>
      <w:r>
        <w:t>IV</w:t>
      </w:r>
      <w:r w:rsidR="005706DA">
        <w:t>.</w:t>
      </w:r>
      <w:r>
        <w:t xml:space="preserve">  UVJETI PRODAJE:</w:t>
      </w:r>
    </w:p>
    <w:p w:rsidRDefault="00A953BE" w:rsidP="00A953BE" w:rsidR="00A953BE">
      <w:pPr>
        <w:jc w:val="both"/>
      </w:pPr>
      <w:r>
        <w:t xml:space="preserve">                    </w:t>
      </w:r>
    </w:p>
    <w:p w:rsidRDefault="00A953BE" w:rsidP="00A953BE" w:rsidR="00A953BE">
      <w:pPr>
        <w:jc w:val="both"/>
      </w:pPr>
      <w:r>
        <w:t xml:space="preserve">                   </w:t>
      </w:r>
      <w:r w:rsidR="00BC2877">
        <w:tab/>
      </w:r>
      <w:r>
        <w:t>- Prodaja se obavlja po načelu viđeno – kupljeno, te se naknadne pritužbe isključuju.</w:t>
      </w:r>
    </w:p>
    <w:p w:rsidRDefault="00783C4B" w:rsidP="00A953BE" w:rsidR="00783C4B">
      <w:pPr>
        <w:jc w:val="both"/>
      </w:pPr>
    </w:p>
    <w:p w:rsidRDefault="00783C4B" w:rsidP="004914F0" w:rsidR="00783C4B">
      <w:pPr>
        <w:ind w:firstLine="708" w:left="3540"/>
        <w:jc w:val="right"/>
        <w:rPr>
          <w:b/>
        </w:rPr>
      </w:pPr>
      <w:r>
        <w:rPr>
          <w:b/>
        </w:rPr>
        <w:lastRenderedPageBreak/>
        <w:t xml:space="preserve">                                 </w:t>
      </w:r>
      <w:r w:rsidR="00F95036">
        <w:rPr>
          <w:b/>
        </w:rPr>
        <w:t xml:space="preserve"> Broj:7/ St-352/2012-</w:t>
      </w:r>
      <w:r w:rsidR="00EB18F2">
        <w:rPr>
          <w:b/>
        </w:rPr>
        <w:t>13</w:t>
      </w:r>
      <w:r w:rsidR="00013DF7">
        <w:rPr>
          <w:b/>
        </w:rPr>
        <w:t>9</w:t>
      </w:r>
    </w:p>
    <w:p w:rsidRDefault="004914F0" w:rsidP="00783C4B" w:rsidR="004914F0" w:rsidRPr="00A953BE">
      <w:pPr>
        <w:ind w:firstLine="708" w:left="3540"/>
        <w:jc w:val="both"/>
        <w:rPr>
          <w:b/>
        </w:rPr>
      </w:pPr>
    </w:p>
    <w:p w:rsidRDefault="00A953BE" w:rsidP="009A17B1" w:rsidR="002E0937" w:rsidRPr="009A17B1">
      <w:pPr>
        <w:jc w:val="both"/>
      </w:pPr>
      <w:r>
        <w:t xml:space="preserve">  </w:t>
      </w:r>
      <w:r w:rsidR="008556B7">
        <w:tab/>
      </w:r>
      <w:r w:rsidR="008556B7">
        <w:tab/>
      </w:r>
      <w:r w:rsidR="002E0937">
        <w:t xml:space="preserve"> </w:t>
      </w:r>
      <w:r>
        <w:t xml:space="preserve"> - Na dražbi mogu sudjelovati ponuditelji koji prije dražbe uplate jamčevinu u visini 10% početne cijene, te o tome predoče potvrdu sudu. Jamčevina se uplaćuje na prolazni </w:t>
      </w:r>
      <w:r w:rsidR="002E0937">
        <w:rPr>
          <w:b/>
        </w:rPr>
        <w:t xml:space="preserve">                                         </w:t>
      </w:r>
      <w:r w:rsidR="0077493D">
        <w:rPr>
          <w:b/>
        </w:rPr>
        <w:t xml:space="preserve">          </w:t>
      </w:r>
    </w:p>
    <w:p w:rsidRDefault="00A953BE" w:rsidP="00A953BE" w:rsidR="00A953BE">
      <w:pPr>
        <w:jc w:val="both"/>
      </w:pPr>
      <w:r>
        <w:t>račun Trgovačkog suda u Osijeku br. HR31 2390 0011 3000 0020 0 s pozivom na br. HR05 221-352-2012. Ponuditeljima čija ponuda ne bude prihvaćena, vratiti će se iznos jamčevine po zaključenju ročišta za dražbu. Punomoćnici ponuditelja mogu sudjelovati na dražbi samo uz ovjerenu specijalnu punomoć.</w:t>
      </w:r>
    </w:p>
    <w:p w:rsidRDefault="00A953BE" w:rsidP="00A953BE" w:rsidR="00A953BE">
      <w:pPr>
        <w:jc w:val="both"/>
      </w:pPr>
      <w:r>
        <w:t xml:space="preserve"> </w:t>
      </w:r>
      <w:r w:rsidR="008556B7">
        <w:tab/>
      </w:r>
      <w:r w:rsidR="008556B7">
        <w:tab/>
      </w:r>
      <w:r>
        <w:t xml:space="preserve"> - Kupac je dužan položiti kupovninu u roku od 30 dana od dana zaključenja sudske javne dražbe. Ukoliko u tom roku kupac ne položi kupovninu, isti gubi pravo na povrat osiguranja - jamčevine, a sud će odrediti da će se predmetne nekretnine dosuditi kupcu koji je ponudio prvu nižu cijenu prema veličini ponuđene cijene. Prodavateljima čija ponuda nije prihvaćena vratit će se jamčevina odmah nakon zaključene javne dražbe.</w:t>
      </w:r>
    </w:p>
    <w:p w:rsidRDefault="00A953BE" w:rsidP="00A953BE" w:rsidR="00A953BE">
      <w:pPr>
        <w:jc w:val="both"/>
      </w:pPr>
      <w:r>
        <w:t xml:space="preserve"> </w:t>
      </w:r>
      <w:r w:rsidR="008556B7">
        <w:tab/>
      </w:r>
      <w:r w:rsidR="008556B7">
        <w:tab/>
      </w:r>
      <w:r>
        <w:t xml:space="preserve">  - Porez na promet nekretnina i druge pristojbe i poreze u svezi nekretnina  plaća kupac.</w:t>
      </w:r>
    </w:p>
    <w:p w:rsidRDefault="00A953BE" w:rsidP="00A953BE" w:rsidR="00A953BE">
      <w:pPr>
        <w:jc w:val="both"/>
      </w:pPr>
    </w:p>
    <w:p w:rsidRDefault="00FB2BE1" w:rsidP="00FB2BE1" w:rsidR="00A953BE">
      <w:pPr>
        <w:ind w:firstLine="708"/>
        <w:jc w:val="both"/>
      </w:pPr>
      <w:r>
        <w:t xml:space="preserve">            </w:t>
      </w:r>
      <w:r w:rsidR="00A953BE">
        <w:t>V</w:t>
      </w:r>
      <w:r w:rsidR="005706DA">
        <w:t>.</w:t>
      </w:r>
      <w:r w:rsidR="00A953BE">
        <w:t xml:space="preserve"> Na nekretninama iz toč. I</w:t>
      </w:r>
      <w:r w:rsidR="005706DA">
        <w:t>.</w:t>
      </w:r>
      <w:r w:rsidR="00A953BE">
        <w:t xml:space="preserve"> ovog zaključka upisana su založna prava i tereti, čije će brisanje biti određeno nakon što rješenje o dosudi postane pravomoćno i nakon što kupac položi kupovninu i nekretnine mu budu predane.</w:t>
      </w:r>
    </w:p>
    <w:p w:rsidRDefault="00A953BE" w:rsidP="00A953BE" w:rsidR="00A953BE">
      <w:pPr>
        <w:jc w:val="both"/>
      </w:pPr>
    </w:p>
    <w:p w:rsidRDefault="00FB2BE1" w:rsidP="008556B7" w:rsidR="00A953BE">
      <w:pPr>
        <w:ind w:firstLine="1260"/>
        <w:jc w:val="both"/>
      </w:pPr>
      <w:r>
        <w:t xml:space="preserve">  </w:t>
      </w:r>
      <w:r w:rsidR="00A953BE">
        <w:t>VI</w:t>
      </w:r>
      <w:r w:rsidR="005706DA">
        <w:t>.</w:t>
      </w:r>
      <w:r w:rsidR="00A953BE">
        <w:t xml:space="preserve">  Zainteresirane osobe mogu razgledati nekretnine i dokumentaciju vezanu uz nekretnine u vrijeme dogovoreno sa stečajnom upraviteljicom mr. sc. Kristinom Kožić iz Požege, Slavka Kolara 16, uz prethodni dogovor na telefon 091-477-9977.</w:t>
      </w:r>
    </w:p>
    <w:p w:rsidRDefault="00A953BE" w:rsidP="00A953BE" w:rsidR="00A953BE">
      <w:pPr>
        <w:jc w:val="both"/>
      </w:pPr>
    </w:p>
    <w:p w:rsidRDefault="00A953BE" w:rsidP="008556B7" w:rsidR="00A953BE">
      <w:pPr>
        <w:ind w:firstLine="1440"/>
        <w:jc w:val="both"/>
      </w:pPr>
      <w:r>
        <w:t>VII</w:t>
      </w:r>
      <w:r w:rsidR="005706DA">
        <w:t>.</w:t>
      </w:r>
      <w:r>
        <w:t xml:space="preserve">   Ovaj zaključak će se objaviti na </w:t>
      </w:r>
      <w:r w:rsidR="00492372">
        <w:t>mrežnoj stranici e-Oglasna ploča sudova</w:t>
      </w:r>
      <w:r>
        <w:t>, te na web-stranicama Visokog trgovačkog suda Republike Hrvatske Zagreb (www.sudacka-mreza.hr/stecaj ili na www.vts.hr. u rubrici "web stečaj").</w:t>
      </w:r>
    </w:p>
    <w:p w:rsidRDefault="00A953BE" w:rsidP="00A953BE" w:rsidR="00A953BE">
      <w:pPr>
        <w:jc w:val="both"/>
      </w:pPr>
    </w:p>
    <w:p w:rsidRDefault="00A953BE" w:rsidP="00E70BC0" w:rsidR="00A953BE">
      <w:pPr>
        <w:jc w:val="center"/>
      </w:pPr>
      <w:r>
        <w:t>Obrazloženje</w:t>
      </w:r>
    </w:p>
    <w:p w:rsidRDefault="00A953BE" w:rsidP="00A953BE" w:rsidR="00A953BE">
      <w:pPr>
        <w:jc w:val="both"/>
      </w:pPr>
    </w:p>
    <w:p w:rsidRDefault="00A953BE" w:rsidP="00E70BC0" w:rsidR="00A953BE">
      <w:pPr>
        <w:ind w:firstLine="1440"/>
        <w:jc w:val="both"/>
      </w:pPr>
      <w:r>
        <w:t>Na prijedlog stečajne upraviteljice sud je donio pravomoćno rješenje o prodaji suvlasničkog dijela nekretnine navedene u točki I izreke  poslovni broj St-352/2012-32 od 2. travnja 2013. godine, koja čini stečajnu masu stečajnog dužnika i na kojoj postoji pravo odvojenog namirenja.</w:t>
      </w:r>
    </w:p>
    <w:p w:rsidRDefault="00A953BE" w:rsidP="00A953BE" w:rsidR="00A953BE">
      <w:pPr>
        <w:jc w:val="both"/>
      </w:pPr>
      <w:r>
        <w:t xml:space="preserve">            </w:t>
      </w:r>
      <w:r w:rsidR="00F42E43">
        <w:t xml:space="preserve">        Kako </w:t>
      </w:r>
      <w:r w:rsidR="00013DF7">
        <w:t>sedamnaesta</w:t>
      </w:r>
      <w:r w:rsidR="00F95036">
        <w:t xml:space="preserve"> </w:t>
      </w:r>
      <w:r>
        <w:t xml:space="preserve">javna dražba za prodaju predmetnih nekretnina nije </w:t>
      </w:r>
      <w:r w:rsidR="00336B18">
        <w:t>u</w:t>
      </w:r>
      <w:r w:rsidR="006C312C">
        <w:t>s</w:t>
      </w:r>
      <w:r w:rsidR="009A17B1">
        <w:t>pjel</w:t>
      </w:r>
      <w:r w:rsidR="00F42E43">
        <w:t xml:space="preserve">a valjalo je zakazati </w:t>
      </w:r>
      <w:r w:rsidR="00013DF7">
        <w:t>osamnaestu</w:t>
      </w:r>
      <w:r w:rsidR="006C312C">
        <w:t xml:space="preserve"> </w:t>
      </w:r>
      <w:r>
        <w:t>javnu dražbu, a početna cijena za prodaju suvlasničkog dijela nekretnine koji se izlaže prodaji utvrđena je na način da je utvrđ</w:t>
      </w:r>
      <w:r w:rsidR="00F95036">
        <w:t>ena</w:t>
      </w:r>
      <w:r w:rsidR="00D32AB0">
        <w:t xml:space="preserve"> cijena za prodaju za </w:t>
      </w:r>
      <w:r w:rsidR="00013DF7">
        <w:t>sedamnaesto</w:t>
      </w:r>
      <w:r w:rsidR="00970C1F">
        <w:t xml:space="preserve"> ročište umanjena za </w:t>
      </w:r>
      <w:r w:rsidR="00F97839">
        <w:t>5</w:t>
      </w:r>
      <w:r w:rsidR="00970C1F">
        <w:t>% koje umanjenje sud smatra primjerenim s obzirom na nedostatak interesa za kupnju suvlasničkog dijela nekretnine koja se izlaže prodaji.</w:t>
      </w:r>
      <w:r>
        <w:t xml:space="preserve"> </w:t>
      </w:r>
    </w:p>
    <w:p w:rsidRDefault="00BF29FC" w:rsidP="00BF29FC" w:rsidR="00A953BE">
      <w:pPr>
        <w:ind w:firstLine="708"/>
        <w:jc w:val="both"/>
      </w:pPr>
      <w:r>
        <w:t xml:space="preserve">       </w:t>
      </w:r>
      <w:r w:rsidR="00A953BE">
        <w:t xml:space="preserve">Stoga je na temelju odredbe čl. </w:t>
      </w:r>
      <w:smartTag w:element="metricconverter" w:uri="urn:schemas-microsoft-com:office:smarttags">
        <w:smartTagPr>
          <w:attr w:val="164. st" w:name="ProductID"/>
        </w:smartTagPr>
        <w:r w:rsidR="00A953BE">
          <w:t>164. st</w:t>
        </w:r>
      </w:smartTag>
      <w:r w:rsidR="00A953BE">
        <w:t>. 4. i 5. Stečajnog zakona uz primjenu odredbi čl. 92</w:t>
      </w:r>
      <w:r w:rsidR="005706DA">
        <w:t>.</w:t>
      </w:r>
      <w:r w:rsidR="00A953BE">
        <w:t>, 93</w:t>
      </w:r>
      <w:r w:rsidR="005706DA">
        <w:t>.</w:t>
      </w:r>
      <w:r w:rsidR="00A953BE">
        <w:t>, 94</w:t>
      </w:r>
      <w:r w:rsidR="005706DA">
        <w:t>.</w:t>
      </w:r>
      <w:r w:rsidR="00A953BE">
        <w:t xml:space="preserve"> i 100. Ovršnog zakona odlučeno kao u izreci rješenja.       </w:t>
      </w:r>
    </w:p>
    <w:p w:rsidRDefault="00492372" w:rsidP="00492372" w:rsidR="00492372">
      <w:pPr>
        <w:jc w:val="both"/>
      </w:pPr>
    </w:p>
    <w:p w:rsidRDefault="00A953BE" w:rsidP="00492372" w:rsidR="00970C1F">
      <w:pPr>
        <w:jc w:val="center"/>
      </w:pPr>
      <w:r>
        <w:t>U S</w:t>
      </w:r>
      <w:r w:rsidR="00D32AB0">
        <w:t xml:space="preserve">lavonskom Brodu, </w:t>
      </w:r>
      <w:r w:rsidR="00013DF7">
        <w:t>09. studenog</w:t>
      </w:r>
      <w:r w:rsidR="00970C1F">
        <w:t xml:space="preserve"> </w:t>
      </w:r>
      <w:r w:rsidR="00BE76FE">
        <w:t>201</w:t>
      </w:r>
      <w:r w:rsidR="00970C1F">
        <w:t>6</w:t>
      </w:r>
      <w:r>
        <w:t>. godine</w:t>
      </w:r>
    </w:p>
    <w:p w:rsidRDefault="009A17B1" w:rsidP="00A37A40" w:rsidR="00A953BE">
      <w:pPr>
        <w:ind w:firstLine="708" w:left="708"/>
        <w:jc w:val="both"/>
      </w:pPr>
      <w:r>
        <w:t xml:space="preserve">             </w:t>
      </w:r>
    </w:p>
    <w:p w:rsidRDefault="00A953BE" w:rsidP="00A953BE" w:rsidR="00A953BE">
      <w:pPr>
        <w:jc w:val="both"/>
      </w:pPr>
      <w:r>
        <w:t xml:space="preserve">     </w:t>
      </w:r>
      <w:r w:rsidR="00D402EE">
        <w:tab/>
      </w:r>
      <w:r w:rsidR="00D402EE">
        <w:tab/>
      </w:r>
      <w:r w:rsidR="00D402EE">
        <w:tab/>
      </w:r>
      <w:r w:rsidR="00D402EE">
        <w:tab/>
      </w:r>
      <w:r w:rsidR="00D402EE">
        <w:tab/>
      </w:r>
      <w:r w:rsidR="00D402EE">
        <w:tab/>
      </w:r>
      <w:r w:rsidR="00D402EE">
        <w:tab/>
        <w:t xml:space="preserve">                 </w:t>
      </w:r>
      <w:r w:rsidR="00DA7C37">
        <w:t xml:space="preserve">  </w:t>
      </w:r>
      <w:r w:rsidR="00D402EE">
        <w:t xml:space="preserve">  </w:t>
      </w:r>
      <w:r w:rsidR="00D23CD9">
        <w:t xml:space="preserve"> </w:t>
      </w:r>
      <w:r>
        <w:t>Stečajna sutkinja:</w:t>
      </w:r>
    </w:p>
    <w:p w:rsidRDefault="00A953BE" w:rsidP="00013DF7" w:rsidR="00DA7C37">
      <w:pPr>
        <w:jc w:val="both"/>
      </w:pPr>
      <w:r>
        <w:t xml:space="preserve">                 </w:t>
      </w:r>
      <w:r w:rsidR="00E70BC0">
        <w:tab/>
      </w:r>
      <w:r w:rsidR="00E70BC0">
        <w:tab/>
      </w:r>
      <w:r w:rsidR="00E70BC0">
        <w:tab/>
      </w:r>
      <w:r w:rsidR="00E70BC0">
        <w:tab/>
      </w:r>
      <w:r w:rsidR="00E70BC0">
        <w:tab/>
      </w:r>
      <w:r w:rsidR="00E70BC0">
        <w:tab/>
      </w:r>
      <w:r w:rsidR="00E70BC0">
        <w:tab/>
        <w:t xml:space="preserve">     </w:t>
      </w:r>
      <w:r w:rsidR="00D23CD9">
        <w:t xml:space="preserve"> </w:t>
      </w:r>
      <w:r w:rsidR="00E70BC0">
        <w:t xml:space="preserve"> </w:t>
      </w:r>
      <w:r w:rsidR="00122A9B">
        <w:t xml:space="preserve"> </w:t>
      </w:r>
      <w:r w:rsidR="00B46749">
        <w:t xml:space="preserve">  </w:t>
      </w:r>
      <w:r w:rsidR="00013DF7">
        <w:t xml:space="preserve">   </w:t>
      </w:r>
      <w:r w:rsidR="008C0A16">
        <w:t>Mirna Vuj</w:t>
      </w:r>
      <w:r w:rsidR="00963C1F">
        <w:t>čić</w:t>
      </w:r>
    </w:p>
    <w:p w:rsidRDefault="00F97839" w:rsidP="00BD2259" w:rsidR="00F97839">
      <w:pPr>
        <w:ind w:left="4956"/>
        <w:jc w:val="both"/>
      </w:pPr>
    </w:p>
    <w:p w:rsidRDefault="00A953BE" w:rsidP="00A953BE" w:rsidR="00A37A40">
      <w:pPr>
        <w:jc w:val="both"/>
        <w:rPr>
          <w:sz w:val="16"/>
          <w:szCs w:val="16"/>
        </w:rPr>
      </w:pPr>
      <w:r w:rsidRPr="00A37A40">
        <w:rPr>
          <w:sz w:val="16"/>
          <w:szCs w:val="16"/>
        </w:rPr>
        <w:t xml:space="preserve">NAPUTAK O PRAVNOM LIJEKU:      </w:t>
      </w:r>
    </w:p>
    <w:p w:rsidRDefault="00A953BE" w:rsidP="00A953BE" w:rsidR="00A953BE" w:rsidRPr="00A37A40">
      <w:pPr>
        <w:jc w:val="both"/>
        <w:rPr>
          <w:sz w:val="16"/>
          <w:szCs w:val="16"/>
        </w:rPr>
      </w:pPr>
      <w:r w:rsidRPr="00A37A40">
        <w:rPr>
          <w:sz w:val="16"/>
          <w:szCs w:val="16"/>
        </w:rPr>
        <w:t xml:space="preserve">Protiv ovog zaključka nije dopuštena žalba (članak </w:t>
      </w:r>
      <w:smartTag w:element="metricconverter" w:uri="urn:schemas-microsoft-com:office:smarttags">
        <w:smartTagPr>
          <w:attr w:val="11. st" w:name="ProductID"/>
        </w:smartTagPr>
        <w:r w:rsidRPr="00A37A40">
          <w:rPr>
            <w:sz w:val="16"/>
            <w:szCs w:val="16"/>
          </w:rPr>
          <w:t>11. st</w:t>
        </w:r>
      </w:smartTag>
      <w:r w:rsidRPr="00A37A40">
        <w:rPr>
          <w:sz w:val="16"/>
          <w:szCs w:val="16"/>
        </w:rPr>
        <w:t>. 9. Stečajnog zakona).</w:t>
      </w:r>
    </w:p>
    <w:p w:rsidRDefault="00A953BE" w:rsidP="00A953BE" w:rsidR="00A953BE" w:rsidRPr="00A37A40">
      <w:pPr>
        <w:jc w:val="both"/>
        <w:rPr>
          <w:sz w:val="16"/>
          <w:szCs w:val="16"/>
        </w:rPr>
      </w:pPr>
    </w:p>
    <w:p w:rsidRDefault="00A953BE" w:rsidP="00A953BE" w:rsidR="00A953BE">
      <w:pPr>
        <w:jc w:val="both"/>
      </w:pPr>
    </w:p>
    <w:p w:rsidRDefault="00BC2877" w:rsidP="00A953BE" w:rsidR="00BC2877">
      <w:pPr>
        <w:jc w:val="both"/>
      </w:pPr>
    </w:p>
    <w:p w:rsidRDefault="00A953BE" w:rsidP="00A953BE" w:rsidR="00A953BE">
      <w:pPr>
        <w:jc w:val="both"/>
      </w:pPr>
      <w:r>
        <w:t>Dostaviti:</w:t>
      </w:r>
    </w:p>
    <w:p w:rsidRDefault="00970C1F" w:rsidP="00A953BE" w:rsidR="00970C1F">
      <w:pPr>
        <w:jc w:val="both"/>
      </w:pPr>
      <w:r>
        <w:t>1. Objaviti na mrežnoj stranici e-Oglasna ploča sudova</w:t>
      </w:r>
    </w:p>
    <w:p w:rsidRDefault="00970C1F" w:rsidP="00A953BE" w:rsidR="00A953BE">
      <w:pPr>
        <w:jc w:val="both"/>
      </w:pPr>
      <w:r>
        <w:t>2</w:t>
      </w:r>
      <w:r w:rsidR="005706DA">
        <w:t>. Stečajnoj</w:t>
      </w:r>
      <w:r w:rsidR="00A953BE">
        <w:t xml:space="preserve"> upravitelj</w:t>
      </w:r>
      <w:r w:rsidR="005706DA">
        <w:t>ici</w:t>
      </w:r>
      <w:r w:rsidR="00A953BE">
        <w:t xml:space="preserve"> mr</w:t>
      </w:r>
      <w:r>
        <w:t>.</w:t>
      </w:r>
      <w:r w:rsidR="00A953BE">
        <w:t xml:space="preserve">sc. Kristini Kožić </w:t>
      </w:r>
    </w:p>
    <w:p w:rsidRDefault="00A953BE" w:rsidP="00A953BE" w:rsidR="00A953BE">
      <w:pPr>
        <w:jc w:val="both"/>
      </w:pPr>
    </w:p>
    <w:p w:rsidRDefault="00A953BE" w:rsidP="00A953BE" w:rsidR="00A953BE">
      <w:pPr>
        <w:jc w:val="both"/>
      </w:pPr>
    </w:p>
    <w:p w:rsidRDefault="00A953BE" w:rsidP="00A953BE" w:rsidR="00A953BE">
      <w:pPr>
        <w:jc w:val="both"/>
      </w:pPr>
    </w:p>
    <w:p w:rsidRDefault="00A953BE" w:rsidP="00A953BE" w:rsidR="00A953BE">
      <w:pPr>
        <w:jc w:val="both"/>
      </w:pPr>
    </w:p>
    <w:sectPr w:rsidSect="00801C12" w:rsidR="00A953BE">
      <w:headerReference w:type="even" r:id="rId9"/>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818EE" w:rsidR="003818EE">
      <w:r>
        <w:separator/>
      </w:r>
    </w:p>
  </w:endnote>
  <w:endnote w:id="0" w:type="continuationSeparator">
    <w:p w:rsidRDefault="003818EE" w:rsidR="003818E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818EE" w:rsidR="003818EE">
      <w:r>
        <w:separator/>
      </w:r>
    </w:p>
  </w:footnote>
  <w:footnote w:id="0" w:type="continuationSeparator">
    <w:p w:rsidRDefault="003818EE" w:rsidR="003818E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5828" w:rsidP="00D15391" w:rsidR="00F6582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65828" w:rsidR="00F6582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5828" w:rsidP="00D15391" w:rsidR="00F6582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8519D">
      <w:rPr>
        <w:rStyle w:val="Brojstranice"/>
        <w:noProof/>
      </w:rPr>
      <w:t>3</w:t>
    </w:r>
    <w:r>
      <w:rPr>
        <w:rStyle w:val="Brojstranice"/>
      </w:rPr>
      <w:fldChar w:fldCharType="end"/>
    </w:r>
  </w:p>
  <w:p w:rsidRDefault="00F65828" w:rsidR="00F65828">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953BE"/>
    <w:rsid w:val="00004902"/>
    <w:rsid w:val="00013DF7"/>
    <w:rsid w:val="00026401"/>
    <w:rsid w:val="000271B5"/>
    <w:rsid w:val="00070E30"/>
    <w:rsid w:val="00087345"/>
    <w:rsid w:val="00094D6B"/>
    <w:rsid w:val="000A6634"/>
    <w:rsid w:val="000F19AC"/>
    <w:rsid w:val="000F208F"/>
    <w:rsid w:val="0010673F"/>
    <w:rsid w:val="00122A9B"/>
    <w:rsid w:val="00145022"/>
    <w:rsid w:val="0019629B"/>
    <w:rsid w:val="001C59E5"/>
    <w:rsid w:val="00222654"/>
    <w:rsid w:val="002341E9"/>
    <w:rsid w:val="0023688A"/>
    <w:rsid w:val="002427DF"/>
    <w:rsid w:val="00244684"/>
    <w:rsid w:val="00267354"/>
    <w:rsid w:val="002E0937"/>
    <w:rsid w:val="002E19A5"/>
    <w:rsid w:val="002F181A"/>
    <w:rsid w:val="00336B18"/>
    <w:rsid w:val="00347143"/>
    <w:rsid w:val="00347436"/>
    <w:rsid w:val="003639D5"/>
    <w:rsid w:val="003818EE"/>
    <w:rsid w:val="00391DBA"/>
    <w:rsid w:val="00397ED0"/>
    <w:rsid w:val="003D2758"/>
    <w:rsid w:val="003D349F"/>
    <w:rsid w:val="0043610F"/>
    <w:rsid w:val="0045040C"/>
    <w:rsid w:val="00475218"/>
    <w:rsid w:val="004914F0"/>
    <w:rsid w:val="00492372"/>
    <w:rsid w:val="004A096C"/>
    <w:rsid w:val="004A652C"/>
    <w:rsid w:val="004D0E8E"/>
    <w:rsid w:val="004F0627"/>
    <w:rsid w:val="00544CBF"/>
    <w:rsid w:val="0056719A"/>
    <w:rsid w:val="005706DA"/>
    <w:rsid w:val="00570FD0"/>
    <w:rsid w:val="005E72EB"/>
    <w:rsid w:val="005F2A70"/>
    <w:rsid w:val="0065483E"/>
    <w:rsid w:val="006555F6"/>
    <w:rsid w:val="006A631E"/>
    <w:rsid w:val="006C312C"/>
    <w:rsid w:val="006E77E3"/>
    <w:rsid w:val="00723092"/>
    <w:rsid w:val="0077493D"/>
    <w:rsid w:val="0077675E"/>
    <w:rsid w:val="007829DC"/>
    <w:rsid w:val="00782D86"/>
    <w:rsid w:val="00783C4B"/>
    <w:rsid w:val="007E365B"/>
    <w:rsid w:val="007E3693"/>
    <w:rsid w:val="00801C12"/>
    <w:rsid w:val="0082425D"/>
    <w:rsid w:val="008556B7"/>
    <w:rsid w:val="00890154"/>
    <w:rsid w:val="00890272"/>
    <w:rsid w:val="008C0A16"/>
    <w:rsid w:val="008C69B1"/>
    <w:rsid w:val="008C6CAA"/>
    <w:rsid w:val="00963C1F"/>
    <w:rsid w:val="00970C1F"/>
    <w:rsid w:val="009775BB"/>
    <w:rsid w:val="009820EC"/>
    <w:rsid w:val="00987B72"/>
    <w:rsid w:val="009A17B1"/>
    <w:rsid w:val="00A37A40"/>
    <w:rsid w:val="00A54C17"/>
    <w:rsid w:val="00A82110"/>
    <w:rsid w:val="00A953BE"/>
    <w:rsid w:val="00A97143"/>
    <w:rsid w:val="00AA718B"/>
    <w:rsid w:val="00AD3862"/>
    <w:rsid w:val="00B06F8E"/>
    <w:rsid w:val="00B108DB"/>
    <w:rsid w:val="00B20A44"/>
    <w:rsid w:val="00B46749"/>
    <w:rsid w:val="00B62C4A"/>
    <w:rsid w:val="00B94E1A"/>
    <w:rsid w:val="00BC2877"/>
    <w:rsid w:val="00BD2259"/>
    <w:rsid w:val="00BE76FE"/>
    <w:rsid w:val="00BF29FC"/>
    <w:rsid w:val="00C7442D"/>
    <w:rsid w:val="00C97C00"/>
    <w:rsid w:val="00CA61FF"/>
    <w:rsid w:val="00CC02CD"/>
    <w:rsid w:val="00CC6081"/>
    <w:rsid w:val="00CE1D9F"/>
    <w:rsid w:val="00CE5EEA"/>
    <w:rsid w:val="00D15391"/>
    <w:rsid w:val="00D23CD9"/>
    <w:rsid w:val="00D32AB0"/>
    <w:rsid w:val="00D402EE"/>
    <w:rsid w:val="00D65166"/>
    <w:rsid w:val="00D70139"/>
    <w:rsid w:val="00D86CD8"/>
    <w:rsid w:val="00DA7C37"/>
    <w:rsid w:val="00DF457B"/>
    <w:rsid w:val="00DF7460"/>
    <w:rsid w:val="00DF74EE"/>
    <w:rsid w:val="00E620FB"/>
    <w:rsid w:val="00E670A4"/>
    <w:rsid w:val="00E70BC0"/>
    <w:rsid w:val="00E73990"/>
    <w:rsid w:val="00E8519D"/>
    <w:rsid w:val="00EB18F2"/>
    <w:rsid w:val="00F02ADC"/>
    <w:rsid w:val="00F30041"/>
    <w:rsid w:val="00F307EF"/>
    <w:rsid w:val="00F412FB"/>
    <w:rsid w:val="00F42E43"/>
    <w:rsid w:val="00F65828"/>
    <w:rsid w:val="00F67532"/>
    <w:rsid w:val="00F743B7"/>
    <w:rsid w:val="00F76E77"/>
    <w:rsid w:val="00F95036"/>
    <w:rsid w:val="00F97839"/>
    <w:rsid w:val="00FA2E76"/>
    <w:rsid w:val="00FB2BE1"/>
    <w:rsid w:val="00FC172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801C12"/>
    <w:pPr>
      <w:tabs>
        <w:tab w:pos="4536" w:val="center"/>
        <w:tab w:pos="9072" w:val="right"/>
      </w:tabs>
    </w:pPr>
  </w:style>
  <w:style w:styleId="Brojstranice" w:type="character">
    <w:name w:val="page number"/>
    <w:basedOn w:val="Zadanifontodlomka"/>
    <w:rsid w:val="00801C12"/>
  </w:style>
  <w:style w:styleId="Tekstbalonia" w:type="paragraph">
    <w:name w:val="Balloon Text"/>
    <w:basedOn w:val="Normal"/>
    <w:link w:val="TekstbaloniaChar"/>
    <w:rsid w:val="00D23CD9"/>
    <w:rPr>
      <w:rFonts w:cs="Tahoma" w:hAnsi="Tahoma" w:ascii="Tahoma"/>
      <w:sz w:val="16"/>
      <w:szCs w:val="16"/>
    </w:rPr>
  </w:style>
  <w:style w:customStyle="true" w:styleId="TekstbaloniaChar" w:type="character">
    <w:name w:val="Tekst balončića Char"/>
    <w:link w:val="Tekstbalonia"/>
    <w:rsid w:val="00D23CD9"/>
    <w:rPr>
      <w:rFonts w:cs="Tahoma" w:hAnsi="Tahoma" w:ascii="Tahoma"/>
      <w:sz w:val="16"/>
      <w:szCs w:val="16"/>
    </w:rPr>
  </w:style>
  <w:style w:styleId="Tekstrezerviranogmjesta" w:type="character">
    <w:name w:val="Placeholder Text"/>
    <w:basedOn w:val="Zadanifontodlomka"/>
    <w:uiPriority w:val="99"/>
    <w:semiHidden/>
    <w:rsid w:val="004D0E8E"/>
    <w:rPr>
      <w:color w:val="808080"/>
      <w:bdr w:space="0" w:sz="0" w:color="auto" w:val="none"/>
      <w:shd w:fill="auto" w:color="auto" w:val="clear"/>
    </w:rPr>
  </w:style>
  <w:style w:customStyle="true" w:styleId="eSPISCCParagraphDefaultFont" w:type="character">
    <w:name w:val="eSPIS_CC_Paragraph Default Font"/>
    <w:basedOn w:val="Zadanifontodlomka"/>
    <w:rsid w:val="004D0E8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D0E8E"/>
    <w:rPr>
      <w:bdr w:space="0" w:sz="0" w:color="auto" w:val="none"/>
      <w:shd w:fill="FFFFCC" w:color="auto" w:val="clear"/>
      <w:lang w:val="hr-HR"/>
    </w:rPr>
  </w:style>
  <w:style w:customStyle="true" w:styleId="PozadinaSvijetloCrvena" w:type="character">
    <w:name w:val="Pozadina_SvijetloCrvena"/>
    <w:basedOn w:val="eSPISCCParagraphDefaultFont"/>
    <w:rsid w:val="004D0E8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D0E8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801C12"/>
    <w:pPr>
      <w:tabs>
        <w:tab w:pos="4536" w:val="center"/>
        <w:tab w:pos="9072" w:val="right"/>
      </w:tabs>
    </w:pPr>
  </w:style>
  <w:style w:styleId="Brojstranice" w:type="character">
    <w:name w:val="page number"/>
    <w:basedOn w:val="Zadanifontodlomka"/>
    <w:rsid w:val="00801C12"/>
  </w:style>
  <w:style w:styleId="Tekstbalonia" w:type="paragraph">
    <w:name w:val="Balloon Text"/>
    <w:basedOn w:val="Normal"/>
    <w:link w:val="TekstbaloniaChar"/>
    <w:rsid w:val="00D23CD9"/>
    <w:rPr>
      <w:rFonts w:ascii="Tahoma" w:cs="Tahoma" w:hAnsi="Tahoma"/>
      <w:sz w:val="16"/>
      <w:szCs w:val="16"/>
    </w:rPr>
  </w:style>
  <w:style w:customStyle="1" w:styleId="TekstbaloniaChar" w:type="character">
    <w:name w:val="Tekst balončića Char"/>
    <w:link w:val="Tekstbalonia"/>
    <w:rsid w:val="00D23CD9"/>
    <w:rPr>
      <w:rFonts w:ascii="Tahoma" w:cs="Tahoma" w:hAnsi="Tahoma"/>
      <w:sz w:val="16"/>
      <w:szCs w:val="16"/>
    </w:rPr>
  </w:style>
  <w:style w:styleId="Tekstrezerviranogmjesta" w:type="character">
    <w:name w:val="Placeholder Text"/>
    <w:basedOn w:val="Zadanifontodlomka"/>
    <w:uiPriority w:val="99"/>
    <w:semiHidden/>
    <w:rsid w:val="004D0E8E"/>
    <w:rPr>
      <w:color w:val="808080"/>
      <w:bdr w:color="auto" w:space="0" w:sz="0" w:val="none"/>
      <w:shd w:color="auto" w:fill="auto" w:val="clear"/>
    </w:rPr>
  </w:style>
  <w:style w:customStyle="1" w:styleId="eSPISCCParagraphDefaultFont" w:type="character">
    <w:name w:val="eSPIS_CC_Paragraph Default Font"/>
    <w:basedOn w:val="Zadanifontodlomka"/>
    <w:rsid w:val="004D0E8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D0E8E"/>
    <w:rPr>
      <w:bdr w:color="auto" w:space="0" w:sz="0" w:val="none"/>
      <w:shd w:color="auto" w:fill="FFFFCC" w:val="clear"/>
      <w:lang w:val="hr-HR"/>
    </w:rPr>
  </w:style>
  <w:style w:customStyle="1" w:styleId="PozadinaSvijetloCrvena" w:type="character">
    <w:name w:val="Pozadina_SvijetloCrvena"/>
    <w:basedOn w:val="eSPISCCParagraphDefaultFont"/>
    <w:rsid w:val="004D0E8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D0E8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studenog 2016.</izvorni_sadrzaj>
    <derivirana_varijabla naziv="DomainObject.DatumDonosenjaOdluke_1">9.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St-352/2012-139</izvorni_sadrzaj>
    <derivirana_varijabla naziv="DomainObject.Oznaka_1">St-352/2012-139</derivirana_varijabla>
  </DomainObject.Oznaka>
  <DomainObject.DonositeljOdluke.Ime>
    <izvorni_sadrzaj>Mirna</izvorni_sadrzaj>
    <derivirana_varijabla naziv="DomainObject.DonositeljOdluke.Ime_1">Mirna</derivirana_varijabla>
  </DomainObject.DonositeljOdluke.Ime>
  <DomainObject.DonositeljOdluke.Prezime>
    <izvorni_sadrzaj>Vujčić</izvorni_sadrzaj>
    <derivirana_varijabla naziv="DomainObject.DonositeljOdluke.Prezime_1">Vujčić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352</izvorni_sadrzaj>
    <derivirana_varijabla naziv="DomainObject.Predmet.Broj_1">352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listopada 2012.</izvorni_sadrzaj>
    <derivirana_varijabla naziv="DomainObject.Predmet.DatumOsnivanja_1">16.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St-352/2012</izvorni_sadrzaj>
    <derivirana_varijabla naziv="DomainObject.Predmet.OznakaBroj_1">St-352/2012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FINALE 2009 društvo s ograničenom odgovornošću za trgovinu, ugostiteljstvo i usluge " u stečaju "</izvorni_sadrzaj>
    <derivirana_varijabla naziv="DomainObject.Predmet.ProtustrankaFormated_1">  FINALE 2009 društvo s ograničenom odgovornošću za trgovinu, ugostiteljstvo i usluge " u stečaju "</derivirana_varijabla>
  </DomainObject.Predmet.ProtustrankaFormated>
  <DomainObject.Predmet.ProtustrankaFormatedOIB>
    <izvorni_sadrzaj>  FINALE 2009 društvo s ograničenom odgovornošću za trgovinu, ugostiteljstvo i usluge " u stečaju ", OIB 99138697543</izvorni_sadrzaj>
    <derivirana_varijabla naziv="DomainObject.Predmet.ProtustrankaFormatedOIB_1">  FINALE 2009 društvo s ograničenom odgovornošću za trgovinu, ugostiteljstvo i usluge " u stečaju ", OIB 99138697543</derivirana_varijabla>
  </DomainObject.Predmet.ProtustrankaFormatedOIB>
  <DomainObject.Predmet.ProtustrankaFormatedWithAdress>
    <izvorni_sadrzaj> FINALE 2009 društvo s ograničenom odgovornošću za trgovinu, ugostiteljstvo i usluge " u stečaju ", Reljkovićeva 30 A , 35400 Nova Gradiška</izvorni_sadrzaj>
    <derivirana_varijabla naziv="DomainObject.Predmet.ProtustrankaFormatedWithAdress_1"> FINALE 2009 društvo s ograničenom odgovornošću za trgovinu, ugostiteljstvo i usluge " u stečaju ", Reljkovićeva 30 A , 35400 Nova Gradiška</derivirana_varijabla>
  </DomainObject.Predmet.ProtustrankaFormatedWithAdress>
  <DomainObject.Predmet.ProtustrankaFormatedWithAdressOIB>
    <izvorni_sadrzaj> FINALE 2009 društvo s ograničenom odgovornošću za trgovinu, ugostiteljstvo i usluge " u stečaju ", OIB 99138697543, Reljkovićeva 30 A , 35400 Nova Gradiška</izvorni_sadrzaj>
    <derivirana_varijabla naziv="DomainObject.Predmet.ProtustrankaFormatedWithAdressOIB_1"> FINALE 2009 društvo s ograničenom odgovornošću za trgovinu, ugostiteljstvo i usluge " u stečaju ", OIB 99138697543, Reljkovićeva 30 A , 35400 Nova Gradiška</derivirana_varijabla>
  </DomainObject.Predmet.ProtustrankaFormatedWithAdressOIB>
  <DomainObject.Predmet.ProtustrankaWithAdress>
    <izvorni_sadrzaj>FINALE 2009 društvo s ograničenom odgovornošću za trgovinu, ugostiteljstvo i usluge " u stečaju " Reljkovićeva 30 A , 35400 Nova Gradiška</izvorni_sadrzaj>
    <derivirana_varijabla naziv="DomainObject.Predmet.ProtustrankaWithAdress_1">FINALE 2009 društvo s ograničenom odgovornošću za trgovinu, ugostiteljstvo i usluge " u stečaju " Reljkovićeva 30 A , 35400 Nova Gradiška</derivirana_varijabla>
  </DomainObject.Predmet.ProtustrankaWithAdress>
  <DomainObject.Predmet.ProtustrankaWithAdressOIB>
    <izvorni_sadrzaj>FINALE 2009 društvo s ograničenom odgovornošću za trgovinu, ugostiteljstvo i usluge " u stečaju ", OIB 99138697543, Reljkovićeva 30 A , 35400 Nova Gradiška</izvorni_sadrzaj>
    <derivirana_varijabla naziv="DomainObject.Predmet.ProtustrankaWithAdressOIB_1">FINALE 2009 društvo s ograničenom odgovornošću za trgovinu, ugostiteljstvo i usluge " u stečaju ", OIB 99138697543, Reljkovićeva 30 A , 35400 Nova Gradiška</derivirana_varijabla>
  </DomainObject.Predmet.ProtustrankaWithAdressOIB>
  <DomainObject.Predmet.ProtustrankaNazivFormated>
    <izvorni_sadrzaj>FINALE 2009 društvo s ograničenom odgovornošću za trgovinu, ugostiteljstvo i usluge " u stečaju "</izvorni_sadrzaj>
    <derivirana_varijabla naziv="DomainObject.Predmet.ProtustrankaNazivFormated_1">FINALE 2009 društvo s ograničenom odgovornošću za trgovinu, ugostiteljstvo i usluge " u stečaju "</derivirana_varijabla>
  </DomainObject.Predmet.ProtustrankaNazivFormated>
  <DomainObject.Predmet.ProtustrankaNazivFormatedOIB>
    <izvorni_sadrzaj>FINALE 2009 društvo s ograničenom odgovornošću za trgovinu, ugostiteljstvo i usluge " u stečaju ", OIB 99138697543</izvorni_sadrzaj>
    <derivirana_varijabla naziv="DomainObject.Predmet.ProtustrankaNazivFormatedOIB_1">FINALE 2009 društvo s ograničenom odgovornošću za trgovinu, ugostiteljstvo i usluge " u stečaju ", OIB 99138697543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SB</izvorni_sadrzaj>
    <derivirana_varijabla naziv="DomainObject.Predmet.Referada.Naziv_1">Referada 7 SS SB</derivirana_varijabla>
  </DomainObject.Predmet.Referada.Naziv>
  <DomainObject.Predmet.Referada.Oznaka>
    <izvorni_sadrzaj>Referada 7</izvorni_sadrzaj>
    <derivirana_varijabla naziv="DomainObject.Predmet.Referada.Oznaka_1">Referada 7</derivirana_varijabla>
  </DomainObject.Predmet.Referada.Oznaka>
  <DomainObject.Predmet.Referada.Prostorija.Naziv>
    <izvorni_sadrzaj>Soba 78</izvorni_sadrzaj>
    <derivirana_varijabla naziv="DomainObject.Predmet.Referada.Prostorija.Naziv_1">Soba 78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Mirna Vujčić</izvorni_sadrzaj>
    <derivirana_varijabla naziv="DomainObject.Predmet.Referada.Sudac_1">Mirna Vujčić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HYPO ALPE-ADRIA-BANK d. d. ZAGREB</izvorni_sadrzaj>
    <derivirana_varijabla naziv="DomainObject.Predmet.StrankaFormated_1">  HYPO ALPE-ADRIA-BANK d. d. ZAGREB</derivirana_varijabla>
  </DomainObject.Predmet.StrankaFormated>
  <DomainObject.Predmet.StrankaFormatedOIB>
    <izvorni_sadrzaj>  HYPO ALPE-ADRIA-BANK d. d. ZAGREB, OIB 14036333877</izvorni_sadrzaj>
    <derivirana_varijabla naziv="DomainObject.Predmet.StrankaFormatedOIB_1">  HYPO ALPE-ADRIA-BANK d. d. ZAGREB, OIB 14036333877</derivirana_varijabla>
  </DomainObject.Predmet.StrankaFormatedOIB>
  <DomainObject.Predmet.StrankaFormatedWithAdress>
    <izvorni_sadrzaj> HYPO ALPE-ADRIA-BANK d. d. ZAGREB, Slavonska avenija 6, 10000 Zagreb</izvorni_sadrzaj>
    <derivirana_varijabla naziv="DomainObject.Predmet.StrankaFormatedWithAdress_1"> HYPO ALPE-ADRIA-BANK d. d. ZAGREB, Slavonska avenija 6, 10000 Zagreb</derivirana_varijabla>
  </DomainObject.Predmet.StrankaFormatedWithAdress>
  <DomainObject.Predmet.StrankaFormatedWithAdressOIB>
    <izvorni_sadrzaj> HYPO ALPE-ADRIA-BANK d. d. ZAGREB, OIB 14036333877, Slavonska avenija 6, 10000 Zagreb</izvorni_sadrzaj>
    <derivirana_varijabla naziv="DomainObject.Predmet.StrankaFormatedWithAdressOIB_1"> HYPO ALPE-ADRIA-BANK d. d. ZAGREB, OIB 14036333877, Slavonska avenija 6, 10000 Zagreb</derivirana_varijabla>
  </DomainObject.Predmet.StrankaFormatedWithAdressOIB>
  <DomainObject.Predmet.StrankaWithAdress>
    <izvorni_sadrzaj>HYPO ALPE-ADRIA-BANK d. d. ZAGREB Slavonska avenija 6,10000 Zagreb</izvorni_sadrzaj>
    <derivirana_varijabla naziv="DomainObject.Predmet.StrankaWithAdress_1">HYPO ALPE-ADRIA-BANK d. d. ZAGREB Slavonska avenija 6,10000 Zagreb</derivirana_varijabla>
  </DomainObject.Predmet.StrankaWithAdress>
  <DomainObject.Predmet.StrankaWithAdressOIB>
    <izvorni_sadrzaj>HYPO ALPE-ADRIA-BANK d. d. ZAGREB, OIB 14036333877, Slavonska avenija 6,10000 Zagreb</izvorni_sadrzaj>
    <derivirana_varijabla naziv="DomainObject.Predmet.StrankaWithAdressOIB_1">HYPO ALPE-ADRIA-BANK d. d. ZAGREB, OIB 14036333877, Slavonska avenija 6,10000 Zagreb</derivirana_varijabla>
  </DomainObject.Predmet.StrankaWithAdressOIB>
  <DomainObject.Predmet.StrankaNazivFormated>
    <izvorni_sadrzaj>HYPO ALPE-ADRIA-BANK d. d. ZAGREB</izvorni_sadrzaj>
    <derivirana_varijabla naziv="DomainObject.Predmet.StrankaNazivFormated_1">HYPO ALPE-ADRIA-BANK d. d. ZAGREB</derivirana_varijabla>
  </DomainObject.Predmet.StrankaNazivFormated>
  <DomainObject.Predmet.StrankaNazivFormatedOIB>
    <izvorni_sadrzaj>HYPO ALPE-ADRIA-BANK d. d. ZAGREB, OIB 14036333877</izvorni_sadrzaj>
    <derivirana_varijabla naziv="DomainObject.Predmet.StrankaNazivFormatedOIB_1">HYPO ALPE-ADRIA-BANK d. d. ZAGREB, OIB 14036333877</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SB</izvorni_sadrzaj>
    <derivirana_varijabla naziv="DomainObject.Predmet.TrenutnaLokacijaSpisa.Naziv_1">Referada 7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0.00</izvorni_sadrzaj>
    <derivirana_varijabla naziv="DomainObject.Predmet.TrenutnaVrijednost_1">0.00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Jagodar</izvorni_sadrzaj>
    <derivirana_varijabla naziv="DomainObject.Predmet.Zapisnicar_1">Marija Jagodar</derivirana_varijabla>
  </DomainObject.Predmet.Zapisnicar>
  <DomainObject.Predmet.StrankaListFormated>
    <izvorni_sadrzaj>
      <item>HYPO ALPE-ADRIA-BANK d. d. ZAGREB</item>
    </izvorni_sadrzaj>
    <derivirana_varijabla naziv="DomainObject.Predmet.StrankaListFormated_1">
      <item>HYPO ALPE-ADRIA-BANK d. d. ZAGREB</item>
    </derivirana_varijabla>
  </DomainObject.Predmet.StrankaListFormated>
  <DomainObject.Predmet.StrankaListFormatedOIB>
    <izvorni_sadrzaj>
      <item>HYPO ALPE-ADRIA-BANK d. d. ZAGREB, OIB 14036333877</item>
    </izvorni_sadrzaj>
    <derivirana_varijabla naziv="DomainObject.Predmet.StrankaListFormatedOIB_1">
      <item>HYPO ALPE-ADRIA-BANK d. d. ZAGREB, OIB 14036333877</item>
    </derivirana_varijabla>
  </DomainObject.Predmet.StrankaListFormatedOIB>
  <DomainObject.Predmet.StrankaListFormatedWithAdress>
    <izvorni_sadrzaj>
      <item>HYPO ALPE-ADRIA-BANK d. d. ZAGREB, Slavonska avenija 6, 10000 Zagreb</item>
    </izvorni_sadrzaj>
    <derivirana_varijabla naziv="DomainObject.Predmet.StrankaListFormatedWithAdress_1">
      <item>HYPO ALPE-ADRIA-BANK d. d. ZAGREB, Slavonska avenija 6, 10000 Zagreb</item>
    </derivirana_varijabla>
  </DomainObject.Predmet.StrankaListFormatedWithAdress>
  <DomainObject.Predmet.StrankaListFormatedWithAdressOIB>
    <izvorni_sadrzaj>
      <item>HYPO ALPE-ADRIA-BANK d. d. ZAGREB, OIB 14036333877, Slavonska avenija 6, 10000 Zagreb</item>
    </izvorni_sadrzaj>
    <derivirana_varijabla naziv="DomainObject.Predmet.StrankaListFormatedWithAdressOIB_1">
      <item>HYPO ALPE-ADRIA-BANK d. d. ZAGREB, OIB 14036333877, Slavonska avenija 6, 10000 Zagreb</item>
    </derivirana_varijabla>
  </DomainObject.Predmet.StrankaListFormatedWithAdressOIB>
  <DomainObject.Predmet.StrankaListNazivFormated>
    <izvorni_sadrzaj>
      <item>HYPO ALPE-ADRIA-BANK d. d. ZAGREB</item>
    </izvorni_sadrzaj>
    <derivirana_varijabla naziv="DomainObject.Predmet.StrankaListNazivFormated_1">
      <item>HYPO ALPE-ADRIA-BANK d. d. ZAGREB</item>
    </derivirana_varijabla>
  </DomainObject.Predmet.StrankaListNazivFormated>
  <DomainObject.Predmet.StrankaListNazivFormatedOIB>
    <izvorni_sadrzaj>
      <item>HYPO ALPE-ADRIA-BANK d. d. ZAGREB, OIB 14036333877</item>
    </izvorni_sadrzaj>
    <derivirana_varijabla naziv="DomainObject.Predmet.StrankaListNazivFormatedOIB_1">
      <item>HYPO ALPE-ADRIA-BANK d. d. ZAGREB, OIB 14036333877</item>
    </derivirana_varijabla>
  </DomainObject.Predmet.StrankaListNazivFormatedOIB>
  <DomainObject.Predmet.ProtuStrankaListFormated>
    <izvorni_sadrzaj>
      <item>FINALE 2009 društvo s ograničenom odgovornošću za trgovinu, ugostiteljstvo i usluge " u stečaju "</item>
    </izvorni_sadrzaj>
    <derivirana_varijabla naziv="DomainObject.Predmet.ProtuStrankaListFormated_1">
      <item>FINALE 2009 društvo s ograničenom odgovornošću za trgovinu, ugostiteljstvo i usluge " u stečaju "</item>
    </derivirana_varijabla>
  </DomainObject.Predmet.ProtuStrankaListFormated>
  <DomainObject.Predmet.ProtuStrankaListFormatedOIB>
    <izvorni_sadrzaj>
      <item>FINALE 2009 društvo s ograničenom odgovornošću za trgovinu, ugostiteljstvo i usluge " u stečaju ", OIB 99138697543</item>
    </izvorni_sadrzaj>
    <derivirana_varijabla naziv="DomainObject.Predmet.ProtuStrankaListFormatedOIB_1">
      <item>FINALE 2009 društvo s ograničenom odgovornošću za trgovinu, ugostiteljstvo i usluge " u stečaju ", OIB 99138697543</item>
    </derivirana_varijabla>
  </DomainObject.Predmet.ProtuStrankaListFormatedOIB>
  <DomainObject.Predmet.ProtuStrankaListFormatedWithAdress>
    <izvorni_sadrzaj>
      <item>FINALE 2009 društvo s ograničenom odgovornošću za trgovinu, ugostiteljstvo i usluge " u stečaju ", Reljkovićeva 30 A , 35400 Nova Gradiška</item>
    </izvorni_sadrzaj>
    <derivirana_varijabla naziv="DomainObject.Predmet.ProtuStrankaListFormatedWithAdress_1">
      <item>FINALE 2009 društvo s ograničenom odgovornošću za trgovinu, ugostiteljstvo i usluge " u stečaju ", Reljkovićeva 30 A , 35400 Nova Gradiška</item>
    </derivirana_varijabla>
  </DomainObject.Predmet.ProtuStrankaListFormatedWithAdress>
  <DomainObject.Predmet.ProtuStrankaListFormatedWithAdressOIB>
    <izvorni_sadrzaj>
      <item>FINALE 2009 društvo s ograničenom odgovornošću za trgovinu, ugostiteljstvo i usluge " u stečaju ", OIB 99138697543, Reljkovićeva 30 A , 35400 Nova Gradiška</item>
    </izvorni_sadrzaj>
    <derivirana_varijabla naziv="DomainObject.Predmet.ProtuStrankaListFormatedWithAdressOIB_1">
      <item>FINALE 2009 društvo s ograničenom odgovornošću za trgovinu, ugostiteljstvo i usluge " u stečaju ", OIB 99138697543, Reljkovićeva 30 A , 35400 Nova Gradiška</item>
    </derivirana_varijabla>
  </DomainObject.Predmet.ProtuStrankaListFormatedWithAdressOIB>
  <DomainObject.Predmet.ProtuStrankaListNazivFormated>
    <izvorni_sadrzaj>
      <item>FINALE 2009 društvo s ograničenom odgovornošću za trgovinu, ugostiteljstvo i usluge " u stečaju "</item>
    </izvorni_sadrzaj>
    <derivirana_varijabla naziv="DomainObject.Predmet.ProtuStrankaListNazivFormated_1">
      <item>FINALE 2009 društvo s ograničenom odgovornošću za trgovinu, ugostiteljstvo i usluge " u stečaju "</item>
    </derivirana_varijabla>
  </DomainObject.Predmet.ProtuStrankaListNazivFormated>
  <DomainObject.Predmet.ProtuStrankaListNazivFormatedOIB>
    <izvorni_sadrzaj>
      <item>FINALE 2009 društvo s ograničenom odgovornošću za trgovinu, ugostiteljstvo i usluge " u stečaju ", OIB 99138697543</item>
    </izvorni_sadrzaj>
    <derivirana_varijabla naziv="DomainObject.Predmet.ProtuStrankaListNazivFormatedOIB_1">
      <item>FINALE 2009 društvo s ograničenom odgovornošću za trgovinu, ugostiteljstvo i usluge " u stečaju ", OIB 99138697543</item>
    </derivirana_varijabla>
  </DomainObject.Predmet.ProtuStrankaListNazivFormatedOIB>
  <DomainObject.Predmet.OstaliListFormated>
    <izvorni_sadrzaj>
      <item>ŽDO GRAĐANSKO-UPRAVNI ODJEL</item>
      <item>MINISTARSTVO FINANCIJA POREZNA UPRAVA</item>
      <item>FINANCIJSKA AGENCJA</item>
      <item>REDŽEP SELIMANI</item>
      <item>SABIT SELMANI</item>
      <item>mr.sc. KRISTINA KOŽIĆ dipl.oec.</item>
      <item>MIRA JELČIĆ</item>
      <item>RAČUNOVODSTVO SUDA</item>
      <item>VESNA LAZARIĆ</item>
      <item>TIHOMIR GRAŠAR, predstavnik</item>
      <item>Gorana Klepač</item>
      <item>Gabriel Zovak</item>
    </izvorni_sadrzaj>
    <derivirana_varijabla naziv="DomainObject.Predmet.OstaliListFormated_1">
      <item>ŽDO GRAĐANSKO-UPRAVNI ODJEL</item>
      <item>MINISTARSTVO FINANCIJA POREZNA UPRAVA</item>
      <item>FINANCIJSKA AGENCJA</item>
      <item>REDŽEP SELIMANI</item>
      <item>SABIT SELMANI</item>
      <item>mr.sc. KRISTINA KOŽIĆ dipl.oec.</item>
      <item>MIRA JELČIĆ</item>
      <item>RAČUNOVODSTVO SUDA</item>
      <item>VESNA LAZARIĆ</item>
      <item>TIHOMIR GRAŠAR, predstavnik</item>
      <item>Gorana Klepač</item>
      <item>Gabriel Zovak</item>
    </derivirana_varijabla>
  </DomainObject.Predmet.OstaliListFormated>
  <DomainObject.Predmet.OstaliListFormatedOIB>
    <izvorni_sadrzaj>
      <item>ŽDO GRAĐANSKO-UPRAVNI ODJEL</item>
      <item>MINISTARSTVO FINANCIJA POREZNA UPRAVA</item>
      <item>FINANCIJSKA AGENCJA</item>
      <item>REDŽEP SELIMANI</item>
      <item>SABIT SELMANI</item>
      <item>mr.sc. KRISTINA KOŽIĆ dipl.oec., OIB 98925012265</item>
      <item>MIRA JELČIĆ</item>
      <item>RAČUNOVODSTVO SUDA</item>
      <item>VESNA LAZARIĆ</item>
      <item>TIHOMIR GRAŠAR, predstavnik</item>
      <item>Gorana Klepač</item>
      <item>Gabriel Zovak</item>
    </izvorni_sadrzaj>
    <derivirana_varijabla naziv="DomainObject.Predmet.OstaliListFormatedOIB_1">
      <item>ŽDO GRAĐANSKO-UPRAVNI ODJEL</item>
      <item>MINISTARSTVO FINANCIJA POREZNA UPRAVA</item>
      <item>FINANCIJSKA AGENCJA</item>
      <item>REDŽEP SELIMANI</item>
      <item>SABIT SELMANI</item>
      <item>mr.sc. KRISTINA KOŽIĆ dipl.oec., OIB 98925012265</item>
      <item>MIRA JELČIĆ</item>
      <item>RAČUNOVODSTVO SUDA</item>
      <item>VESNA LAZARIĆ</item>
      <item>TIHOMIR GRAŠAR, predstavnik</item>
      <item>Gorana Klepač</item>
      <item>Gabriel Zovak</item>
    </derivirana_varijabla>
  </DomainObject.Predmet.OstaliListFormatedOIB>
  <DomainObject.Predmet.OstaliListFormatedWithAdress>
    <izvorni_sadrzaj>
      <item>ŽDO GRAĐANSKO-UPRAVNI ODJEL, 35000 Slavonski Brod</item>
      <item>MINISTARSTVO FINANCIJA POREZNA UPRAVA, 35000 Slavonski Brod</item>
      <item>FINANCIJSKA AGENCJA, 35000 Slavonski Brod</item>
      <item>REDŽEP SELIMANI, 35400 Nova Gradiška</item>
      <item>SABIT SELMANI, 35400 Nova Gradiška</item>
      <item>mr.sc. KRISTINA KOŽIĆ dipl.oec., Slavka Kolara 16, 34000 Požega</item>
      <item>MIRA JELČIĆ, 35000 Slavonski Brod</item>
      <item>RAČUNOVODSTVO SUDA, 31000 Osijek</item>
      <item>VESNA LAZARIĆ, 35000 Slavonski Brod</item>
      <item>TIHOMIR GRAŠAR, predstavnik, 35000 Slavonski Brod</item>
      <item>Gorana Klepač</item>
      <item>Gabriel Zovak</item>
    </izvorni_sadrzaj>
    <derivirana_varijabla naziv="DomainObject.Predmet.OstaliListFormatedWithAdress_1">
      <item>ŽDO GRAĐANSKO-UPRAVNI ODJEL, 35000 Slavonski Brod</item>
      <item>MINISTARSTVO FINANCIJA POREZNA UPRAVA, 35000 Slavonski Brod</item>
      <item>FINANCIJSKA AGENCJA, 35000 Slavonski Brod</item>
      <item>REDŽEP SELIMANI, 35400 Nova Gradiška</item>
      <item>SABIT SELMANI, 35400 Nova Gradiška</item>
      <item>mr.sc. KRISTINA KOŽIĆ dipl.oec., Slavka Kolara 16, 34000 Požega</item>
      <item>MIRA JELČIĆ, 35000 Slavonski Brod</item>
      <item>RAČUNOVODSTVO SUDA, 31000 Osijek</item>
      <item>VESNA LAZARIĆ, 35000 Slavonski Brod</item>
      <item>TIHOMIR GRAŠAR, predstavnik, 35000 Slavonski Brod</item>
      <item>Gorana Klepač</item>
      <item>Gabriel Zovak</item>
    </derivirana_varijabla>
  </DomainObject.Predmet.OstaliListFormatedWithAdress>
  <DomainObject.Predmet.OstaliListFormatedWithAdressOIB>
    <izvorni_sadrzaj>
      <item>ŽDO GRAĐANSKO-UPRAVNI ODJEL, 35000 Slavonski Brod</item>
      <item>MINISTARSTVO FINANCIJA POREZNA UPRAVA, 35000 Slavonski Brod</item>
      <item>FINANCIJSKA AGENCJA, 35000 Slavonski Brod</item>
      <item>REDŽEP SELIMANI, 35400 Nova Gradiška</item>
      <item>SABIT SELMANI, 35400 Nova Gradiška</item>
      <item>mr.sc. KRISTINA KOŽIĆ dipl.oec., OIB 98925012265, Slavka Kolara 16, 34000 Požega</item>
      <item>MIRA JELČIĆ, 35000 Slavonski Brod</item>
      <item>RAČUNOVODSTVO SUDA, 31000 Osijek</item>
      <item>VESNA LAZARIĆ, 35000 Slavonski Brod</item>
      <item>TIHOMIR GRAŠAR, predstavnik, 35000 Slavonski Brod</item>
      <item>Gorana Klepač</item>
      <item>Gabriel Zovak</item>
    </izvorni_sadrzaj>
    <derivirana_varijabla naziv="DomainObject.Predmet.OstaliListFormatedWithAdressOIB_1">
      <item>ŽDO GRAĐANSKO-UPRAVNI ODJEL, 35000 Slavonski Brod</item>
      <item>MINISTARSTVO FINANCIJA POREZNA UPRAVA, 35000 Slavonski Brod</item>
      <item>FINANCIJSKA AGENCJA, 35000 Slavonski Brod</item>
      <item>REDŽEP SELIMANI, 35400 Nova Gradiška</item>
      <item>SABIT SELMANI, 35400 Nova Gradiška</item>
      <item>mr.sc. KRISTINA KOŽIĆ dipl.oec., OIB 98925012265, Slavka Kolara 16, 34000 Požega</item>
      <item>MIRA JELČIĆ, 35000 Slavonski Brod</item>
      <item>RAČUNOVODSTVO SUDA, 31000 Osijek</item>
      <item>VESNA LAZARIĆ, 35000 Slavonski Brod</item>
      <item>TIHOMIR GRAŠAR, predstavnik, 35000 Slavonski Brod</item>
      <item>Gorana Klepač</item>
      <item>Gabriel Zovak</item>
    </derivirana_varijabla>
  </DomainObject.Predmet.OstaliListFormatedWithAdressOIB>
  <DomainObject.Predmet.OstaliListNazivFormated>
    <izvorni_sadrzaj>
      <item>ŽDO GRAĐANSKO-UPRAVNI ODJEL</item>
      <item>MINISTARSTVO FINANCIJA POREZNA UPRAVA</item>
      <item>FINANCIJSKA AGENCJA</item>
      <item>REDŽEP SELIMANI</item>
      <item>SABIT SELMANI</item>
      <item>mr.sc. KRISTINA KOŽIĆ dipl.oec.</item>
      <item>MIRA JELČIĆ</item>
      <item>RAČUNOVODSTVO SUDA</item>
      <item>VESNA LAZARIĆ</item>
      <item>TIHOMIR GRAŠAR, predstavnik</item>
      <item>Gorana Klepač</item>
      <item>Gabriel Zovak</item>
    </izvorni_sadrzaj>
    <derivirana_varijabla naziv="DomainObject.Predmet.OstaliListNazivFormated_1">
      <item>ŽDO GRAĐANSKO-UPRAVNI ODJEL</item>
      <item>MINISTARSTVO FINANCIJA POREZNA UPRAVA</item>
      <item>FINANCIJSKA AGENCJA</item>
      <item>REDŽEP SELIMANI</item>
      <item>SABIT SELMANI</item>
      <item>mr.sc. KRISTINA KOŽIĆ dipl.oec.</item>
      <item>MIRA JELČIĆ</item>
      <item>RAČUNOVODSTVO SUDA</item>
      <item>VESNA LAZARIĆ</item>
      <item>TIHOMIR GRAŠAR, predstavnik</item>
      <item>Gorana Klepač</item>
      <item>Gabriel Zovak</item>
    </derivirana_varijabla>
  </DomainObject.Predmet.OstaliListNazivFormated>
  <DomainObject.Predmet.OstaliListNazivFormatedOIB>
    <izvorni_sadrzaj>
      <item>ŽDO GRAĐANSKO-UPRAVNI ODJEL</item>
      <item>MINISTARSTVO FINANCIJA POREZNA UPRAVA</item>
      <item>FINANCIJSKA AGENCJA</item>
      <item>REDŽEP SELIMANI</item>
      <item>SABIT SELMANI</item>
      <item>mr.sc. KRISTINA KOŽIĆ dipl.oec., OIB 98925012265</item>
      <item>MIRA JELČIĆ</item>
      <item>RAČUNOVODSTVO SUDA</item>
      <item>VESNA LAZARIĆ</item>
      <item>TIHOMIR GRAŠAR, predstavnik</item>
      <item>Gorana Klepač</item>
      <item>Gabriel Zovak</item>
    </izvorni_sadrzaj>
    <derivirana_varijabla naziv="DomainObject.Predmet.OstaliListNazivFormatedOIB_1">
      <item>ŽDO GRAĐANSKO-UPRAVNI ODJEL</item>
      <item>MINISTARSTVO FINANCIJA POREZNA UPRAVA</item>
      <item>FINANCIJSKA AGENCJA</item>
      <item>REDŽEP SELIMANI</item>
      <item>SABIT SELMANI</item>
      <item>mr.sc. KRISTINA KOŽIĆ dipl.oec., OIB 98925012265</item>
      <item>MIRA JELČIĆ</item>
      <item>RAČUNOVODSTVO SUDA</item>
      <item>VESNA LAZARIĆ</item>
      <item>TIHOMIR GRAŠAR, predstavnik</item>
      <item>Gorana Klepač</item>
      <item>Gabriel Zovak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studenog 2016.</izvorni_sadrzaj>
    <derivirana_varijabla naziv="DomainObject.Datum_1">9. studenog 2016.</derivirana_varijabla>
  </DomainObject.Datum>
  <DomainObject.PoslovniBrojDokumenta>
    <izvorni_sadrzaj>St-352/2012-139</izvorni_sadrzaj>
    <derivirana_varijabla naziv="DomainObject.PoslovniBrojDokumenta_1">St-352/2012-139</derivirana_varijabla>
  </DomainObject.PoslovniBrojDokumenta>
  <DomainObject.Predmet.StrankaIDrugi>
    <izvorni_sadrzaj>HYPO ALPE-ADRIA-BANK d. d. ZAGREB</izvorni_sadrzaj>
    <derivirana_varijabla naziv="DomainObject.Predmet.StrankaIDrugi_1">HYPO ALPE-ADRIA-BANK d. d. ZAGREB</derivirana_varijabla>
  </DomainObject.Predmet.StrankaIDrugi>
  <DomainObject.Predmet.ProtustrankaIDrugi>
    <izvorni_sadrzaj>FINALE 2009 društvo s ograničenom odgovornošću za trgovinu, ugostiteljstvo i usluge " u stečaju "</izvorni_sadrzaj>
    <derivirana_varijabla naziv="DomainObject.Predmet.ProtustrankaIDrugi_1">FINALE 2009 društvo s ograničenom odgovornošću za trgovinu, ugostiteljstvo i usluge " u stečaju "</derivirana_varijabla>
  </DomainObject.Predmet.ProtustrankaIDrugi>
  <DomainObject.Predmet.StrankaIDrugiAdressOIB>
    <izvorni_sadrzaj>HYPO ALPE-ADRIA-BANK d. d. ZAGREB, OIB 14036333877, Slavonska avenija 6, 10000 Zagreb</izvorni_sadrzaj>
    <derivirana_varijabla naziv="DomainObject.Predmet.StrankaIDrugiAdressOIB_1">HYPO ALPE-ADRIA-BANK d. d. ZAGREB, OIB 14036333877, Slavonska avenija 6, 10000 Zagreb</derivirana_varijabla>
  </DomainObject.Predmet.StrankaIDrugiAdressOIB>
  <DomainObject.Predmet.ProtustrankaIDrugiAdressOIB>
    <izvorni_sadrzaj>FINALE 2009 društvo s ograničenom odgovornošću za trgovinu, ugostiteljstvo i usluge " u stečaju ", OIB 99138697543, Reljkovićeva 30 A , 35400 Nova Gradiška</izvorni_sadrzaj>
    <derivirana_varijabla naziv="DomainObject.Predmet.ProtustrankaIDrugiAdressOIB_1">FINALE 2009 društvo s ograničenom odgovornošću za trgovinu, ugostiteljstvo i usluge " u stečaju ", OIB 99138697543, Reljkovićeva 30 A , 35400 Nova Gradiška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FINALE 2009 društvo s ograničenom odgovornošću za trgovinu, ugostiteljstvo i usluge " u stečaju "</item>
      <item>HYPO ALPE-ADRIA-BANK d. d. ZAGREB</item>
      <item>ŽDO GRAĐANSKO-UPRAVNI ODJEL</item>
      <item>MINISTARSTVO FINANCIJA POREZNA UPRAVA</item>
      <item>FINANCIJSKA AGENCJA</item>
      <item>REDŽEP SELIMANI</item>
      <item>SABIT SELMANI</item>
      <item>mr.sc. KRISTINA KOŽIĆ dipl.oec.</item>
      <item>MIRA JELČIĆ</item>
      <item>RAČUNOVODSTVO SUDA</item>
      <item>VESNA LAZARIĆ</item>
      <item>TIHOMIR GRAŠAR, predstavnik</item>
      <item>Gorana Klepač</item>
      <item>Gabriel Zovak</item>
    </izvorni_sadrzaj>
    <derivirana_varijabla naziv="DomainObject.Predmet.SudioniciListNaziv_1">
      <item>FINALE 2009 društvo s ograničenom odgovornošću za trgovinu, ugostiteljstvo i usluge " u stečaju "</item>
      <item>HYPO ALPE-ADRIA-BANK d. d. ZAGREB</item>
      <item>ŽDO GRAĐANSKO-UPRAVNI ODJEL</item>
      <item>MINISTARSTVO FINANCIJA POREZNA UPRAVA</item>
      <item>FINANCIJSKA AGENCJA</item>
      <item>REDŽEP SELIMANI</item>
      <item>SABIT SELMANI</item>
      <item>mr.sc. KRISTINA KOŽIĆ dipl.oec.</item>
      <item>MIRA JELČIĆ</item>
      <item>RAČUNOVODSTVO SUDA</item>
      <item>VESNA LAZARIĆ</item>
      <item>TIHOMIR GRAŠAR, predstavnik</item>
      <item>Gorana Klepač</item>
      <item>Gabriel Zovak</item>
    </derivirana_varijabla>
  </DomainObject.Predmet.SudioniciListNaziv>
  <DomainObject.Predmet.SudioniciListAdressOIB>
    <izvorni_sadrzaj>
      <item>FINALE 2009 društvo s ograničenom odgovornošću za trgovinu, ugostiteljstvo i usluge " u stečaju ", OIB 99138697543, Reljkovićeva 30 A ,35400 Nova Gradiška</item>
      <item>HYPO ALPE-ADRIA-BANK d. d. ZAGREB, OIB 14036333877, Slavonska avenija 6,10000 Zagreb</item>
      <item>ŽDO GRAĐANSKO-UPRAVNI ODJEL, 35000 Slavonski Brod</item>
      <item>MINISTARSTVO FINANCIJA POREZNA UPRAVA, 35000 Slavonski Brod</item>
      <item>FINANCIJSKA AGENCJA, 35000 Slavonski Brod</item>
      <item>REDŽEP SELIMANI, 35400 Nova Gradiška</item>
      <item>SABIT SELMANI, 35400 Nova Gradiška</item>
      <item>mr.sc. KRISTINA KOŽIĆ dipl.oec., OIB 98925012265, Slavka Kolara 16,34000 Požega</item>
      <item>MIRA JELČIĆ, 35000 Slavonski Brod</item>
      <item>RAČUNOVODSTVO SUDA, 31000 Osijek</item>
      <item>VESNA LAZARIĆ, 35000 Slavonski Brod</item>
      <item>TIHOMIR GRAŠAR, predstavnik, 35000 Slavonski Brod</item>
      <item>Gorana Klepač</item>
      <item>Gabriel Zovak</item>
    </izvorni_sadrzaj>
    <derivirana_varijabla naziv="DomainObject.Predmet.SudioniciListAdressOIB_1">
      <item>FINALE 2009 društvo s ograničenom odgovornošću za trgovinu, ugostiteljstvo i usluge " u stečaju ", OIB 99138697543, Reljkovićeva 30 A ,35400 Nova Gradiška</item>
      <item>HYPO ALPE-ADRIA-BANK d. d. ZAGREB, OIB 14036333877, Slavonska avenija 6,10000 Zagreb</item>
      <item>ŽDO GRAĐANSKO-UPRAVNI ODJEL, 35000 Slavonski Brod</item>
      <item>MINISTARSTVO FINANCIJA POREZNA UPRAVA, 35000 Slavonski Brod</item>
      <item>FINANCIJSKA AGENCJA, 35000 Slavonski Brod</item>
      <item>REDŽEP SELIMANI, 35400 Nova Gradiška</item>
      <item>SABIT SELMANI, 35400 Nova Gradiška</item>
      <item>mr.sc. KRISTINA KOŽIĆ dipl.oec., OIB 98925012265, Slavka Kolara 16,34000 Požega</item>
      <item>MIRA JELČIĆ, 35000 Slavonski Brod</item>
      <item>RAČUNOVODSTVO SUDA, 31000 Osijek</item>
      <item>VESNA LAZARIĆ, 35000 Slavonski Brod</item>
      <item>TIHOMIR GRAŠAR, predstavnik, 35000 Slavonski Brod</item>
      <item>Gorana Klepač</item>
      <item>Gabriel Zovak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99138697543</item>
      <item>, OIB 14036333877</item>
      <item>, OIB null</item>
      <item>, OIB null</item>
      <item>, OIB null</item>
      <item>, OIB null</item>
      <item>, OIB null</item>
      <item>, OIB 98925012265</item>
      <item>, OIB null</item>
      <item>, OIB null</item>
      <item>, OIB null</item>
      <item>, OIB null</item>
      <item>, OIB null</item>
      <item>, OIB null</item>
    </izvorni_sadrzaj>
    <derivirana_varijabla naziv="DomainObject.Predmet.SudioniciListNazivOIB_1">
      <item>, OIB 99138697543</item>
      <item>, OIB 14036333877</item>
      <item>, OIB null</item>
      <item>, OIB null</item>
      <item>, OIB null</item>
      <item>, OIB null</item>
      <item>, OIB null</item>
      <item>, OIB 98925012265</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Kristina Kožić, OIB 98925012265, Slavka Kolara 16 Požega</item>
    </izvorni_sadrzaj>
    <derivirana_varijabla naziv="DomainObject.Predmet.StecajniUpraviteljiListAddressOIB_1">
      <item>Kristina Kožić, OIB 98925012265, Slavka Kolara 16 Požega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681</properties:Words>
  <properties:Characters>3776</properties:Characters>
  <properties:Lines>105</properties:Lines>
  <properties:Paragraphs>39</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4805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2016-09-12T08:58:00Z</dcterms:created>
  <dc:creator>alet</dc:creator>
  <cp:keywords/>
  <cp:lastModifiedBy>wsadmin</cp:lastModifiedBy>
  <cp:lastPrinted>2016-11-09T09:49:00Z</cp:lastPrinted>
  <dcterms:modified xmlns:xsi="http://www.w3.org/2001/XMLSchema-instance" xsi:type="dcterms:W3CDTF">2016-11-09T09:50:00Z</dcterms:modified>
  <cp:revision>9</cp:revision>
  <dc:subject/>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St-352/2012-139 / Odluka - Zaključak - određuje se ročište za dražbu</vt:lpwstr>
  </prop:property>
  <prop:property name="CC_coloring" pid="4" fmtid="{D5CDD505-2E9C-101B-9397-08002B2CF9AE}">
    <vt:bool>false</vt:bool>
  </prop:property>
  <prop:property name="BrojStranica" pid="5" fmtid="{D5CDD505-2E9C-101B-9397-08002B2CF9AE}">
    <vt:i4>3</vt:i4>
  </prop:property>
</prop:Properties>
</file>