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dfe2" w14:paraId="5aadfe2" w:rsidRDefault="00406180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 w:rsidR="005F3D72">
        <w:t>748</w:t>
      </w:r>
      <w:r w:rsidR="000A52DE">
        <w:t>/</w:t>
      </w:r>
      <w:r w:rsidR="007F1B4C">
        <w:t>20</w:t>
      </w:r>
      <w:r w:rsidR="00BC6BF7">
        <w:t>16</w:t>
      </w:r>
      <w:r w:rsidR="00272916" w:rsidRPr="001D58C0">
        <w:t>-</w:t>
      </w:r>
      <w:r w:rsidR="008F2A61">
        <w:t>102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406180" w:rsidP="00406180" w:rsidR="00406180" w:rsidRPr="00406180">
      <w:pPr>
        <w:pStyle w:val="Naslov6"/>
        <w:keepLines w:val="false"/>
        <w:spacing w:before="0"/>
        <w:ind w:right="6237" w:left="567"/>
        <w:jc w:val="center"/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</w:pPr>
      <w:r w:rsidRPr="00406180"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  <w:t>Republika  Hrvatska</w:t>
      </w:r>
    </w:p>
    <w:p w:rsidRDefault="00406180" w:rsidP="00406180" w:rsidR="00406180" w:rsidRPr="00406180">
      <w:pPr>
        <w:pStyle w:val="Naslov6"/>
        <w:keepLines w:val="false"/>
        <w:spacing w:before="0"/>
        <w:ind w:right="6237" w:left="567"/>
        <w:jc w:val="center"/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</w:pPr>
      <w:r w:rsidRPr="00406180"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  <w:t>Trgovački sud u Zadru</w:t>
      </w:r>
    </w:p>
    <w:p w:rsidRDefault="00406180" w:rsidP="00406180" w:rsidR="00406180" w:rsidRPr="00406180">
      <w:pPr>
        <w:pStyle w:val="Naslov6"/>
        <w:keepLines w:val="false"/>
        <w:spacing w:before="0"/>
        <w:ind w:right="6237" w:left="567"/>
        <w:jc w:val="center"/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</w:pPr>
      <w:r w:rsidRPr="00406180"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  <w:t>Dr. Franje Tuđmana 35</w:t>
      </w:r>
    </w:p>
    <w:p w:rsidRDefault="00406180" w:rsidP="00406180" w:rsidR="00406180" w:rsidRPr="00406180">
      <w:pPr>
        <w:pStyle w:val="Naslov6"/>
        <w:keepLines w:val="false"/>
        <w:spacing w:before="0"/>
        <w:ind w:right="6237" w:left="567"/>
        <w:jc w:val="center"/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</w:pPr>
      <w:r w:rsidRPr="00406180">
        <w:rPr>
          <w:rFonts w:cs="Times New Roman" w:eastAsia="Times New Roman" w:hAnsi="Times New Roman" w:ascii="Times New Roman"/>
          <w:bCs/>
          <w:i w:val="false"/>
          <w:iCs w:val="false"/>
          <w:color w:val="auto"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</w:t>
      </w:r>
      <w:proofErr w:type="spellStart"/>
      <w:r w:rsidRPr="001D58C0">
        <w:t>Bajlo</w:t>
      </w:r>
      <w:proofErr w:type="spellEnd"/>
      <w:r w:rsidRPr="001D58C0">
        <w:t xml:space="preserve">, u stečajnom postupku nad stečajnim dužnikom </w:t>
      </w:r>
      <w:r w:rsidR="005F3D72" w:rsidRPr="00941003">
        <w:t>AUTO CENTAR ALEKSIĆ d.o.o. u stečaju, Šibenik, Zapadna Magistrala 1G, OIB: 39122863426,  zastupa</w:t>
      </w:r>
      <w:r w:rsidR="005F3D72">
        <w:t>nom po stečajnoj upraviteljici Ivi</w:t>
      </w:r>
      <w:r w:rsidR="005F3D72" w:rsidRPr="00941003">
        <w:t xml:space="preserve"> </w:t>
      </w:r>
      <w:proofErr w:type="spellStart"/>
      <w:r w:rsidR="005F3D72" w:rsidRPr="00941003">
        <w:t>Petanjek</w:t>
      </w:r>
      <w:proofErr w:type="spellEnd"/>
      <w:r w:rsidRPr="001D58C0">
        <w:t xml:space="preserve">, dana </w:t>
      </w:r>
      <w:r w:rsidR="008F2A61">
        <w:t>29.</w:t>
      </w:r>
      <w:r w:rsidR="00BC6BF7">
        <w:t xml:space="preserve"> </w:t>
      </w:r>
      <w:r w:rsidR="005F3D72">
        <w:t>studenog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5F3D72">
        <w:rPr>
          <w:szCs w:val="24"/>
        </w:rPr>
        <w:t>748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BC6BF7">
        <w:rPr>
          <w:szCs w:val="24"/>
        </w:rPr>
        <w:t>16-</w:t>
      </w:r>
      <w:r w:rsidR="005F3D72">
        <w:rPr>
          <w:szCs w:val="24"/>
        </w:rPr>
        <w:t>92</w:t>
      </w:r>
      <w:r w:rsidRPr="001D58C0">
        <w:rPr>
          <w:szCs w:val="24"/>
        </w:rPr>
        <w:t xml:space="preserve"> od </w:t>
      </w:r>
      <w:r w:rsidR="005F3D72">
        <w:rPr>
          <w:szCs w:val="24"/>
        </w:rPr>
        <w:t>29</w:t>
      </w:r>
      <w:r w:rsidR="00BC6BF7">
        <w:rPr>
          <w:szCs w:val="24"/>
        </w:rPr>
        <w:t>.</w:t>
      </w:r>
      <w:r w:rsidR="005F3D72">
        <w:rPr>
          <w:szCs w:val="24"/>
        </w:rPr>
        <w:t xml:space="preserve"> rujna</w:t>
      </w:r>
      <w:r w:rsidR="000A52DE">
        <w:rPr>
          <w:szCs w:val="24"/>
        </w:rPr>
        <w:t xml:space="preserve"> 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5F3D72">
        <w:t>748</w:t>
      </w:r>
      <w:r w:rsidR="000A52DE">
        <w:t>/</w:t>
      </w:r>
      <w:r w:rsidR="007F1B4C">
        <w:t>20</w:t>
      </w:r>
      <w:r w:rsidR="00BC6BF7">
        <w:t>16</w:t>
      </w:r>
      <w:r>
        <w:t>-</w:t>
      </w:r>
      <w:r w:rsidR="005F3D72">
        <w:t>23</w:t>
      </w:r>
      <w:r w:rsidR="009D180C">
        <w:t xml:space="preserve"> od </w:t>
      </w:r>
      <w:r w:rsidR="005F3D72">
        <w:t>14</w:t>
      </w:r>
      <w:r w:rsidR="00BC6BF7">
        <w:t xml:space="preserve">. </w:t>
      </w:r>
      <w:r w:rsidR="005F3D72">
        <w:t>prosinca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</w:t>
      </w:r>
      <w:r w:rsidR="005F3D72">
        <w:t>748</w:t>
      </w:r>
      <w:r w:rsidR="000A52DE">
        <w:t>/</w:t>
      </w:r>
      <w:r w:rsidR="007F1B4C">
        <w:t>20</w:t>
      </w:r>
      <w:r w:rsidR="00BC6BF7">
        <w:t>16</w:t>
      </w:r>
      <w:r w:rsidR="005844DD">
        <w:t>-</w:t>
      </w:r>
      <w:r w:rsidR="00406180">
        <w:t>65</w:t>
      </w:r>
      <w:r w:rsidR="000A52DE">
        <w:t xml:space="preserve"> </w:t>
      </w:r>
      <w:r w:rsidRPr="001D58C0">
        <w:t xml:space="preserve">od </w:t>
      </w:r>
      <w:r w:rsidR="005F3D72">
        <w:t>15</w:t>
      </w:r>
      <w:r w:rsidR="00A33A37">
        <w:t xml:space="preserve">. </w:t>
      </w:r>
      <w:r w:rsidR="005F3D72">
        <w:t>ožujka</w:t>
      </w:r>
      <w:r w:rsidR="000A52DE">
        <w:t xml:space="preserve"> 201</w:t>
      </w:r>
      <w:r w:rsidR="00BC6BF7">
        <w:t>7</w:t>
      </w:r>
      <w:r w:rsidRPr="001D58C0">
        <w:t xml:space="preserve">. godine određena je prodaja imovine u stečajnom postupku, te </w:t>
      </w:r>
      <w:r w:rsidR="00406180">
        <w:t>su</w:t>
      </w:r>
      <w:r w:rsidRPr="001D58C0">
        <w:t xml:space="preserve"> na temelju navedenih odluka dostavljen</w:t>
      </w:r>
      <w:r w:rsidR="00406180">
        <w:t>i</w:t>
      </w:r>
      <w:r w:rsidRPr="001D58C0">
        <w:t xml:space="preserve"> Financijskoj agenciji zahtjev</w:t>
      </w:r>
      <w:r w:rsidR="00406180">
        <w:t>i</w:t>
      </w:r>
      <w:r w:rsidRPr="001D58C0">
        <w:t xml:space="preserve"> od </w:t>
      </w:r>
      <w:r w:rsidR="00406180">
        <w:t>29</w:t>
      </w:r>
      <w:r w:rsidR="00BC6BF7">
        <w:t xml:space="preserve">. </w:t>
      </w:r>
      <w:r w:rsidR="00406180">
        <w:t>rujna</w:t>
      </w:r>
      <w:r w:rsidR="000A52DE">
        <w:t xml:space="preserve"> 2017</w:t>
      </w:r>
      <w:r w:rsidRPr="001D58C0">
        <w:t>. godine za prodaju imovine.</w:t>
      </w:r>
    </w:p>
    <w:p w:rsidRDefault="009D180C" w:rsidP="00C8063F" w:rsidR="009D180C" w:rsidRPr="0001199F">
      <w:pPr>
        <w:ind w:firstLine="708"/>
        <w:jc w:val="both"/>
      </w:pPr>
      <w:r w:rsidRPr="0001199F">
        <w:t>Financijska agencija u dopisu klasa: O/110-10/1</w:t>
      </w:r>
      <w:r w:rsidR="000A52DE">
        <w:t>7</w:t>
      </w:r>
      <w:r w:rsidRPr="0001199F">
        <w:t>-01/</w:t>
      </w:r>
      <w:r w:rsidR="00406180">
        <w:t>1139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 w:rsidR="00406180">
        <w:t>14</w:t>
      </w:r>
      <w:r w:rsidRPr="0001199F">
        <w:t xml:space="preserve"> </w:t>
      </w:r>
      <w:r w:rsidR="002661F6">
        <w:t>zaprimljen kod ovog suda</w:t>
      </w:r>
      <w:r w:rsidRPr="0001199F">
        <w:t xml:space="preserve"> </w:t>
      </w:r>
      <w:r w:rsidR="00406180">
        <w:t>7</w:t>
      </w:r>
      <w:r w:rsidRPr="0001199F">
        <w:t xml:space="preserve">. </w:t>
      </w:r>
      <w:r w:rsidR="00406180">
        <w:t>studenog</w:t>
      </w:r>
      <w:r>
        <w:t xml:space="preserve"> 2017</w:t>
      </w:r>
      <w:r w:rsidRPr="0001199F">
        <w:t xml:space="preserve">. godine (list spisa </w:t>
      </w:r>
      <w:r w:rsidR="00406180">
        <w:t>379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</w:t>
      </w:r>
      <w:r w:rsidR="007F1B4C">
        <w:t>20</w:t>
      </w:r>
      <w:r w:rsidRPr="001D58C0">
        <w:t>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</w:t>
      </w:r>
      <w:r w:rsidRPr="001D58C0">
        <w:lastRenderedPageBreak/>
        <w:t xml:space="preserve">da se prodaja u stečajnom postupku ne može uvjetovati uplatom predujma, budući se radi o 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8F2A61">
        <w:t>29</w:t>
      </w:r>
      <w:r w:rsidR="00BC6BF7">
        <w:t xml:space="preserve">. </w:t>
      </w:r>
      <w:r w:rsidR="00406180">
        <w:t>studenog</w:t>
      </w:r>
      <w:r w:rsidR="008C564C">
        <w:t xml:space="preserve">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406180">
        <w:t>Sutkinja</w:t>
      </w:r>
    </w:p>
    <w:p w:rsidRDefault="007E0EE0" w:rsidP="007E0EE0" w:rsidR="007E0EE0" w:rsidRPr="007E0EE0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406180" w:rsidP="001D58C0" w:rsidR="001D58C0" w:rsidRPr="00F436CF">
      <w:r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Sect="005F3D72" w:rsidR="001E203A" w:rsidRPr="00F436CF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1D58C0"/>
    <w:rsid w:val="001E203A"/>
    <w:rsid w:val="00225817"/>
    <w:rsid w:val="002275DA"/>
    <w:rsid w:val="002661F6"/>
    <w:rsid w:val="00272916"/>
    <w:rsid w:val="00406180"/>
    <w:rsid w:val="004629C3"/>
    <w:rsid w:val="005844DD"/>
    <w:rsid w:val="00591E71"/>
    <w:rsid w:val="005F3D72"/>
    <w:rsid w:val="006B4A1A"/>
    <w:rsid w:val="006F72AB"/>
    <w:rsid w:val="007E0EE0"/>
    <w:rsid w:val="007F1B4C"/>
    <w:rsid w:val="00890016"/>
    <w:rsid w:val="008C564C"/>
    <w:rsid w:val="008E229B"/>
    <w:rsid w:val="008F2A61"/>
    <w:rsid w:val="008F580E"/>
    <w:rsid w:val="009D180C"/>
    <w:rsid w:val="00A33A37"/>
    <w:rsid w:val="00A5774F"/>
    <w:rsid w:val="00BC6BF7"/>
    <w:rsid w:val="00C8063F"/>
    <w:rsid w:val="00D57315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nhideWhenUsed/>
    <w:qFormat/>
    <w:rsid w:val="00406180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rsid w:val="00406180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nhideWhenUsed/>
    <w:qFormat/>
    <w:rsid w:val="00406180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rsid w:val="00406180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5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2634</properties:Characters>
  <properties:Lines>72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2017-11-23T07:19:00Z</dcterms:created>
  <dc:creator>Martina Kalmeta</dc:creator>
  <cp:lastModifiedBy>Nena Mužanović</cp:lastModifiedBy>
  <cp:lastPrinted>2017-11-29T10:09:00Z</cp:lastPrinted>
  <dcterms:modified xmlns:xsi="http://www.w3.org/2001/XMLSchema-instance" xsi:type="dcterms:W3CDTF">2017-11-29T12:46:00Z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