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0b16" w14:paraId="4600b16" w:rsidRDefault="008F0F45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472C3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472C3A">
        <w:rPr>
          <w:sz w:val="24"/>
        </w:rPr>
        <w:t>890/2016-7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875F2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472C3A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F47A28">
        <w:rPr>
          <w:sz w:val="24"/>
        </w:rPr>
        <w:t>prijedlogu</w:t>
      </w:r>
      <w:r w:rsidR="00A81B91">
        <w:rPr>
          <w:sz w:val="24"/>
        </w:rPr>
        <w:t xml:space="preserve"> </w:t>
      </w:r>
      <w:r w:rsidR="00472C3A">
        <w:rPr>
          <w:sz w:val="24"/>
        </w:rPr>
        <w:t xml:space="preserve">vjerovnika RH Ministarstvo financija </w:t>
      </w:r>
      <w:r w:rsidR="00A81B91">
        <w:rPr>
          <w:sz w:val="24"/>
        </w:rPr>
        <w:t xml:space="preserve"> za </w:t>
      </w:r>
      <w:r w:rsidR="00F47A28">
        <w:rPr>
          <w:sz w:val="24"/>
        </w:rPr>
        <w:t xml:space="preserve">otvaranje 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nad dužnikom </w:t>
      </w:r>
      <w:r w:rsidR="00472C3A">
        <w:rPr>
          <w:sz w:val="24"/>
        </w:rPr>
        <w:t>ZOVAK &amp; SINOVI</w:t>
      </w:r>
      <w:r w:rsidR="00F47A28">
        <w:rPr>
          <w:sz w:val="24"/>
        </w:rPr>
        <w:t xml:space="preserve"> d.o.o </w:t>
      </w:r>
      <w:r w:rsidR="00472C3A">
        <w:rPr>
          <w:sz w:val="24"/>
        </w:rPr>
        <w:t xml:space="preserve">Donji </w:t>
      </w:r>
      <w:proofErr w:type="spellStart"/>
      <w:r w:rsidR="00472C3A">
        <w:rPr>
          <w:sz w:val="24"/>
        </w:rPr>
        <w:t>Andrijevci</w:t>
      </w:r>
      <w:proofErr w:type="spellEnd"/>
      <w:r w:rsidR="00F47A28">
        <w:rPr>
          <w:sz w:val="24"/>
        </w:rPr>
        <w:t xml:space="preserve">, nakon održanog ročišta </w:t>
      </w:r>
      <w:r w:rsidR="00472C3A">
        <w:rPr>
          <w:sz w:val="24"/>
        </w:rPr>
        <w:t xml:space="preserve">od 20.lipnja 2016. </w:t>
      </w:r>
      <w:r w:rsidR="00F47A28">
        <w:rPr>
          <w:sz w:val="24"/>
        </w:rPr>
        <w:t>radi rasprave o pretpostavkama za otvaranje stečajnog postupka</w:t>
      </w:r>
      <w:r w:rsidR="00A81B91">
        <w:rPr>
          <w:sz w:val="24"/>
        </w:rPr>
        <w:t xml:space="preserve">, </w:t>
      </w:r>
    </w:p>
    <w:p w:rsidRDefault="00472C3A" w:rsidP="0085333F" w:rsidR="00472C3A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133947" w:rsidR="00875F2F">
      <w:pPr>
        <w:jc w:val="both"/>
        <w:rPr>
          <w:sz w:val="24"/>
        </w:rPr>
      </w:pPr>
      <w:r>
        <w:rPr>
          <w:sz w:val="24"/>
        </w:rPr>
        <w:tab/>
      </w:r>
      <w:r w:rsidR="00F47A28">
        <w:rPr>
          <w:sz w:val="24"/>
        </w:rPr>
        <w:t xml:space="preserve">Odbija se prijedlog </w:t>
      </w:r>
      <w:r w:rsidR="00F00ACE">
        <w:rPr>
          <w:sz w:val="24"/>
        </w:rPr>
        <w:t xml:space="preserve"> </w:t>
      </w:r>
      <w:r w:rsidR="00472C3A">
        <w:rPr>
          <w:sz w:val="24"/>
        </w:rPr>
        <w:t xml:space="preserve">vjerovnika RH Ministarstvo financija Porezna uprava </w:t>
      </w:r>
      <w:r w:rsidR="00534805">
        <w:rPr>
          <w:sz w:val="24"/>
        </w:rPr>
        <w:t xml:space="preserve"> za </w:t>
      </w:r>
      <w:r w:rsidR="00F47A28">
        <w:rPr>
          <w:sz w:val="24"/>
        </w:rPr>
        <w:t>otvaranje</w:t>
      </w:r>
      <w:r w:rsidR="00534805">
        <w:rPr>
          <w:sz w:val="24"/>
        </w:rPr>
        <w:t xml:space="preserve"> stečajnog postupka nad dužnikom</w:t>
      </w:r>
      <w:r w:rsidR="00A81B91">
        <w:rPr>
          <w:sz w:val="24"/>
        </w:rPr>
        <w:t xml:space="preserve"> </w:t>
      </w:r>
      <w:r w:rsidR="00472C3A">
        <w:rPr>
          <w:sz w:val="24"/>
        </w:rPr>
        <w:t>ZOVAK &amp; SINOVI</w:t>
      </w:r>
      <w:r w:rsidR="00F47A28">
        <w:rPr>
          <w:sz w:val="24"/>
        </w:rPr>
        <w:t xml:space="preserve"> d.o.o </w:t>
      </w:r>
      <w:r w:rsidR="00472C3A">
        <w:rPr>
          <w:sz w:val="24"/>
        </w:rPr>
        <w:t xml:space="preserve">Donji </w:t>
      </w:r>
      <w:proofErr w:type="spellStart"/>
      <w:r w:rsidR="00472C3A">
        <w:rPr>
          <w:sz w:val="24"/>
        </w:rPr>
        <w:t>Andrijevci</w:t>
      </w:r>
      <w:proofErr w:type="spellEnd"/>
      <w:r w:rsidR="00472C3A">
        <w:rPr>
          <w:sz w:val="24"/>
        </w:rPr>
        <w:t>, Posavska 10, OIB 99986564121.</w:t>
      </w:r>
    </w:p>
    <w:p w:rsidRDefault="00472C3A" w:rsidP="00133947" w:rsidR="00472C3A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472C3A" w:rsidR="00472C3A">
      <w:pPr>
        <w:jc w:val="both"/>
        <w:rPr>
          <w:sz w:val="24"/>
        </w:rPr>
      </w:pPr>
      <w:r>
        <w:rPr>
          <w:sz w:val="24"/>
        </w:rPr>
        <w:tab/>
        <w:t>U postupku povodom zahtjeva FINE za provedbu skraćenog steča</w:t>
      </w:r>
      <w:r w:rsidR="00420DD4">
        <w:rPr>
          <w:sz w:val="24"/>
        </w:rPr>
        <w:t>jnog postupka nad dužnikom ZOVAK</w:t>
      </w:r>
      <w:r>
        <w:rPr>
          <w:sz w:val="24"/>
        </w:rPr>
        <w:t xml:space="preserve"> &amp; SINOVI d.o.o Donji </w:t>
      </w:r>
      <w:proofErr w:type="spellStart"/>
      <w:r>
        <w:rPr>
          <w:sz w:val="24"/>
        </w:rPr>
        <w:t>Andrijevci</w:t>
      </w:r>
      <w:proofErr w:type="spellEnd"/>
      <w:r>
        <w:rPr>
          <w:sz w:val="24"/>
        </w:rPr>
        <w:t>, sud je temeljem odredbe čl. 430 Stečajnog zakona (NN br.71/15, dalje SZ) objavio oglas kojim je pozvao vjerovnike u roku od 15 dana predložiti otvaranje stečajnog postupka, uz obavijest o</w:t>
      </w:r>
      <w:r w:rsidR="00420DD4">
        <w:rPr>
          <w:sz w:val="24"/>
        </w:rPr>
        <w:t xml:space="preserve"> ukupnom</w:t>
      </w:r>
      <w:r>
        <w:rPr>
          <w:sz w:val="24"/>
        </w:rPr>
        <w:t xml:space="preserve"> iznosu evidentiranog duga dužnika, a zakonski zastupnik je pozvan u roku od 15 dana podnijeti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472C3A" w:rsidR="00472C3A">
      <w:pPr>
        <w:jc w:val="both"/>
        <w:rPr>
          <w:sz w:val="24"/>
        </w:rPr>
      </w:pPr>
      <w:r>
        <w:rPr>
          <w:sz w:val="24"/>
        </w:rPr>
        <w:tab/>
        <w:t>Obzirom da je  u ostavljenom roku vjerovnik RH Ministarstvo financija podnio prijedlog za otvaranje redovnog stečajnog postupka, a uz prijedlog dostavio dokaz o postojanju imovine, sud je rješenje</w:t>
      </w:r>
      <w:r w:rsidR="00420DD4">
        <w:rPr>
          <w:sz w:val="24"/>
        </w:rPr>
        <w:t>m</w:t>
      </w:r>
      <w:r>
        <w:rPr>
          <w:sz w:val="24"/>
        </w:rPr>
        <w:t xml:space="preserve"> posl.br. St-12/2016-5 od 17.veljače 2016.obustavio skraćeni stečajni postupak te isti nastavio uz odgovarajuću primjenu općih odredbi redovnog stečajnog postupka.</w:t>
      </w:r>
    </w:p>
    <w:p w:rsidRDefault="00472C3A" w:rsidR="00472C3A">
      <w:pPr>
        <w:jc w:val="both"/>
        <w:rPr>
          <w:sz w:val="24"/>
        </w:rPr>
      </w:pPr>
      <w:r>
        <w:rPr>
          <w:sz w:val="24"/>
        </w:rPr>
        <w:tab/>
        <w:t>Nakon održanog ročišta radi izjašnjenja o prijedlogu za otvaranje stečajnog postupk</w:t>
      </w:r>
      <w:r w:rsidR="00420DD4">
        <w:rPr>
          <w:sz w:val="24"/>
        </w:rPr>
        <w:t xml:space="preserve">a, zakonski zastupnik dužnika </w:t>
      </w:r>
      <w:r>
        <w:rPr>
          <w:sz w:val="24"/>
        </w:rPr>
        <w:t xml:space="preserve"> dostavio </w:t>
      </w:r>
      <w:r w:rsidR="00420DD4">
        <w:rPr>
          <w:sz w:val="24"/>
        </w:rPr>
        <w:t xml:space="preserve">je </w:t>
      </w:r>
      <w:r>
        <w:rPr>
          <w:sz w:val="24"/>
        </w:rPr>
        <w:t xml:space="preserve">očevidnik FINE o redoslijedu plaćanja od 30.5.2016. iz kojeg je jasno vidljivo da dužnik više nema blokiran račun i neizmirenih evidentiranih obveza, a koje činjenice je potvrdio i </w:t>
      </w:r>
      <w:r w:rsidR="00420DD4">
        <w:rPr>
          <w:sz w:val="24"/>
        </w:rPr>
        <w:t>predlagatelj RH Ministarstvo financija Porezna uprava putem zakonskog zastupnika</w:t>
      </w:r>
      <w:r w:rsidR="00355A0B">
        <w:rPr>
          <w:sz w:val="24"/>
        </w:rPr>
        <w:t>, koji je priložio u spis stanje računa poreznog obveznika iz kojeg je vidljivo da predlagatelj prema dužniku više nema neizmirenih potraživanja, te je  predložio da se postupak povodom prijedloga obustavi.</w:t>
      </w:r>
    </w:p>
    <w:p w:rsidRDefault="00A44682" w:rsidR="00A44682">
      <w:pPr>
        <w:jc w:val="both"/>
        <w:rPr>
          <w:sz w:val="24"/>
        </w:rPr>
      </w:pPr>
    </w:p>
    <w:p w:rsidRDefault="00A44682" w:rsidR="00A44682">
      <w:pPr>
        <w:jc w:val="both"/>
        <w:rPr>
          <w:sz w:val="24"/>
        </w:rPr>
      </w:pPr>
    </w:p>
    <w:p w:rsidRDefault="000F0067" w:rsidP="000F0067" w:rsidR="000F0067" w:rsidRPr="00A81B9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              </w:t>
      </w:r>
      <w:r w:rsidRPr="00A81B91">
        <w:rPr>
          <w:sz w:val="24"/>
        </w:rPr>
        <w:t>Broj: St-</w:t>
      </w:r>
      <w:r>
        <w:rPr>
          <w:sz w:val="24"/>
        </w:rPr>
        <w:t>890/2016-7</w:t>
      </w:r>
    </w:p>
    <w:p w:rsidRDefault="00A44682" w:rsidR="00A44682">
      <w:pPr>
        <w:jc w:val="both"/>
        <w:rPr>
          <w:sz w:val="24"/>
        </w:rPr>
      </w:pPr>
    </w:p>
    <w:p w:rsidRDefault="00A44682" w:rsidR="00A44682">
      <w:pPr>
        <w:jc w:val="both"/>
        <w:rPr>
          <w:sz w:val="24"/>
        </w:rPr>
      </w:pPr>
    </w:p>
    <w:p w:rsidRDefault="00355A0B" w:rsidR="00A44682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A44682">
        <w:rPr>
          <w:sz w:val="24"/>
        </w:rPr>
        <w:t xml:space="preserve">je </w:t>
      </w:r>
      <w:r>
        <w:rPr>
          <w:sz w:val="24"/>
        </w:rPr>
        <w:t xml:space="preserve">stoga </w:t>
      </w:r>
      <w:r w:rsidR="00A44682">
        <w:rPr>
          <w:sz w:val="24"/>
        </w:rPr>
        <w:t>dužnik nakon podnošenja prijedloga za otvaranje stečajnog postupka namirio sve tražbine koje je na temelju valjanih osnova za plaćanje trebalo naplatiti sa svih njegovih računa, te u očevidniku redoslijeda osnova za plaćanje koje vodi FINA nema evidentiranih neizvršenih osnova za plaćanje, što su dužnik, a i predlagatelj dokazali dostavom potvrde Financijske agencije od 13. i 19.5.2016., to proizlazi da kod dužnika više ne postoji stečajni razlog nesposobnosti za plaćanje zbog čega je valjalo prijedlog odbiti i odlučiti kao u izreci ovog rješenja na temelju čl. 128 st. 7 SZ-a.</w:t>
      </w:r>
    </w:p>
    <w:p w:rsidRDefault="00A44682" w:rsidR="00A44682">
      <w:pPr>
        <w:jc w:val="both"/>
        <w:rPr>
          <w:sz w:val="24"/>
        </w:rPr>
      </w:pPr>
    </w:p>
    <w:p w:rsidRDefault="00D661F5" w:rsidP="0085333F" w:rsidR="00A30070">
      <w:pPr>
        <w:jc w:val="center"/>
        <w:rPr>
          <w:sz w:val="24"/>
        </w:rPr>
      </w:pPr>
      <w:r>
        <w:rPr>
          <w:sz w:val="24"/>
        </w:rPr>
        <w:t xml:space="preserve">    </w:t>
      </w:r>
      <w:r w:rsidR="00A30070">
        <w:rPr>
          <w:sz w:val="24"/>
        </w:rPr>
        <w:t xml:space="preserve">U </w:t>
      </w:r>
      <w:proofErr w:type="spellStart"/>
      <w:r w:rsidR="00A30070">
        <w:rPr>
          <w:sz w:val="24"/>
        </w:rPr>
        <w:t>Slav.Brodu</w:t>
      </w:r>
      <w:proofErr w:type="spellEnd"/>
      <w:r w:rsidR="00A30070">
        <w:rPr>
          <w:sz w:val="24"/>
        </w:rPr>
        <w:t>,</w:t>
      </w:r>
      <w:r w:rsidR="00A44682">
        <w:rPr>
          <w:sz w:val="24"/>
        </w:rPr>
        <w:t xml:space="preserve"> 20.lipnja</w:t>
      </w:r>
      <w:r w:rsidR="004332DA">
        <w:rPr>
          <w:sz w:val="24"/>
        </w:rPr>
        <w:t xml:space="preserve"> </w:t>
      </w:r>
      <w:r w:rsidR="00A44682">
        <w:rPr>
          <w:sz w:val="24"/>
        </w:rPr>
        <w:t xml:space="preserve"> </w:t>
      </w:r>
      <w:r w:rsidR="000C7F57">
        <w:rPr>
          <w:sz w:val="24"/>
        </w:rPr>
        <w:t>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P="00CB3D49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  <w:r w:rsidR="000C7F57">
        <w:rPr>
          <w:sz w:val="24"/>
        </w:rPr>
        <w:tab/>
      </w:r>
      <w:r w:rsidR="000C7F57">
        <w:rPr>
          <w:sz w:val="24"/>
        </w:rPr>
        <w:tab/>
      </w:r>
      <w:r w:rsidR="000C7F57">
        <w:rPr>
          <w:sz w:val="24"/>
        </w:rPr>
        <w:tab/>
      </w:r>
      <w:r w:rsidR="000C7F57">
        <w:rPr>
          <w:sz w:val="24"/>
        </w:rPr>
        <w:tab/>
      </w:r>
      <w:r w:rsidR="000C7F57">
        <w:rPr>
          <w:sz w:val="24"/>
        </w:rPr>
        <w:tab/>
      </w:r>
      <w:r w:rsidR="000C7F57"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D4F68" w:rsidP="00A44682" w:rsidR="00A44682">
      <w:pPr>
        <w:rPr>
          <w:sz w:val="24"/>
        </w:rPr>
      </w:pPr>
      <w:r>
        <w:rPr>
          <w:sz w:val="24"/>
        </w:rPr>
        <w:t>1.</w:t>
      </w:r>
      <w:r w:rsidR="00A44682">
        <w:rPr>
          <w:sz w:val="24"/>
        </w:rPr>
        <w:t xml:space="preserve"> predlagatelju, putem ŽDO Građ.uprav.odjel </w:t>
      </w:r>
      <w:proofErr w:type="spellStart"/>
      <w:r w:rsidR="00A44682">
        <w:rPr>
          <w:sz w:val="24"/>
        </w:rPr>
        <w:t>Sl.Brod</w:t>
      </w:r>
      <w:proofErr w:type="spellEnd"/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  <w:r w:rsidR="00A44682">
        <w:rPr>
          <w:sz w:val="24"/>
        </w:rPr>
        <w:t>u</w:t>
      </w:r>
    </w:p>
    <w:sectPr w:rsidR="009D4F68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556B"/>
    <w:rsid w:val="000619BE"/>
    <w:rsid w:val="00080223"/>
    <w:rsid w:val="000A6C84"/>
    <w:rsid w:val="000B0BC6"/>
    <w:rsid w:val="000C7F57"/>
    <w:rsid w:val="000D3592"/>
    <w:rsid w:val="000D7776"/>
    <w:rsid w:val="000E6407"/>
    <w:rsid w:val="000F0067"/>
    <w:rsid w:val="000F1FB3"/>
    <w:rsid w:val="00103CC5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F438A"/>
    <w:rsid w:val="002F55B4"/>
    <w:rsid w:val="003021AF"/>
    <w:rsid w:val="003208DF"/>
    <w:rsid w:val="00326F86"/>
    <w:rsid w:val="0033611C"/>
    <w:rsid w:val="0033625B"/>
    <w:rsid w:val="0033711E"/>
    <w:rsid w:val="003407B7"/>
    <w:rsid w:val="0034356F"/>
    <w:rsid w:val="00355A0B"/>
    <w:rsid w:val="003835A3"/>
    <w:rsid w:val="003A3797"/>
    <w:rsid w:val="003D475B"/>
    <w:rsid w:val="003E2D63"/>
    <w:rsid w:val="003F094E"/>
    <w:rsid w:val="00420DD4"/>
    <w:rsid w:val="004332DA"/>
    <w:rsid w:val="00463EDC"/>
    <w:rsid w:val="00472C3A"/>
    <w:rsid w:val="004839B0"/>
    <w:rsid w:val="004A254A"/>
    <w:rsid w:val="004C11A1"/>
    <w:rsid w:val="004D5E93"/>
    <w:rsid w:val="004D7363"/>
    <w:rsid w:val="004E4631"/>
    <w:rsid w:val="005154FD"/>
    <w:rsid w:val="005211DE"/>
    <w:rsid w:val="00534805"/>
    <w:rsid w:val="005540B0"/>
    <w:rsid w:val="00580AA4"/>
    <w:rsid w:val="005C2C79"/>
    <w:rsid w:val="005E32A4"/>
    <w:rsid w:val="00617AD8"/>
    <w:rsid w:val="0066577B"/>
    <w:rsid w:val="006A7B62"/>
    <w:rsid w:val="006C45D3"/>
    <w:rsid w:val="006D168E"/>
    <w:rsid w:val="006E2375"/>
    <w:rsid w:val="007116C7"/>
    <w:rsid w:val="00715FE3"/>
    <w:rsid w:val="00737167"/>
    <w:rsid w:val="007446FF"/>
    <w:rsid w:val="00761055"/>
    <w:rsid w:val="007705AE"/>
    <w:rsid w:val="0077114B"/>
    <w:rsid w:val="00776C68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5B09"/>
    <w:rsid w:val="008F0F45"/>
    <w:rsid w:val="00902D40"/>
    <w:rsid w:val="00913D15"/>
    <w:rsid w:val="009174B8"/>
    <w:rsid w:val="00946CE0"/>
    <w:rsid w:val="009505BA"/>
    <w:rsid w:val="00953F43"/>
    <w:rsid w:val="00957498"/>
    <w:rsid w:val="00960483"/>
    <w:rsid w:val="009632C9"/>
    <w:rsid w:val="00976777"/>
    <w:rsid w:val="00990295"/>
    <w:rsid w:val="009A3716"/>
    <w:rsid w:val="009D4F68"/>
    <w:rsid w:val="009D6248"/>
    <w:rsid w:val="00A144D4"/>
    <w:rsid w:val="00A30070"/>
    <w:rsid w:val="00A44682"/>
    <w:rsid w:val="00A61A43"/>
    <w:rsid w:val="00A760A4"/>
    <w:rsid w:val="00A81B91"/>
    <w:rsid w:val="00A9270D"/>
    <w:rsid w:val="00AB4EFF"/>
    <w:rsid w:val="00AF0B9A"/>
    <w:rsid w:val="00B035B4"/>
    <w:rsid w:val="00B14FAB"/>
    <w:rsid w:val="00B1736B"/>
    <w:rsid w:val="00B32D21"/>
    <w:rsid w:val="00B34FE5"/>
    <w:rsid w:val="00B57112"/>
    <w:rsid w:val="00B721DF"/>
    <w:rsid w:val="00B77933"/>
    <w:rsid w:val="00BE694F"/>
    <w:rsid w:val="00C40E70"/>
    <w:rsid w:val="00C53627"/>
    <w:rsid w:val="00C60E2A"/>
    <w:rsid w:val="00C73BD9"/>
    <w:rsid w:val="00C74649"/>
    <w:rsid w:val="00C8222F"/>
    <w:rsid w:val="00C97E4D"/>
    <w:rsid w:val="00CA2B01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9432D"/>
    <w:rsid w:val="00DB1165"/>
    <w:rsid w:val="00DC3852"/>
    <w:rsid w:val="00DE1096"/>
    <w:rsid w:val="00DF6420"/>
    <w:rsid w:val="00E050E3"/>
    <w:rsid w:val="00E129D4"/>
    <w:rsid w:val="00E26DA9"/>
    <w:rsid w:val="00E42037"/>
    <w:rsid w:val="00E4268E"/>
    <w:rsid w:val="00E5711F"/>
    <w:rsid w:val="00E60EE6"/>
    <w:rsid w:val="00ED5A6E"/>
    <w:rsid w:val="00F00ACE"/>
    <w:rsid w:val="00F13D6D"/>
    <w:rsid w:val="00F325B2"/>
    <w:rsid w:val="00F47A28"/>
    <w:rsid w:val="00F52101"/>
    <w:rsid w:val="00FA4EA5"/>
    <w:rsid w:val="00FA5751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5F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5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5F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5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</izvorni_sadrzaj>
    <derivirana_varijabla naziv="DomainObject.Predmet.PrimjedbaSuca_1">čl.444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ZOVAK &amp; SINOVI d. o. o. za završne radove u građevinarstvu, projektiranje i opremanje interijera</izvorni_sadrzaj>
    <derivirana_varijabla naziv="DomainObject.Predmet.ProtustrankaFormated_1">  ZOVAK &amp; SINOVI d. o. o. za završne radove u građevinarstvu, projektiranje i opremanje interijera</derivirana_varijabla>
  </DomainObject.Predmet.ProtustrankaFormated>
  <DomainObject.Predmet.ProtustrankaFormatedOIB>
    <izvorni_sadrzaj>  ZOVAK &amp; SINOVI d. o. o. za završne radove u građevinarstvu, projektiranje i opremanje interijera, OIB 99986564121</izvorni_sadrzaj>
    <derivirana_varijabla naziv="DomainObject.Predmet.ProtustrankaFormatedOIB_1">  ZOVAK &amp; SINOVI d. o. o. za završne radove u građevinarstvu, projektiranje i opremanje interijera, OIB 99986564121</derivirana_varijabla>
  </DomainObject.Predmet.ProtustrankaFormatedOIB>
  <DomainObject.Predmet.ProtustrankaFormatedWithAdress>
    <izvorni_sadrzaj> ZOVAK &amp; SINOVI d. o. o. za završne radove u građevinarstvu, projektiranje i opremanje interijera, Posavska 10, 35214 Donji Andrijevci</izvorni_sadrzaj>
    <derivirana_varijabla naziv="DomainObject.Predmet.ProtustrankaFormatedWithAdress_1"> ZOVAK &amp; SINOVI d. o. o. za završne radove u građevinarstvu, projektiranje i opremanje interijera, Posavska 10, 35214 Donji Andrijevci</derivirana_varijabla>
  </DomainObject.Predmet.ProtustrankaFormatedWithAdress>
  <DomainObject.Predmet.ProtustrankaFormatedWithAdressOIB>
    <izvorni_sadrzaj> ZOVAK &amp; SINOVI d. o. o. za završne radove u građevinarstvu, projektiranje i opremanje interijera, OIB 99986564121, Posavska 10, 35214 Donji Andrijevci</izvorni_sadrzaj>
    <derivirana_varijabla naziv="DomainObject.Predmet.ProtustrankaFormatedWithAdressOIB_1"> ZOVAK &amp; SINOVI d. o. o. za završne radove u građevinarstvu, projektiranje i opremanje interijera, OIB 99986564121, Posavska 10, 35214 Donji Andrijevci</derivirana_varijabla>
  </DomainObject.Predmet.ProtustrankaFormatedWithAdressOIB>
  <DomainObject.Predmet.ProtustrankaWithAdress>
    <izvorni_sadrzaj>ZOVAK &amp; SINOVI d. o. o. za završne radove u građevinarstvu, projektiranje i opremanje interijera Posavska 10, 35214 Donji Andrijevci</izvorni_sadrzaj>
    <derivirana_varijabla naziv="DomainObject.Predmet.ProtustrankaWithAdress_1">ZOVAK &amp; SINOVI d. o. o. za završne radove u građevinarstvu, projektiranje i opremanje interijera Posavska 10, 35214 Donji Andrijevci</derivirana_varijabla>
  </DomainObject.Predmet.ProtustrankaWithAdress>
  <DomainObject.Predmet.ProtustrankaWithAdressOIB>
    <izvorni_sadrzaj>ZOVAK &amp; SINOVI d. o. o. za završne radove u građevinarstvu, projektiranje i opremanje interijera, OIB 99986564121, Posavska 10, 35214 Donji Andrijevci</izvorni_sadrzaj>
    <derivirana_varijabla naziv="DomainObject.Predmet.ProtustrankaWithAdressOIB_1">ZOVAK &amp; SINOVI d. o. o. za završne radove u građevinarstvu, projektiranje i opremanje interijera, OIB 99986564121, Posavska 10, 35214 Donji Andrijevci</derivirana_varijabla>
  </DomainObject.Predmet.ProtustrankaWithAdressOIB>
  <DomainObject.Predmet.ProtustrankaNazivFormated>
    <izvorni_sadrzaj>ZOVAK &amp; SINOVI d. o. o. za završne radove u građevinarstvu, projektiranje i opremanje interijera</izvorni_sadrzaj>
    <derivirana_varijabla naziv="DomainObject.Predmet.ProtustrankaNazivFormated_1">ZOVAK &amp; SINOVI d. o. o. za završne radove u građevinarstvu, projektiranje i opremanje interijera</derivirana_varijabla>
  </DomainObject.Predmet.ProtustrankaNazivFormated>
  <DomainObject.Predmet.ProtustrankaNazivFormatedOIB>
    <izvorni_sadrzaj>ZOVAK &amp; SINOVI d. o. o. za završne radove u građevinarstvu, projektiranje i opremanje interijera, OIB 99986564121</izvorni_sadrzaj>
    <derivirana_varijabla naziv="DomainObject.Predmet.ProtustrankaNazivFormatedOIB_1">ZOVAK &amp; SINOVI d. o. o. za završne radove u građevinarstvu, projektiranje i opremanje interijera, OIB 99986564121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 PU SLAVONSKI BROD</izvorni_sadrzaj>
    <derivirana_varijabla naziv="DomainObject.Predmet.StrankaFormated_1">  MF POREZNA UPRAVA  PU SLAVONSKI BROD</derivirana_varijabla>
  </DomainObject.Predmet.StrankaFormated>
  <DomainObject.Predmet.StrankaFormatedOIB>
    <izvorni_sadrzaj>  MF POREZNA UPRAVA  PU SLAVONSKI BROD, OIB 18683136487</izvorni_sadrzaj>
    <derivirana_varijabla naziv="DomainObject.Predmet.StrankaFormatedOIB_1">  MF POREZNA UPRAVA  PU SLAVONSKI BROD, OIB 18683136487</derivirana_varijabla>
  </DomainObject.Predmet.StrankaFormatedOIB>
  <DomainObject.Predmet.StrankaFormatedWithAdress>
    <izvorni_sadrzaj> MF POREZNA UPRAVA  PU SLAVONSKI BROD</izvorni_sadrzaj>
    <derivirana_varijabla naziv="DomainObject.Predmet.StrankaFormatedWithAdress_1"> MF POREZNA UPRAVA  PU SLAVONSKI BROD</derivirana_varijabla>
  </DomainObject.Predmet.StrankaFormatedWithAdress>
  <DomainObject.Predmet.StrankaFormatedWithAdressOIB>
    <izvorni_sadrzaj> MF POREZNA UPRAVA  PU SLAVONSKI BROD, OIB 18683136487</izvorni_sadrzaj>
    <derivirana_varijabla naziv="DomainObject.Predmet.StrankaFormatedWithAdressOIB_1"> MF POREZNA UPRAVA  PU SLAVONSKI BROD, OIB 18683136487</derivirana_varijabla>
  </DomainObject.Predmet.StrankaFormatedWithAdressOIB>
  <DomainObject.Predmet.StrankaWithAdress>
    <izvorni_sadrzaj>MF POREZNA UPRAVA  PU SLAVONSKI BROD </izvorni_sadrzaj>
    <derivirana_varijabla naziv="DomainObject.Predmet.StrankaWithAdress_1">MF POREZNA UPRAVA  PU SLAVONSKI BROD </derivirana_varijabla>
  </DomainObject.Predmet.StrankaWithAdress>
  <DomainObject.Predmet.StrankaWithAdressOIB>
    <izvorni_sadrzaj>MF POREZNA UPRAVA  PU SLAVONSKI BROD, OIB 18683136487</izvorni_sadrzaj>
    <derivirana_varijabla naziv="DomainObject.Predmet.StrankaWithAdressOIB_1">MF POREZNA UPRAVA  PU SLAVONSKI BROD, OIB 18683136487</derivirana_varijabla>
  </DomainObject.Predmet.StrankaWithAdressOIB>
  <DomainObject.Predmet.StrankaNazivFormated>
    <izvorni_sadrzaj>MF POREZNA UPRAVA  PU SLAVONSKI BROD</izvorni_sadrzaj>
    <derivirana_varijabla naziv="DomainObject.Predmet.StrankaNazivFormated_1">MF POREZNA UPRAVA  PU SLAVONSKI BROD</derivirana_varijabla>
  </DomainObject.Predmet.StrankaNazivFormated>
  <DomainObject.Predmet.StrankaNazivFormatedOIB>
    <izvorni_sadrzaj>MF POREZNA UPRAVA  PU SLAVONSKI BROD, OIB 18683136487</izvorni_sadrzaj>
    <derivirana_varijabla naziv="DomainObject.Predmet.StrankaNazivFormatedOIB_1">MF POREZNA UPRAVA 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MF POREZNA UPRAVA  PU SLAVONSKI BROD</item>
    </izvorni_sadrzaj>
    <derivirana_varijabla naziv="DomainObject.Predmet.StrankaListFormated_1">
      <item>MF POREZNA UPRAVA  PU SLAVONSKI BROD</item>
    </derivirana_varijabla>
  </DomainObject.Predmet.StrankaListFormated>
  <DomainObject.Predmet.StrankaListFormatedOIB>
    <izvorni_sadrzaj>
      <item>MF POREZNA UPRAVA  PU SLAVONSKI BROD, OIB 18683136487</item>
    </izvorni_sadrzaj>
    <derivirana_varijabla naziv="DomainObject.Predmet.StrankaListFormatedOIB_1">
      <item>MF POREZNA UPRAVA  PU SLAVONSKI BROD, OIB 18683136487</item>
    </derivirana_varijabla>
  </DomainObject.Predmet.StrankaListFormatedOIB>
  <DomainObject.Predmet.StrankaListFormatedWithAdress>
    <izvorni_sadrzaj>
      <item>MF POREZNA UPRAVA  PU SLAVONSKI BROD</item>
    </izvorni_sadrzaj>
    <derivirana_varijabla naziv="DomainObject.Predmet.StrankaListFormatedWithAdress_1">
      <item>MF POREZNA UPRAVA  PU SLAVONSKI BROD</item>
    </derivirana_varijabla>
  </DomainObject.Predmet.StrankaListFormatedWithAdress>
  <DomainObject.Predmet.StrankaListFormatedWithAdressOIB>
    <izvorni_sadrzaj>
      <item>MF POREZNA UPRAVA  PU SLAVONSKI BROD, OIB 18683136487</item>
    </izvorni_sadrzaj>
    <derivirana_varijabla naziv="DomainObject.Predmet.StrankaListFormatedWithAdressOIB_1">
      <item>MF POREZNA UPRAVA  PU SLAVONSKI BROD, OIB 18683136487</item>
    </derivirana_varijabla>
  </DomainObject.Predmet.StrankaListFormatedWithAdressOIB>
  <DomainObject.Predmet.StrankaListNazivFormated>
    <izvorni_sadrzaj>
      <item>MF POREZNA UPRAVA  PU SLAVONSKI BROD</item>
    </izvorni_sadrzaj>
    <derivirana_varijabla naziv="DomainObject.Predmet.StrankaListNazivFormated_1">
      <item>MF POREZNA UPRAVA  PU SLAVONSKI BROD</item>
    </derivirana_varijabla>
  </DomainObject.Predmet.StrankaListNazivFormated>
  <DomainObject.Predmet.StrankaListNazivFormatedOIB>
    <izvorni_sadrzaj>
      <item>MF POREZNA UPRAVA  PU SLAVONSKI BROD, OIB 18683136487</item>
    </izvorni_sadrzaj>
    <derivirana_varijabla naziv="DomainObject.Predmet.StrankaListNazivFormatedOIB_1">
      <item>MF POREZNA UPRAVA  PU SLAVONSKI BROD, OIB 18683136487</item>
    </derivirana_varijabla>
  </DomainObject.Predmet.StrankaListNazivFormatedOIB>
  <DomainObject.Predmet.ProtuStrankaListFormated>
    <izvorni_sadrzaj>
      <item>ZOVAK &amp; SINOVI d. o. o. za završne radove u građevinarstvu, projektiranje i opremanje interijera</item>
    </izvorni_sadrzaj>
    <derivirana_varijabla naziv="DomainObject.Predmet.ProtuStrankaListFormated_1">
      <item>ZOVAK &amp; SINOVI d. o. o. za završne radove u građevinarstvu, projektiranje i opremanje interijera</item>
    </derivirana_varijabla>
  </DomainObject.Predmet.ProtuStrankaListFormated>
  <DomainObject.Predmet.ProtuStrankaListFormatedOIB>
    <izvorni_sadrzaj>
      <item>ZOVAK &amp; SINOVI d. o. o. za završne radove u građevinarstvu, projektiranje i opremanje interijera, OIB 99986564121</item>
    </izvorni_sadrzaj>
    <derivirana_varijabla naziv="DomainObject.Predmet.ProtuStrankaListFormatedOIB_1">
      <item>ZOVAK &amp; SINOVI d. o. o. za završne radove u građevinarstvu, projektiranje i opremanje interijera, OIB 99986564121</item>
    </derivirana_varijabla>
  </DomainObject.Predmet.ProtuStrankaListFormatedOIB>
  <DomainObject.Predmet.ProtuStrankaListFormatedWithAdress>
    <izvorni_sadrzaj>
      <item>ZOVAK &amp; SINOVI d. o. o. za završne radove u građevinarstvu, projektiranje i opremanje interijera, Posavska 10, 35214 Donji Andrijevci</item>
    </izvorni_sadrzaj>
    <derivirana_varijabla naziv="DomainObject.Predmet.ProtuStrankaListFormatedWithAdress_1">
      <item>ZOVAK &amp; SINOVI d. o. o. za završne radove u građevinarstvu, projektiranje i opremanje interijera, Posavska 10, 35214 Donji Andrijevci</item>
    </derivirana_varijabla>
  </DomainObject.Predmet.ProtuStrankaListFormatedWithAdress>
  <DomainObject.Predmet.ProtuStrankaListFormatedWithAdressOIB>
    <izvorni_sadrzaj>
      <item>ZOVAK &amp; SINOVI d. o. o. za završne radove u građevinarstvu, projektiranje i opremanje interijera, OIB 99986564121, Posavska 10, 35214 Donji Andrijevci</item>
    </izvorni_sadrzaj>
    <derivirana_varijabla naziv="DomainObject.Predmet.ProtuStrankaListFormatedWithAdressOIB_1">
      <item>ZOVAK &amp; SINOVI d. o. o. za završne radove u građevinarstvu, projektiranje i opremanje interijera, OIB 99986564121, Posavska 10, 35214 Donji Andrijevci</item>
    </derivirana_varijabla>
  </DomainObject.Predmet.ProtuStrankaListFormatedWithAdressOIB>
  <DomainObject.Predmet.ProtuStrankaListNazivFormated>
    <izvorni_sadrzaj>
      <item>ZOVAK &amp; SINOVI d. o. o. za završne radove u građevinarstvu, projektiranje i opremanje interijera</item>
    </izvorni_sadrzaj>
    <derivirana_varijabla naziv="DomainObject.Predmet.ProtuStrankaListNazivFormated_1">
      <item>ZOVAK &amp; SINOVI d. o. o. za završne radove u građevinarstvu, projektiranje i opremanje interijera</item>
    </derivirana_varijabla>
  </DomainObject.Predmet.ProtuStrankaListNazivFormated>
  <DomainObject.Predmet.ProtuStrankaListNazivFormatedOIB>
    <izvorni_sadrzaj>
      <item>ZOVAK &amp; SINOVI d. o. o. za završne radove u građevinarstvu, projektiranje i opremanje interijera, OIB 99986564121</item>
    </izvorni_sadrzaj>
    <derivirana_varijabla naziv="DomainObject.Predmet.ProtuStrankaListNazivFormatedOIB_1">
      <item>ZOVAK &amp; SINOVI d. o. o. za završne radove u građevinarstvu, projektiranje i opremanje interijera, OIB 99986564121</item>
    </derivirana_varijabla>
  </DomainObject.Predmet.ProtuStrankaListNazivFormatedOIB>
  <DomainObject.Predmet.OstaliListFormated>
    <izvorni_sadrzaj>
      <item>ŽUPANIJSKO DRŽAVNO ODVJETNIŠTVO SLAVONSKI BROD</item>
      <item>Jerko Zovak</item>
      <item>Vesna lazarić</item>
    </izvorni_sadrzaj>
    <derivirana_varijabla naziv="DomainObject.Predmet.OstaliListFormated_1">
      <item>ŽUPANIJSKO DRŽAVNO ODVJETNIŠTVO SLAVONSKI BROD</item>
      <item>Jerko Zovak</item>
      <item>Vesna lazarić</item>
    </derivirana_varijabla>
  </DomainObject.Predmet.OstaliListFormated>
  <DomainObject.Predmet.OstaliListFormatedOIB>
    <izvorni_sadrzaj>
      <item>ŽUPANIJSKO DRŽAVNO ODVJETNIŠTVO SLAVONSKI BROD</item>
      <item>Jerko Zovak</item>
      <item>Vesna lazarić</item>
    </izvorni_sadrzaj>
    <derivirana_varijabla naziv="DomainObject.Predmet.OstaliListFormatedOIB_1">
      <item>ŽUPANIJSKO DRŽAVNO ODVJETNIŠTVO SLAVONSKI BROD</item>
      <item>Jerko Zovak</item>
      <item>Vesna lazarić</item>
    </derivirana_varijabla>
  </DomainObject.Predmet.OstaliListFormatedOIB>
  <DomainObject.Predmet.OstaliListFormatedWithAdress>
    <izvorni_sadrzaj>
      <item>ŽUPANIJSKO DRŽAVNO ODVJETNIŠTVO SLAVONSKI BROD</item>
      <item>Jerko Zovak, Posavska 10, 35214 Donji Andrijevci</item>
      <item>Vesna lazarić</item>
    </izvorni_sadrzaj>
    <derivirana_varijabla naziv="DomainObject.Predmet.OstaliListFormatedWithAdress_1">
      <item>ŽUPANIJSKO DRŽAVNO ODVJETNIŠTVO SLAVONSKI BROD</item>
      <item>Jerko Zovak, Posavska 10, 35214 Donji Andrijevci</item>
      <item>Vesna lazarić</item>
    </derivirana_varijabla>
  </DomainObject.Predmet.OstaliListFormatedWithAdress>
  <DomainObject.Predmet.OstaliListFormatedWithAdressOIB>
    <izvorni_sadrzaj>
      <item>ŽUPANIJSKO DRŽAVNO ODVJETNIŠTVO SLAVONSKI BROD</item>
      <item>Jerko Zovak, Posavska 10, 35214 Donji Andrijevci</item>
      <item>Vesna lazarić</item>
    </izvorni_sadrzaj>
    <derivirana_varijabla naziv="DomainObject.Predmet.OstaliListFormatedWithAdressOIB_1">
      <item>ŽUPANIJSKO DRŽAVNO ODVJETNIŠTVO SLAVONSKI BROD</item>
      <item>Jerko Zovak, Posavska 10, 35214 Donji Andrijevci</item>
      <item>Vesna lazarić</item>
    </derivirana_varijabla>
  </DomainObject.Predmet.OstaliListFormatedWithAdressOIB>
  <DomainObject.Predmet.OstaliListNazivFormated>
    <izvorni_sadrzaj>
      <item>ŽUPANIJSKO DRŽAVNO ODVJETNIŠTVO SLAVONSKI BROD</item>
      <item>Jerko Zovak</item>
      <item>Vesna lazarić</item>
    </izvorni_sadrzaj>
    <derivirana_varijabla naziv="DomainObject.Predmet.OstaliListNazivFormated_1">
      <item>ŽUPANIJSKO DRŽAVNO ODVJETNIŠTVO SLAVONSKI BROD</item>
      <item>Jerko Zovak</item>
      <item>Vesna lazarić</item>
    </derivirana_varijabla>
  </DomainObject.Predmet.OstaliListNazivFormated>
  <DomainObject.Predmet.OstaliListNazivFormatedOIB>
    <izvorni_sadrzaj>
      <item>ŽUPANIJSKO DRŽAVNO ODVJETNIŠTVO SLAVONSKI BROD</item>
      <item>Jerko Zovak</item>
      <item>Vesna lazarić</item>
    </izvorni_sadrzaj>
    <derivirana_varijabla naziv="DomainObject.Predmet.OstaliListNazivFormatedOIB_1">
      <item>ŽUPANIJSKO DRŽAVNO ODVJETNIŠTVO SLAVONSKI BROD</item>
      <item>Jerko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 PU SLAVONSKI BROD</izvorni_sadrzaj>
    <derivirana_varijabla naziv="DomainObject.Predmet.StrankaIDrugi_1">MF POREZNA UPRAVA  PU SLAVONSKI BROD</derivirana_varijabla>
  </DomainObject.Predmet.StrankaIDrugi>
  <DomainObject.Predmet.ProtustrankaIDrugi>
    <izvorni_sadrzaj>ZOVAK &amp; SINOVI d. o. o. za završne radove u građevinarstvu, projektiranje i opremanje interijera</izvorni_sadrzaj>
    <derivirana_varijabla naziv="DomainObject.Predmet.ProtustrankaIDrugi_1">ZOVAK &amp; SINOVI d. o. o. za završne radove u građevinarstvu, projektiranje i opremanje interijera</derivirana_varijabla>
  </DomainObject.Predmet.ProtustrankaIDrugi>
  <DomainObject.Predmet.StrankaIDrugiAdressOIB>
    <izvorni_sadrzaj>MF POREZNA UPRAVA  PU SLAVONSKI BROD, OIB 18683136487</izvorni_sadrzaj>
    <derivirana_varijabla naziv="DomainObject.Predmet.StrankaIDrugiAdressOIB_1">MF POREZNA UPRAVA  PU SLAVONSKI BROD, OIB 18683136487</derivirana_varijabla>
  </DomainObject.Predmet.StrankaIDrugiAdressOIB>
  <DomainObject.Predmet.ProtustrankaIDrugiAdressOIB>
    <izvorni_sadrzaj>ZOVAK &amp; SINOVI d. o. o. za završne radove u građevinarstvu, projektiranje i opremanje interijera, OIB 99986564121, Posavska 10, 35214 Donji Andrijevci</izvorni_sadrzaj>
    <derivirana_varijabla naziv="DomainObject.Predmet.ProtustrankaIDrugiAdressOIB_1">ZOVAK &amp; SINOVI d. o. o. za završne radove u građevinarstvu, projektiranje i opremanje interijera, OIB 99986564121, Posavska 10,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ZOVAK &amp; SINOVI d. o. o. za završne radove u građevinarstvu, projektiranje i opremanje interijera</item>
      <item>MF POREZNA UPRAVA  PU SLAVONSKI BROD</item>
      <item>ŽUPANIJSKO DRŽAVNO ODVJETNIŠTVO SLAVONSKI BROD</item>
      <item>Jerko Zovak</item>
      <item>Vesna lazarić</item>
    </izvorni_sadrzaj>
    <derivirana_varijabla naziv="DomainObject.Predmet.SudioniciListNaziv_1">
      <item>ZOVAK &amp; SINOVI d. o. o. za završne radove u građevinarstvu, projektiranje i opremanje interijera</item>
      <item>MF POREZNA UPRAVA  PU SLAVONSKI BROD</item>
      <item>ŽUPANIJSKO DRŽAVNO ODVJETNIŠTVO SLAVONSKI BROD</item>
      <item>Jerko Zovak</item>
      <item>Vesna lazarić</item>
    </derivirana_varijabla>
  </DomainObject.Predmet.SudioniciListNaziv>
  <DomainObject.Predmet.SudioniciListAdressOIB>
    <izvorni_sadrzaj>
      <item>ZOVAK &amp; SINOVI d. o. o. za završne radove u građevinarstvu, projektiranje i opremanje interijera, OIB 99986564121, Posavska 10,35214 Donji Andrijevci</item>
      <item>MF POREZNA UPRAVA  PU SLAVONSKI BROD, OIB 18683136487</item>
      <item>ŽUPANIJSKO DRŽAVNO ODVJETNIŠTVO SLAVONSKI BROD</item>
      <item>Jerko Zovak, Posavska 10,35214 Donji Andrijevci</item>
      <item>Vesna lazarić</item>
    </izvorni_sadrzaj>
    <derivirana_varijabla naziv="DomainObject.Predmet.SudioniciListAdressOIB_1">
      <item>ZOVAK &amp; SINOVI d. o. o. za završne radove u građevinarstvu, projektiranje i opremanje interijera, OIB 99986564121, Posavska 10,35214 Donji Andrijevci</item>
      <item>MF POREZNA UPRAVA  PU SLAVONSKI BROD, OIB 18683136487</item>
      <item>ŽUPANIJSKO DRŽAVNO ODVJETNIŠTVO SLAVONSKI BROD</item>
      <item>Jerko Zovak, Posavska 10,35214 Donji Andrijevci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99986564121</item>
      <item>, OIB 18683136487</item>
      <item>, OIB null</item>
      <item>, OIB null</item>
      <item>, OIB null</item>
    </izvorni_sadrzaj>
    <derivirana_varijabla naziv="DomainObject.Predmet.SudioniciListNazivOIB_1">
      <item>, OIB 99986564121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491</properties:Words>
  <properties:Characters>2743</properties:Characters>
  <properties:Lines>72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2016-07-15T07:24:00Z</dcterms:created>
  <dc:creator>Trgovacki sud</dc:creator>
  <cp:lastModifiedBy>wsadmin</cp:lastModifiedBy>
  <cp:lastPrinted>2016-07-15T07:23:00Z</cp:lastPrinted>
  <dcterms:modified xmlns:xsi="http://www.w3.org/2001/XMLSchema-instance" xsi:type="dcterms:W3CDTF">2016-07-15T07:25:00Z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