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4309" w14:paraId="6324309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 xml:space="preserve">sudskoj savjetnici Kristini </w:t>
      </w:r>
      <w:proofErr w:type="spellStart"/>
      <w:r w:rsidR="002042EA">
        <w:rPr>
          <w:rFonts w:cs="Times New Roman" w:eastAsia="Times New Roman"/>
          <w:szCs w:val="24"/>
          <w:lang w:eastAsia="hr-HR"/>
        </w:rPr>
        <w:t>Pauletić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FE0612" w:rsidRPr="00FE0612">
        <w:rPr>
          <w:rFonts w:cs="Times New Roman" w:eastAsia="Times New Roman"/>
          <w:szCs w:val="24"/>
          <w:lang w:eastAsia="hr-HR"/>
        </w:rPr>
        <w:t>KLUB DIZAJN d.o.o.</w:t>
      </w:r>
      <w:r>
        <w:rPr>
          <w:szCs w:val="24"/>
        </w:rPr>
        <w:t xml:space="preserve">, </w:t>
      </w:r>
      <w:r w:rsidR="00FE0612">
        <w:rPr>
          <w:szCs w:val="24"/>
        </w:rPr>
        <w:t>Labin</w:t>
      </w:r>
      <w:r w:rsidR="003C6DCE">
        <w:rPr>
          <w:szCs w:val="24"/>
        </w:rPr>
        <w:t xml:space="preserve">, </w:t>
      </w:r>
      <w:r w:rsidR="00FE0612">
        <w:rPr>
          <w:szCs w:val="24"/>
        </w:rPr>
        <w:t>Pulska 6</w:t>
      </w:r>
      <w:r>
        <w:rPr>
          <w:szCs w:val="24"/>
        </w:rPr>
        <w:t xml:space="preserve">, OIB </w:t>
      </w:r>
      <w:r w:rsidR="00FE0612" w:rsidRPr="00FE0612">
        <w:rPr>
          <w:szCs w:val="24"/>
        </w:rPr>
        <w:t>65307321425</w:t>
      </w:r>
      <w:r>
        <w:rPr>
          <w:szCs w:val="24"/>
        </w:rPr>
        <w:t xml:space="preserve">, MBS </w:t>
      </w:r>
      <w:r w:rsidR="00FE0612" w:rsidRPr="00FE0612">
        <w:rPr>
          <w:szCs w:val="24"/>
        </w:rPr>
        <w:t>040282395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FE0612">
        <w:rPr>
          <w:rFonts w:cs="Times New Roman" w:eastAsia="Times New Roman"/>
          <w:szCs w:val="24"/>
          <w:lang w:eastAsia="hr-HR"/>
        </w:rPr>
        <w:t>14. 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E0612" w:rsidRPr="00FE0612">
        <w:rPr>
          <w:rFonts w:cs="Times New Roman" w:eastAsia="Times New Roman"/>
          <w:szCs w:val="24"/>
          <w:lang w:eastAsia="hr-HR"/>
        </w:rPr>
        <w:t>KLUB DIZAJN d.o.o.</w:t>
      </w:r>
      <w:r w:rsidR="00FE0612">
        <w:rPr>
          <w:szCs w:val="24"/>
        </w:rPr>
        <w:t xml:space="preserve">, Labin, Pulska 6, OIB </w:t>
      </w:r>
      <w:r w:rsidR="00FE0612" w:rsidRPr="00FE0612">
        <w:rPr>
          <w:szCs w:val="24"/>
        </w:rPr>
        <w:t>65307321425</w:t>
      </w:r>
      <w:r w:rsidR="00FE0612">
        <w:rPr>
          <w:szCs w:val="24"/>
        </w:rPr>
        <w:t xml:space="preserve">, MBS </w:t>
      </w:r>
      <w:r w:rsidR="00FE0612" w:rsidRPr="00FE0612">
        <w:rPr>
          <w:szCs w:val="24"/>
        </w:rPr>
        <w:t>040282395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FE0612">
        <w:rPr>
          <w:rFonts w:cs="Times New Roman" w:eastAsia="Times New Roman"/>
          <w:szCs w:val="24"/>
          <w:lang w:eastAsia="hr-HR"/>
        </w:rPr>
        <w:t>7. ožujka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E0612">
        <w:rPr>
          <w:szCs w:val="24"/>
        </w:rPr>
        <w:t>7. ožujka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FE0612">
        <w:rPr>
          <w:szCs w:val="24"/>
        </w:rPr>
        <w:t>11.725,67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FE0612">
        <w:rPr>
          <w:rFonts w:cs="Times New Roman" w:eastAsia="Times New Roman"/>
          <w:szCs w:val="24"/>
          <w:lang w:eastAsia="hr-HR"/>
        </w:rPr>
        <w:t>63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FE0612">
        <w:rPr>
          <w:rFonts w:cs="Times New Roman" w:eastAsia="Times New Roman"/>
          <w:szCs w:val="24"/>
          <w:lang w:eastAsia="hr-HR"/>
        </w:rPr>
        <w:t>63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E0612">
        <w:rPr>
          <w:szCs w:val="24"/>
        </w:rPr>
        <w:t>14. ožujka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Kristina </w:t>
      </w:r>
      <w:proofErr w:type="spellStart"/>
      <w:r>
        <w:rPr>
          <w:szCs w:val="24"/>
        </w:rPr>
        <w:t>Pauletić</w:t>
      </w:r>
      <w:proofErr w:type="spellEnd"/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34F" w:rsidP="00F7534F" w:rsidR="00F7534F">
      <w:r>
        <w:separator/>
      </w:r>
    </w:p>
  </w:endnote>
  <w:endnote w:id="0" w:type="continuationSeparator">
    <w:p w:rsidRDefault="00F7534F" w:rsidP="00F7534F" w:rsidR="00F75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34F" w:rsidP="00F7534F" w:rsidR="00F7534F">
      <w:r>
        <w:separator/>
      </w:r>
    </w:p>
  </w:footnote>
  <w:footnote w:id="0" w:type="continuationSeparator">
    <w:p w:rsidRDefault="00F7534F" w:rsidP="00F7534F" w:rsidR="00F75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FE0612">
      <w:t>63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42CE4"/>
    <w:rsid w:val="000D2A0C"/>
    <w:rsid w:val="00150DE9"/>
    <w:rsid w:val="002042EA"/>
    <w:rsid w:val="00323A2F"/>
    <w:rsid w:val="003C6DCE"/>
    <w:rsid w:val="00554834"/>
    <w:rsid w:val="005B0D83"/>
    <w:rsid w:val="006E7CDE"/>
    <w:rsid w:val="0073670E"/>
    <w:rsid w:val="0086578A"/>
    <w:rsid w:val="00960E3E"/>
    <w:rsid w:val="009676C7"/>
    <w:rsid w:val="00AE1905"/>
    <w:rsid w:val="00BA2EBB"/>
    <w:rsid w:val="00BE0A01"/>
    <w:rsid w:val="00C03648"/>
    <w:rsid w:val="00C56EB7"/>
    <w:rsid w:val="00D35762"/>
    <w:rsid w:val="00E0329B"/>
    <w:rsid w:val="00E47590"/>
    <w:rsid w:val="00F7534F"/>
    <w:rsid w:val="00F809D1"/>
    <w:rsid w:val="00FE061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3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6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64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6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6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3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6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64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6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6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St-63/2018</izvorni_sadrzaj>
    <derivirana_varijabla naziv="DomainObject.Predmet.OznakaBroj_1">St-63/2018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KLUB DIZAJN d.o.o. LABIN</izvorni_sadrzaj>
    <derivirana_varijabla naziv="DomainObject.Predmet.ProtustrankaFormated_1">  KLUB DIZAJN d.o.o. LABIN</derivirana_varijabla>
  </DomainObject.Predmet.ProtustrankaFormated>
  <DomainObject.Predmet.ProtustrankaFormatedOIB>
    <izvorni_sadrzaj>  KLUB DIZAJN d.o.o. LABIN, OIB 65307321425</izvorni_sadrzaj>
    <derivirana_varijabla naziv="DomainObject.Predmet.ProtustrankaFormatedOIB_1">  KLUB DIZAJN d.o.o. LABIN, OIB 65307321425</derivirana_varijabla>
  </DomainObject.Predmet.ProtustrankaFormatedOIB>
  <DomainObject.Predmet.ProtustrankaFormatedWithAdress>
    <izvorni_sadrzaj> KLUB DIZAJN d.o.o. LABIN, Pulska 6, 52220 Labin</izvorni_sadrzaj>
    <derivirana_varijabla naziv="DomainObject.Predmet.ProtustrankaFormatedWithAdress_1"> KLUB DIZAJN d.o.o. LABIN, Pulska 6, 52220 Labin</derivirana_varijabla>
  </DomainObject.Predmet.ProtustrankaFormatedWithAdress>
  <DomainObject.Predmet.ProtustrankaFormatedWithAdressOIB>
    <izvorni_sadrzaj> KLUB DIZAJN d.o.o. LABIN, OIB 65307321425, Pulska 6, 52220 Labin</izvorni_sadrzaj>
    <derivirana_varijabla naziv="DomainObject.Predmet.ProtustrankaFormatedWithAdressOIB_1"> KLUB DIZAJN d.o.o. LABIN, OIB 65307321425, Pulska 6, 52220 Labin</derivirana_varijabla>
  </DomainObject.Predmet.ProtustrankaFormatedWithAdressOIB>
  <DomainObject.Predmet.ProtustrankaWithAdress>
    <izvorni_sadrzaj>KLUB DIZAJN d.o.o. LABIN Pulska 6, 52220 Labin</izvorni_sadrzaj>
    <derivirana_varijabla naziv="DomainObject.Predmet.ProtustrankaWithAdress_1">KLUB DIZAJN d.o.o. LABIN Pulska 6, 52220 Labin</derivirana_varijabla>
  </DomainObject.Predmet.ProtustrankaWithAdress>
  <DomainObject.Predmet.ProtustrankaWithAdressOIB>
    <izvorni_sadrzaj>KLUB DIZAJN d.o.o. LABIN, OIB 65307321425, Pulska 6, 52220 Labin</izvorni_sadrzaj>
    <derivirana_varijabla naziv="DomainObject.Predmet.ProtustrankaWithAdressOIB_1">KLUB DIZAJN d.o.o. LABIN, OIB 65307321425, Pulska 6, 52220 Labin</derivirana_varijabla>
  </DomainObject.Predmet.ProtustrankaWithAdressOIB>
  <DomainObject.Predmet.ProtustrankaNazivFormated>
    <izvorni_sadrzaj>KLUB DIZAJN d.o.o. LABIN</izvorni_sadrzaj>
    <derivirana_varijabla naziv="DomainObject.Predmet.ProtustrankaNazivFormated_1">KLUB DIZAJN d.o.o. LABIN</derivirana_varijabla>
  </DomainObject.Predmet.ProtustrankaNazivFormated>
  <DomainObject.Predmet.ProtustrankaNazivFormatedOIB>
    <izvorni_sadrzaj>KLUB DIZAJN d.o.o. LABIN, OIB 65307321425</izvorni_sadrzaj>
    <derivirana_varijabla naziv="DomainObject.Predmet.ProtustrankaNazivFormatedOIB_1">KLUB DIZAJN d.o.o. LABIN, OIB 65307321425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11725.67</izvorni_sadrzaj>
    <derivirana_varijabla naziv="DomainObject.Predmet.TrenutnaVrijednost_1">11725.67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KLUB DIZAJN d.o.o. LABIN</item>
    </izvorni_sadrzaj>
    <derivirana_varijabla naziv="DomainObject.Predmet.ProtuStrankaListFormated_1">
      <item>KLUB DIZAJN d.o.o. LABIN</item>
    </derivirana_varijabla>
  </DomainObject.Predmet.ProtuStrankaListFormated>
  <DomainObject.Predmet.ProtuStrankaListFormatedOIB>
    <izvorni_sadrzaj>
      <item>KLUB DIZAJN d.o.o. LABIN, OIB 65307321425</item>
    </izvorni_sadrzaj>
    <derivirana_varijabla naziv="DomainObject.Predmet.ProtuStrankaListFormatedOIB_1">
      <item>KLUB DIZAJN d.o.o. LABIN, OIB 65307321425</item>
    </derivirana_varijabla>
  </DomainObject.Predmet.ProtuStrankaListFormatedOIB>
  <DomainObject.Predmet.ProtuStrankaListFormatedWithAdress>
    <izvorni_sadrzaj>
      <item>KLUB DIZAJN d.o.o. LABIN, Pulska 6, 52220 Labin</item>
    </izvorni_sadrzaj>
    <derivirana_varijabla naziv="DomainObject.Predmet.ProtuStrankaListFormatedWithAdress_1">
      <item>KLUB DIZAJN d.o.o. LABIN, Pulska 6, 52220 Labin</item>
    </derivirana_varijabla>
  </DomainObject.Predmet.ProtuStrankaListFormatedWithAdress>
  <DomainObject.Predmet.ProtuStrankaListFormatedWithAdressOIB>
    <izvorni_sadrzaj>
      <item>KLUB DIZAJN d.o.o. LABIN, OIB 65307321425, Pulska 6, 52220 Labin</item>
    </izvorni_sadrzaj>
    <derivirana_varijabla naziv="DomainObject.Predmet.ProtuStrankaListFormatedWithAdressOIB_1">
      <item>KLUB DIZAJN d.o.o. LABIN, OIB 65307321425, Pulska 6, 52220 Labin</item>
    </derivirana_varijabla>
  </DomainObject.Predmet.ProtuStrankaListFormatedWithAdressOIB>
  <DomainObject.Predmet.ProtuStrankaListNazivFormated>
    <izvorni_sadrzaj>
      <item>KLUB DIZAJN d.o.o. LABIN</item>
    </izvorni_sadrzaj>
    <derivirana_varijabla naziv="DomainObject.Predmet.ProtuStrankaListNazivFormated_1">
      <item>KLUB DIZAJN d.o.o. LABIN</item>
    </derivirana_varijabla>
  </DomainObject.Predmet.ProtuStrankaListNazivFormated>
  <DomainObject.Predmet.ProtuStrankaListNazivFormatedOIB>
    <izvorni_sadrzaj>
      <item>KLUB DIZAJN d.o.o. LABIN, OIB 65307321425</item>
    </izvorni_sadrzaj>
    <derivirana_varijabla naziv="DomainObject.Predmet.ProtuStrankaListNazivFormatedOIB_1">
      <item>KLUB DIZAJN d.o.o. LABIN, OIB 65307321425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KLUB DIZAJN d.o.o. LABIN</izvorni_sadrzaj>
    <derivirana_varijabla naziv="DomainObject.Predmet.ProtustrankaIDrugi_1">KLUB DIZAJN 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KLUB DIZAJN d.o.o. LABIN, OIB 65307321425, Pulska 6, 52220 Labin</izvorni_sadrzaj>
    <derivirana_varijabla naziv="DomainObject.Predmet.ProtustrankaIDrugiAdressOIB_1">KLUB DIZAJN d.o.o. LABIN, OIB 65307321425, Pulska 6,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KLUB DIZAJN d.o.o. LABIN</item>
    </izvorni_sadrzaj>
    <derivirana_varijabla naziv="DomainObject.Predmet.SudioniciListNaziv_1">
      <item>FINANCIJSKA AGENCIJA, RC RIJEKA, PODRUŽNICA PULA, PULA</item>
      <item>KLUB DIZAJN 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KLUB DIZAJN d.o.o. LABIN, OIB 65307321425, Pulska 6,52220 Labin</item>
    </izvorni_sadrzaj>
    <derivirana_varijabla naziv="DomainObject.Predmet.SudioniciListAdressOIB_1">
      <item>FINANCIJSKA AGENCIJA, RC RIJEKA, PODRUŽNICA PULA, PULA, OIB 85821130368, F. Kurelca 8,51000 Rijeka</item>
      <item>KLUB DIZAJN d.o.o. LABIN, OIB 65307321425, Pulska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65307321425</item>
    </izvorni_sadrzaj>
    <derivirana_varijabla naziv="DomainObject.Predmet.SudioniciListNazivOIB_1">
      <item>, OIB 85821130368</item>
      <item>, OIB 65307321425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478</properties:Words>
  <properties:Characters>2650</properties:Characters>
  <properties:Lines>50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2018-03-14T09:16:00Z</dcterms:created>
  <dc:creator>Mihaela Kaligari</dc:creator>
  <cp:lastModifiedBy>Kristina Pauletić</cp:lastModifiedBy>
  <cp:lastPrinted>2018-02-05T08:18:00Z</cp:lastPrinted>
  <dcterms:modified xmlns:xsi="http://www.w3.org/2001/XMLSchema-instance" xsi:type="dcterms:W3CDTF">2018-03-14T11:13:00Z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63-18 KLUB DIZAJN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